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 Narrow" w:hAnsi="Arial Narrow"/>
          <w:sz w:val="24"/>
          <w:highlight w:val="yellow"/>
        </w:rPr>
        <w:id w:val="-84532488"/>
        <w:docPartObj>
          <w:docPartGallery w:val="Cover Pages"/>
          <w:docPartUnique/>
        </w:docPartObj>
      </w:sdtPr>
      <w:sdtEndPr/>
      <w:sdtContent>
        <w:p w14:paraId="3C474BCE" w14:textId="4DC94CA9" w:rsidR="0048632F" w:rsidRPr="00FA21AC" w:rsidRDefault="00E179E9" w:rsidP="000F0CAD">
          <w:pPr>
            <w:pStyle w:val="Glava"/>
            <w:tabs>
              <w:tab w:val="left" w:pos="3252"/>
            </w:tabs>
            <w:jc w:val="center"/>
            <w:rPr>
              <w:rFonts w:ascii="Arial Narrow" w:hAnsi="Arial Narrow"/>
            </w:rPr>
          </w:pPr>
          <w:r w:rsidRPr="00FA21AC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728" behindDoc="1" locked="0" layoutInCell="1" allowOverlap="1" wp14:anchorId="689FE864" wp14:editId="67944BF5">
                    <wp:simplePos x="0" y="0"/>
                    <wp:positionH relativeFrom="column">
                      <wp:posOffset>5295369</wp:posOffset>
                    </wp:positionH>
                    <wp:positionV relativeFrom="paragraph">
                      <wp:posOffset>-1474311</wp:posOffset>
                    </wp:positionV>
                    <wp:extent cx="1988785" cy="1988994"/>
                    <wp:effectExtent l="0" t="0" r="0" b="0"/>
                    <wp:wrapNone/>
                    <wp:docPr id="115" name="Grafika 1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 rot="9405237">
                              <a:off x="0" y="0"/>
                              <a:ext cx="1988785" cy="1988994"/>
                              <a:chOff x="69031" y="918594"/>
                              <a:chExt cx="1988785" cy="1988994"/>
                            </a:xfrm>
                          </wpg:grpSpPr>
                          <wps:wsp>
                            <wps:cNvPr id="116" name="Prostoročno: oblika 116"/>
                            <wps:cNvSpPr/>
                            <wps:spPr>
                              <a:xfrm>
                                <a:off x="1039162" y="918594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6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2 h 123365"/>
                                  <a:gd name="connsiteX19" fmla="*/ 5906 w 123665"/>
                                  <a:gd name="connsiteY19" fmla="*/ 91231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4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6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0705" y="99727"/>
                                      <a:pt x="9967" y="97880"/>
                                      <a:pt x="8860" y="96402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4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4"/>
                                    </a:cubicBezTo>
                                    <a:cubicBezTo>
                                      <a:pt x="110746" y="96772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7" name="Prostoročno: oblika 117"/>
                            <wps:cNvSpPr/>
                            <wps:spPr>
                              <a:xfrm>
                                <a:off x="1039162" y="918594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6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2 h 123365"/>
                                  <a:gd name="connsiteX19" fmla="*/ 5906 w 123665"/>
                                  <a:gd name="connsiteY19" fmla="*/ 91231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4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222"/>
                                      <a:pt x="17719" y="107114"/>
                                      <a:pt x="16243" y="105636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2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867" y="33981"/>
                                      <a:pt x="119605" y="35828"/>
                                      <a:pt x="119974" y="37674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8" name="Prostoročno: oblika 118"/>
                            <wps:cNvSpPr/>
                            <wps:spPr>
                              <a:xfrm>
                                <a:off x="1176210" y="1060058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4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0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4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4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8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367"/>
                                      <a:pt x="225460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9" name="Prostoročno: oblika 119"/>
                            <wps:cNvSpPr/>
                            <wps:spPr>
                              <a:xfrm>
                                <a:off x="1176210" y="1060058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4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0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4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8168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4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8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0" name="Prostoročno: oblika 120"/>
                            <wps:cNvSpPr/>
                            <wps:spPr>
                              <a:xfrm>
                                <a:off x="1382935" y="1274286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8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2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4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6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30 w 330206"/>
                                  <a:gd name="connsiteY55" fmla="*/ 145897 h 329467"/>
                                  <a:gd name="connsiteX56" fmla="*/ 329930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9 h 329467"/>
                                  <a:gd name="connsiteX63" fmla="*/ 288584 w 330206"/>
                                  <a:gd name="connsiteY63" fmla="*/ 267416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982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8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4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2"/>
                                    </a:cubicBezTo>
                                    <a:cubicBezTo>
                                      <a:pt x="21319" y="253749"/>
                                      <a:pt x="18735" y="249317"/>
                                      <a:pt x="16520" y="244515"/>
                                    </a:cubicBezTo>
                                    <a:cubicBezTo>
                                      <a:pt x="14305" y="239714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5"/>
                                      <a:pt x="2123" y="199454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400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6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4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30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30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4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5"/>
                                      <a:pt x="302243" y="249686"/>
                                      <a:pt x="298921" y="254119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6"/>
                                    </a:cubicBezTo>
                                    <a:cubicBezTo>
                                      <a:pt x="284893" y="271478"/>
                                      <a:pt x="281202" y="27554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1" name="Prostoročno: oblika 121"/>
                            <wps:cNvSpPr/>
                            <wps:spPr>
                              <a:xfrm>
                                <a:off x="1382935" y="1274286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8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2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4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6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30 w 330206"/>
                                  <a:gd name="connsiteY55" fmla="*/ 145897 h 329467"/>
                                  <a:gd name="connsiteX56" fmla="*/ 329930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9 h 329467"/>
                                  <a:gd name="connsiteX63" fmla="*/ 288584 w 330206"/>
                                  <a:gd name="connsiteY63" fmla="*/ 267416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613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8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4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2"/>
                                    </a:cubicBezTo>
                                    <a:cubicBezTo>
                                      <a:pt x="21319" y="253749"/>
                                      <a:pt x="18735" y="249317"/>
                                      <a:pt x="16520" y="244515"/>
                                    </a:cubicBezTo>
                                    <a:cubicBezTo>
                                      <a:pt x="14305" y="239714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5"/>
                                      <a:pt x="2123" y="199454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6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4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30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30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4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5"/>
                                      <a:pt x="302243" y="249686"/>
                                      <a:pt x="298921" y="254119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6"/>
                                    </a:cubicBezTo>
                                    <a:cubicBezTo>
                                      <a:pt x="284893" y="271478"/>
                                      <a:pt x="281202" y="27554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2" name="Prostoročno: oblika 122"/>
                            <wps:cNvSpPr/>
                            <wps:spPr>
                              <a:xfrm>
                                <a:off x="1693391" y="1590826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6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4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4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6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629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6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4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198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3" name="Prostoročno: oblika 123"/>
                            <wps:cNvSpPr/>
                            <wps:spPr>
                              <a:xfrm>
                                <a:off x="1693391" y="1590826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6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4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4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6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6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4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198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4" name="Prostoročno: oblika 124"/>
                            <wps:cNvSpPr/>
                            <wps:spPr>
                              <a:xfrm>
                                <a:off x="1933986" y="1836449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2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1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69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60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3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627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2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780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60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5" name="Prostoročno: oblika 125"/>
                            <wps:cNvSpPr/>
                            <wps:spPr>
                              <a:xfrm>
                                <a:off x="1933986" y="1836449"/>
                                <a:ext cx="123829" cy="123365"/>
                              </a:xfrm>
                              <a:custGeom>
                                <a:avLst/>
                                <a:gdLst>
                                  <a:gd name="connsiteX0" fmla="*/ 103732 w 123829"/>
                                  <a:gd name="connsiteY0" fmla="*/ 104528 h 123365"/>
                                  <a:gd name="connsiteX1" fmla="*/ 98933 w 123829"/>
                                  <a:gd name="connsiteY1" fmla="*/ 108591 h 123365"/>
                                  <a:gd name="connsiteX2" fmla="*/ 93765 w 123829"/>
                                  <a:gd name="connsiteY2" fmla="*/ 112285 h 123365"/>
                                  <a:gd name="connsiteX3" fmla="*/ 88596 w 123829"/>
                                  <a:gd name="connsiteY3" fmla="*/ 115609 h 123365"/>
                                  <a:gd name="connsiteX4" fmla="*/ 83059 w 123829"/>
                                  <a:gd name="connsiteY4" fmla="*/ 118195 h 123365"/>
                                  <a:gd name="connsiteX5" fmla="*/ 77153 w 123829"/>
                                  <a:gd name="connsiteY5" fmla="*/ 120411 h 123365"/>
                                  <a:gd name="connsiteX6" fmla="*/ 71246 w 123829"/>
                                  <a:gd name="connsiteY6" fmla="*/ 121888 h 123365"/>
                                  <a:gd name="connsiteX7" fmla="*/ 65340 w 123829"/>
                                  <a:gd name="connsiteY7" fmla="*/ 122996 h 123365"/>
                                  <a:gd name="connsiteX8" fmla="*/ 59433 w 123829"/>
                                  <a:gd name="connsiteY8" fmla="*/ 123366 h 123365"/>
                                  <a:gd name="connsiteX9" fmla="*/ 53527 w 123829"/>
                                  <a:gd name="connsiteY9" fmla="*/ 122996 h 123365"/>
                                  <a:gd name="connsiteX10" fmla="*/ 47621 w 123829"/>
                                  <a:gd name="connsiteY10" fmla="*/ 122258 h 123365"/>
                                  <a:gd name="connsiteX11" fmla="*/ 41714 w 123829"/>
                                  <a:gd name="connsiteY11" fmla="*/ 120780 h 123365"/>
                                  <a:gd name="connsiteX12" fmla="*/ 36177 w 123829"/>
                                  <a:gd name="connsiteY12" fmla="*/ 118933 h 123365"/>
                                  <a:gd name="connsiteX13" fmla="*/ 30640 w 123829"/>
                                  <a:gd name="connsiteY13" fmla="*/ 116348 h 123365"/>
                                  <a:gd name="connsiteX14" fmla="*/ 25472 w 123829"/>
                                  <a:gd name="connsiteY14" fmla="*/ 113393 h 123365"/>
                                  <a:gd name="connsiteX15" fmla="*/ 20673 w 123829"/>
                                  <a:gd name="connsiteY15" fmla="*/ 109699 h 123365"/>
                                  <a:gd name="connsiteX16" fmla="*/ 16243 w 123829"/>
                                  <a:gd name="connsiteY16" fmla="*/ 105637 h 123365"/>
                                  <a:gd name="connsiteX17" fmla="*/ 12182 w 123829"/>
                                  <a:gd name="connsiteY17" fmla="*/ 101204 h 123365"/>
                                  <a:gd name="connsiteX18" fmla="*/ 8860 w 123829"/>
                                  <a:gd name="connsiteY18" fmla="*/ 96403 h 123365"/>
                                  <a:gd name="connsiteX19" fmla="*/ 5906 w 123829"/>
                                  <a:gd name="connsiteY19" fmla="*/ 91231 h 123365"/>
                                  <a:gd name="connsiteX20" fmla="*/ 3692 w 123829"/>
                                  <a:gd name="connsiteY20" fmla="*/ 85691 h 123365"/>
                                  <a:gd name="connsiteX21" fmla="*/ 1846 w 123829"/>
                                  <a:gd name="connsiteY21" fmla="*/ 80151 h 123365"/>
                                  <a:gd name="connsiteX22" fmla="*/ 738 w 123829"/>
                                  <a:gd name="connsiteY22" fmla="*/ 74241 h 123365"/>
                                  <a:gd name="connsiteX23" fmla="*/ 0 w 123829"/>
                                  <a:gd name="connsiteY23" fmla="*/ 68331 h 123365"/>
                                  <a:gd name="connsiteX24" fmla="*/ 0 w 123829"/>
                                  <a:gd name="connsiteY24" fmla="*/ 62422 h 123365"/>
                                  <a:gd name="connsiteX25" fmla="*/ 369 w 123829"/>
                                  <a:gd name="connsiteY25" fmla="*/ 56512 h 123365"/>
                                  <a:gd name="connsiteX26" fmla="*/ 1477 w 123829"/>
                                  <a:gd name="connsiteY26" fmla="*/ 50602 h 123365"/>
                                  <a:gd name="connsiteX27" fmla="*/ 3322 w 123829"/>
                                  <a:gd name="connsiteY27" fmla="*/ 44692 h 123365"/>
                                  <a:gd name="connsiteX28" fmla="*/ 5537 w 123829"/>
                                  <a:gd name="connsiteY28" fmla="*/ 38783 h 123365"/>
                                  <a:gd name="connsiteX29" fmla="*/ 8490 w 123829"/>
                                  <a:gd name="connsiteY29" fmla="*/ 33242 h 123365"/>
                                  <a:gd name="connsiteX30" fmla="*/ 11813 w 123829"/>
                                  <a:gd name="connsiteY30" fmla="*/ 28071 h 123365"/>
                                  <a:gd name="connsiteX31" fmla="*/ 15504 w 123829"/>
                                  <a:gd name="connsiteY31" fmla="*/ 23269 h 123365"/>
                                  <a:gd name="connsiteX32" fmla="*/ 19934 w 123829"/>
                                  <a:gd name="connsiteY32" fmla="*/ 18837 h 123365"/>
                                  <a:gd name="connsiteX33" fmla="*/ 24733 w 123829"/>
                                  <a:gd name="connsiteY33" fmla="*/ 14774 h 123365"/>
                                  <a:gd name="connsiteX34" fmla="*/ 29901 w 123829"/>
                                  <a:gd name="connsiteY34" fmla="*/ 11081 h 123365"/>
                                  <a:gd name="connsiteX35" fmla="*/ 35069 w 123829"/>
                                  <a:gd name="connsiteY35" fmla="*/ 7756 h 123365"/>
                                  <a:gd name="connsiteX36" fmla="*/ 40607 w 123829"/>
                                  <a:gd name="connsiteY36" fmla="*/ 5171 h 123365"/>
                                  <a:gd name="connsiteX37" fmla="*/ 46513 w 123829"/>
                                  <a:gd name="connsiteY37" fmla="*/ 2955 h 123365"/>
                                  <a:gd name="connsiteX38" fmla="*/ 52420 w 123829"/>
                                  <a:gd name="connsiteY38" fmla="*/ 1477 h 123365"/>
                                  <a:gd name="connsiteX39" fmla="*/ 58326 w 123829"/>
                                  <a:gd name="connsiteY39" fmla="*/ 369 h 123365"/>
                                  <a:gd name="connsiteX40" fmla="*/ 64232 w 123829"/>
                                  <a:gd name="connsiteY40" fmla="*/ 0 h 123365"/>
                                  <a:gd name="connsiteX41" fmla="*/ 70139 w 123829"/>
                                  <a:gd name="connsiteY41" fmla="*/ 369 h 123365"/>
                                  <a:gd name="connsiteX42" fmla="*/ 76045 w 123829"/>
                                  <a:gd name="connsiteY42" fmla="*/ 1108 h 123365"/>
                                  <a:gd name="connsiteX43" fmla="*/ 81952 w 123829"/>
                                  <a:gd name="connsiteY43" fmla="*/ 2585 h 123365"/>
                                  <a:gd name="connsiteX44" fmla="*/ 87489 w 123829"/>
                                  <a:gd name="connsiteY44" fmla="*/ 4432 h 123365"/>
                                  <a:gd name="connsiteX45" fmla="*/ 93026 w 123829"/>
                                  <a:gd name="connsiteY45" fmla="*/ 7018 h 123365"/>
                                  <a:gd name="connsiteX46" fmla="*/ 98194 w 123829"/>
                                  <a:gd name="connsiteY46" fmla="*/ 9973 h 123365"/>
                                  <a:gd name="connsiteX47" fmla="*/ 102993 w 123829"/>
                                  <a:gd name="connsiteY47" fmla="*/ 13666 h 123365"/>
                                  <a:gd name="connsiteX48" fmla="*/ 107423 w 123829"/>
                                  <a:gd name="connsiteY48" fmla="*/ 17729 h 123365"/>
                                  <a:gd name="connsiteX49" fmla="*/ 111484 w 123829"/>
                                  <a:gd name="connsiteY49" fmla="*/ 22161 h 123365"/>
                                  <a:gd name="connsiteX50" fmla="*/ 114806 w 123829"/>
                                  <a:gd name="connsiteY50" fmla="*/ 26963 h 123365"/>
                                  <a:gd name="connsiteX51" fmla="*/ 117760 w 123829"/>
                                  <a:gd name="connsiteY51" fmla="*/ 32134 h 123365"/>
                                  <a:gd name="connsiteX52" fmla="*/ 119974 w 123829"/>
                                  <a:gd name="connsiteY52" fmla="*/ 37675 h 123365"/>
                                  <a:gd name="connsiteX53" fmla="*/ 121820 w 123829"/>
                                  <a:gd name="connsiteY53" fmla="*/ 43215 h 123365"/>
                                  <a:gd name="connsiteX54" fmla="*/ 122928 w 123829"/>
                                  <a:gd name="connsiteY54" fmla="*/ 49125 h 123365"/>
                                  <a:gd name="connsiteX55" fmla="*/ 123666 w 123829"/>
                                  <a:gd name="connsiteY55" fmla="*/ 55034 h 123365"/>
                                  <a:gd name="connsiteX56" fmla="*/ 123666 w 123829"/>
                                  <a:gd name="connsiteY56" fmla="*/ 60944 h 123365"/>
                                  <a:gd name="connsiteX57" fmla="*/ 123297 w 123829"/>
                                  <a:gd name="connsiteY57" fmla="*/ 66854 h 123365"/>
                                  <a:gd name="connsiteX58" fmla="*/ 122189 w 123829"/>
                                  <a:gd name="connsiteY58" fmla="*/ 72763 h 123365"/>
                                  <a:gd name="connsiteX59" fmla="*/ 120344 w 123829"/>
                                  <a:gd name="connsiteY59" fmla="*/ 78673 h 123365"/>
                                  <a:gd name="connsiteX60" fmla="*/ 118129 w 123829"/>
                                  <a:gd name="connsiteY60" fmla="*/ 84583 h 123365"/>
                                  <a:gd name="connsiteX61" fmla="*/ 115175 w 123829"/>
                                  <a:gd name="connsiteY61" fmla="*/ 90123 h 123365"/>
                                  <a:gd name="connsiteX62" fmla="*/ 111853 w 123829"/>
                                  <a:gd name="connsiteY62" fmla="*/ 95294 h 123365"/>
                                  <a:gd name="connsiteX63" fmla="*/ 108162 w 123829"/>
                                  <a:gd name="connsiteY63" fmla="*/ 100096 h 123365"/>
                                  <a:gd name="connsiteX64" fmla="*/ 103732 w 123829"/>
                                  <a:gd name="connsiteY64" fmla="*/ 104528 h 123365"/>
                                  <a:gd name="connsiteX65" fmla="*/ 103732 w 123829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829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2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100040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441"/>
                                      <a:pt x="116652" y="30287"/>
                                      <a:pt x="117760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4035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9" name="Prostoročno: oblika 139"/>
                            <wps:cNvSpPr/>
                            <wps:spPr>
                              <a:xfrm>
                                <a:off x="783063" y="1066706"/>
                                <a:ext cx="227213" cy="227155"/>
                              </a:xfrm>
                              <a:custGeom>
                                <a:avLst/>
                                <a:gdLst>
                                  <a:gd name="connsiteX0" fmla="*/ 190390 w 227213"/>
                                  <a:gd name="connsiteY0" fmla="*/ 192436 h 227155"/>
                                  <a:gd name="connsiteX1" fmla="*/ 181900 w 227213"/>
                                  <a:gd name="connsiteY1" fmla="*/ 200192 h 227155"/>
                                  <a:gd name="connsiteX2" fmla="*/ 172671 w 227213"/>
                                  <a:gd name="connsiteY2" fmla="*/ 206841 h 227155"/>
                                  <a:gd name="connsiteX3" fmla="*/ 163073 w 227213"/>
                                  <a:gd name="connsiteY3" fmla="*/ 212750 h 227155"/>
                                  <a:gd name="connsiteX4" fmla="*/ 152737 w 227213"/>
                                  <a:gd name="connsiteY4" fmla="*/ 217552 h 227155"/>
                                  <a:gd name="connsiteX5" fmla="*/ 142031 w 227213"/>
                                  <a:gd name="connsiteY5" fmla="*/ 221615 h 227155"/>
                                  <a:gd name="connsiteX6" fmla="*/ 130957 w 227213"/>
                                  <a:gd name="connsiteY6" fmla="*/ 224570 h 227155"/>
                                  <a:gd name="connsiteX7" fmla="*/ 119882 w 227213"/>
                                  <a:gd name="connsiteY7" fmla="*/ 226417 h 227155"/>
                                  <a:gd name="connsiteX8" fmla="*/ 108808 w 227213"/>
                                  <a:gd name="connsiteY8" fmla="*/ 227155 h 227155"/>
                                  <a:gd name="connsiteX9" fmla="*/ 97733 w 227213"/>
                                  <a:gd name="connsiteY9" fmla="*/ 226786 h 227155"/>
                                  <a:gd name="connsiteX10" fmla="*/ 86658 w 227213"/>
                                  <a:gd name="connsiteY10" fmla="*/ 225309 h 227155"/>
                                  <a:gd name="connsiteX11" fmla="*/ 75953 w 227213"/>
                                  <a:gd name="connsiteY11" fmla="*/ 222723 h 227155"/>
                                  <a:gd name="connsiteX12" fmla="*/ 65617 w 227213"/>
                                  <a:gd name="connsiteY12" fmla="*/ 219030 h 227155"/>
                                  <a:gd name="connsiteX13" fmla="*/ 55650 w 227213"/>
                                  <a:gd name="connsiteY13" fmla="*/ 214597 h 227155"/>
                                  <a:gd name="connsiteX14" fmla="*/ 46421 w 227213"/>
                                  <a:gd name="connsiteY14" fmla="*/ 209057 h 227155"/>
                                  <a:gd name="connsiteX15" fmla="*/ 37930 w 227213"/>
                                  <a:gd name="connsiteY15" fmla="*/ 202408 h 227155"/>
                                  <a:gd name="connsiteX16" fmla="*/ 29809 w 227213"/>
                                  <a:gd name="connsiteY16" fmla="*/ 195021 h 227155"/>
                                  <a:gd name="connsiteX17" fmla="*/ 22795 w 227213"/>
                                  <a:gd name="connsiteY17" fmla="*/ 186895 h 227155"/>
                                  <a:gd name="connsiteX18" fmla="*/ 16520 w 227213"/>
                                  <a:gd name="connsiteY18" fmla="*/ 178031 h 227155"/>
                                  <a:gd name="connsiteX19" fmla="*/ 11351 w 227213"/>
                                  <a:gd name="connsiteY19" fmla="*/ 168427 h 227155"/>
                                  <a:gd name="connsiteX20" fmla="*/ 6922 w 227213"/>
                                  <a:gd name="connsiteY20" fmla="*/ 158455 h 227155"/>
                                  <a:gd name="connsiteX21" fmla="*/ 3599 w 227213"/>
                                  <a:gd name="connsiteY21" fmla="*/ 148113 h 227155"/>
                                  <a:gd name="connsiteX22" fmla="*/ 1384 w 227213"/>
                                  <a:gd name="connsiteY22" fmla="*/ 137401 h 227155"/>
                                  <a:gd name="connsiteX23" fmla="*/ 277 w 227213"/>
                                  <a:gd name="connsiteY23" fmla="*/ 126321 h 227155"/>
                                  <a:gd name="connsiteX24" fmla="*/ 277 w 227213"/>
                                  <a:gd name="connsiteY24" fmla="*/ 115240 h 227155"/>
                                  <a:gd name="connsiteX25" fmla="*/ 1384 w 227213"/>
                                  <a:gd name="connsiteY25" fmla="*/ 104159 h 227155"/>
                                  <a:gd name="connsiteX26" fmla="*/ 3599 w 227213"/>
                                  <a:gd name="connsiteY26" fmla="*/ 93078 h 227155"/>
                                  <a:gd name="connsiteX27" fmla="*/ 6552 w 227213"/>
                                  <a:gd name="connsiteY27" fmla="*/ 82367 h 227155"/>
                                  <a:gd name="connsiteX28" fmla="*/ 10613 w 227213"/>
                                  <a:gd name="connsiteY28" fmla="*/ 71656 h 227155"/>
                                  <a:gd name="connsiteX29" fmla="*/ 15781 w 227213"/>
                                  <a:gd name="connsiteY29" fmla="*/ 61683 h 227155"/>
                                  <a:gd name="connsiteX30" fmla="*/ 22057 w 227213"/>
                                  <a:gd name="connsiteY30" fmla="*/ 52080 h 227155"/>
                                  <a:gd name="connsiteX31" fmla="*/ 29071 w 227213"/>
                                  <a:gd name="connsiteY31" fmla="*/ 43215 h 227155"/>
                                  <a:gd name="connsiteX32" fmla="*/ 36823 w 227213"/>
                                  <a:gd name="connsiteY32" fmla="*/ 34720 h 227155"/>
                                  <a:gd name="connsiteX33" fmla="*/ 45313 w 227213"/>
                                  <a:gd name="connsiteY33" fmla="*/ 26963 h 227155"/>
                                  <a:gd name="connsiteX34" fmla="*/ 54542 w 227213"/>
                                  <a:gd name="connsiteY34" fmla="*/ 20315 h 227155"/>
                                  <a:gd name="connsiteX35" fmla="*/ 64140 w 227213"/>
                                  <a:gd name="connsiteY35" fmla="*/ 14405 h 227155"/>
                                  <a:gd name="connsiteX36" fmla="*/ 74476 w 227213"/>
                                  <a:gd name="connsiteY36" fmla="*/ 9603 h 227155"/>
                                  <a:gd name="connsiteX37" fmla="*/ 85182 w 227213"/>
                                  <a:gd name="connsiteY37" fmla="*/ 5540 h 227155"/>
                                  <a:gd name="connsiteX38" fmla="*/ 96256 w 227213"/>
                                  <a:gd name="connsiteY38" fmla="*/ 2586 h 227155"/>
                                  <a:gd name="connsiteX39" fmla="*/ 107331 w 227213"/>
                                  <a:gd name="connsiteY39" fmla="*/ 739 h 227155"/>
                                  <a:gd name="connsiteX40" fmla="*/ 118405 w 227213"/>
                                  <a:gd name="connsiteY40" fmla="*/ 0 h 227155"/>
                                  <a:gd name="connsiteX41" fmla="*/ 129480 w 227213"/>
                                  <a:gd name="connsiteY41" fmla="*/ 369 h 227155"/>
                                  <a:gd name="connsiteX42" fmla="*/ 140555 w 227213"/>
                                  <a:gd name="connsiteY42" fmla="*/ 1847 h 227155"/>
                                  <a:gd name="connsiteX43" fmla="*/ 151260 w 227213"/>
                                  <a:gd name="connsiteY43" fmla="*/ 4432 h 227155"/>
                                  <a:gd name="connsiteX44" fmla="*/ 161596 w 227213"/>
                                  <a:gd name="connsiteY44" fmla="*/ 8126 h 227155"/>
                                  <a:gd name="connsiteX45" fmla="*/ 171563 w 227213"/>
                                  <a:gd name="connsiteY45" fmla="*/ 12558 h 227155"/>
                                  <a:gd name="connsiteX46" fmla="*/ 180792 w 227213"/>
                                  <a:gd name="connsiteY46" fmla="*/ 18099 h 227155"/>
                                  <a:gd name="connsiteX47" fmla="*/ 189283 w 227213"/>
                                  <a:gd name="connsiteY47" fmla="*/ 24747 h 227155"/>
                                  <a:gd name="connsiteX48" fmla="*/ 197404 w 227213"/>
                                  <a:gd name="connsiteY48" fmla="*/ 32134 h 227155"/>
                                  <a:gd name="connsiteX49" fmla="*/ 204418 w 227213"/>
                                  <a:gd name="connsiteY49" fmla="*/ 40260 h 227155"/>
                                  <a:gd name="connsiteX50" fmla="*/ 210693 w 227213"/>
                                  <a:gd name="connsiteY50" fmla="*/ 49125 h 227155"/>
                                  <a:gd name="connsiteX51" fmla="*/ 215862 w 227213"/>
                                  <a:gd name="connsiteY51" fmla="*/ 58728 h 227155"/>
                                  <a:gd name="connsiteX52" fmla="*/ 220291 w 227213"/>
                                  <a:gd name="connsiteY52" fmla="*/ 68701 h 227155"/>
                                  <a:gd name="connsiteX53" fmla="*/ 223614 w 227213"/>
                                  <a:gd name="connsiteY53" fmla="*/ 79043 h 227155"/>
                                  <a:gd name="connsiteX54" fmla="*/ 225829 w 227213"/>
                                  <a:gd name="connsiteY54" fmla="*/ 89754 h 227155"/>
                                  <a:gd name="connsiteX55" fmla="*/ 226936 w 227213"/>
                                  <a:gd name="connsiteY55" fmla="*/ 100835 h 227155"/>
                                  <a:gd name="connsiteX56" fmla="*/ 226936 w 227213"/>
                                  <a:gd name="connsiteY56" fmla="*/ 111916 h 227155"/>
                                  <a:gd name="connsiteX57" fmla="*/ 225829 w 227213"/>
                                  <a:gd name="connsiteY57" fmla="*/ 122996 h 227155"/>
                                  <a:gd name="connsiteX58" fmla="*/ 223614 w 227213"/>
                                  <a:gd name="connsiteY58" fmla="*/ 134077 h 227155"/>
                                  <a:gd name="connsiteX59" fmla="*/ 220661 w 227213"/>
                                  <a:gd name="connsiteY59" fmla="*/ 144788 h 227155"/>
                                  <a:gd name="connsiteX60" fmla="*/ 216600 w 227213"/>
                                  <a:gd name="connsiteY60" fmla="*/ 155500 h 227155"/>
                                  <a:gd name="connsiteX61" fmla="*/ 211432 w 227213"/>
                                  <a:gd name="connsiteY61" fmla="*/ 165473 h 227155"/>
                                  <a:gd name="connsiteX62" fmla="*/ 205156 w 227213"/>
                                  <a:gd name="connsiteY62" fmla="*/ 175076 h 227155"/>
                                  <a:gd name="connsiteX63" fmla="*/ 198142 w 227213"/>
                                  <a:gd name="connsiteY63" fmla="*/ 183941 h 227155"/>
                                  <a:gd name="connsiteX64" fmla="*/ 190390 w 227213"/>
                                  <a:gd name="connsiteY64" fmla="*/ 192436 h 227155"/>
                                  <a:gd name="connsiteX65" fmla="*/ 190390 w 227213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3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045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5346" y="199823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1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4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4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904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6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9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6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9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0"/>
                                      <a:pt x="225829" y="89754"/>
                                    </a:cubicBezTo>
                                    <a:cubicBezTo>
                                      <a:pt x="226198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8"/>
                                    </a:cubicBezTo>
                                    <a:cubicBezTo>
                                      <a:pt x="219553" y="148482"/>
                                      <a:pt x="218077" y="151806"/>
                                      <a:pt x="216600" y="155500"/>
                                    </a:cubicBezTo>
                                    <a:cubicBezTo>
                                      <a:pt x="215123" y="159193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1"/>
                                    </a:cubicBezTo>
                                    <a:cubicBezTo>
                                      <a:pt x="195558" y="186895"/>
                                      <a:pt x="192974" y="189481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0" name="Prostoročno: oblika 140"/>
                            <wps:cNvSpPr/>
                            <wps:spPr>
                              <a:xfrm>
                                <a:off x="783063" y="1066706"/>
                                <a:ext cx="227213" cy="227155"/>
                              </a:xfrm>
                              <a:custGeom>
                                <a:avLst/>
                                <a:gdLst>
                                  <a:gd name="connsiteX0" fmla="*/ 190390 w 227213"/>
                                  <a:gd name="connsiteY0" fmla="*/ 192436 h 227155"/>
                                  <a:gd name="connsiteX1" fmla="*/ 181900 w 227213"/>
                                  <a:gd name="connsiteY1" fmla="*/ 200192 h 227155"/>
                                  <a:gd name="connsiteX2" fmla="*/ 172671 w 227213"/>
                                  <a:gd name="connsiteY2" fmla="*/ 206841 h 227155"/>
                                  <a:gd name="connsiteX3" fmla="*/ 163073 w 227213"/>
                                  <a:gd name="connsiteY3" fmla="*/ 212750 h 227155"/>
                                  <a:gd name="connsiteX4" fmla="*/ 152737 w 227213"/>
                                  <a:gd name="connsiteY4" fmla="*/ 217552 h 227155"/>
                                  <a:gd name="connsiteX5" fmla="*/ 142031 w 227213"/>
                                  <a:gd name="connsiteY5" fmla="*/ 221615 h 227155"/>
                                  <a:gd name="connsiteX6" fmla="*/ 130957 w 227213"/>
                                  <a:gd name="connsiteY6" fmla="*/ 224570 h 227155"/>
                                  <a:gd name="connsiteX7" fmla="*/ 119882 w 227213"/>
                                  <a:gd name="connsiteY7" fmla="*/ 226417 h 227155"/>
                                  <a:gd name="connsiteX8" fmla="*/ 108808 w 227213"/>
                                  <a:gd name="connsiteY8" fmla="*/ 227155 h 227155"/>
                                  <a:gd name="connsiteX9" fmla="*/ 97733 w 227213"/>
                                  <a:gd name="connsiteY9" fmla="*/ 226786 h 227155"/>
                                  <a:gd name="connsiteX10" fmla="*/ 86658 w 227213"/>
                                  <a:gd name="connsiteY10" fmla="*/ 225309 h 227155"/>
                                  <a:gd name="connsiteX11" fmla="*/ 75953 w 227213"/>
                                  <a:gd name="connsiteY11" fmla="*/ 222723 h 227155"/>
                                  <a:gd name="connsiteX12" fmla="*/ 65617 w 227213"/>
                                  <a:gd name="connsiteY12" fmla="*/ 219030 h 227155"/>
                                  <a:gd name="connsiteX13" fmla="*/ 55650 w 227213"/>
                                  <a:gd name="connsiteY13" fmla="*/ 214597 h 227155"/>
                                  <a:gd name="connsiteX14" fmla="*/ 46421 w 227213"/>
                                  <a:gd name="connsiteY14" fmla="*/ 209057 h 227155"/>
                                  <a:gd name="connsiteX15" fmla="*/ 37930 w 227213"/>
                                  <a:gd name="connsiteY15" fmla="*/ 202408 h 227155"/>
                                  <a:gd name="connsiteX16" fmla="*/ 29809 w 227213"/>
                                  <a:gd name="connsiteY16" fmla="*/ 195021 h 227155"/>
                                  <a:gd name="connsiteX17" fmla="*/ 22795 w 227213"/>
                                  <a:gd name="connsiteY17" fmla="*/ 186895 h 227155"/>
                                  <a:gd name="connsiteX18" fmla="*/ 16520 w 227213"/>
                                  <a:gd name="connsiteY18" fmla="*/ 178031 h 227155"/>
                                  <a:gd name="connsiteX19" fmla="*/ 11351 w 227213"/>
                                  <a:gd name="connsiteY19" fmla="*/ 168427 h 227155"/>
                                  <a:gd name="connsiteX20" fmla="*/ 6922 w 227213"/>
                                  <a:gd name="connsiteY20" fmla="*/ 158455 h 227155"/>
                                  <a:gd name="connsiteX21" fmla="*/ 3599 w 227213"/>
                                  <a:gd name="connsiteY21" fmla="*/ 148113 h 227155"/>
                                  <a:gd name="connsiteX22" fmla="*/ 1384 w 227213"/>
                                  <a:gd name="connsiteY22" fmla="*/ 137401 h 227155"/>
                                  <a:gd name="connsiteX23" fmla="*/ 277 w 227213"/>
                                  <a:gd name="connsiteY23" fmla="*/ 126321 h 227155"/>
                                  <a:gd name="connsiteX24" fmla="*/ 277 w 227213"/>
                                  <a:gd name="connsiteY24" fmla="*/ 115240 h 227155"/>
                                  <a:gd name="connsiteX25" fmla="*/ 1384 w 227213"/>
                                  <a:gd name="connsiteY25" fmla="*/ 104159 h 227155"/>
                                  <a:gd name="connsiteX26" fmla="*/ 3599 w 227213"/>
                                  <a:gd name="connsiteY26" fmla="*/ 93078 h 227155"/>
                                  <a:gd name="connsiteX27" fmla="*/ 6552 w 227213"/>
                                  <a:gd name="connsiteY27" fmla="*/ 82367 h 227155"/>
                                  <a:gd name="connsiteX28" fmla="*/ 10613 w 227213"/>
                                  <a:gd name="connsiteY28" fmla="*/ 71656 h 227155"/>
                                  <a:gd name="connsiteX29" fmla="*/ 15781 w 227213"/>
                                  <a:gd name="connsiteY29" fmla="*/ 61683 h 227155"/>
                                  <a:gd name="connsiteX30" fmla="*/ 22057 w 227213"/>
                                  <a:gd name="connsiteY30" fmla="*/ 52080 h 227155"/>
                                  <a:gd name="connsiteX31" fmla="*/ 29071 w 227213"/>
                                  <a:gd name="connsiteY31" fmla="*/ 43215 h 227155"/>
                                  <a:gd name="connsiteX32" fmla="*/ 36823 w 227213"/>
                                  <a:gd name="connsiteY32" fmla="*/ 34720 h 227155"/>
                                  <a:gd name="connsiteX33" fmla="*/ 45313 w 227213"/>
                                  <a:gd name="connsiteY33" fmla="*/ 26963 h 227155"/>
                                  <a:gd name="connsiteX34" fmla="*/ 54542 w 227213"/>
                                  <a:gd name="connsiteY34" fmla="*/ 20315 h 227155"/>
                                  <a:gd name="connsiteX35" fmla="*/ 64140 w 227213"/>
                                  <a:gd name="connsiteY35" fmla="*/ 14405 h 227155"/>
                                  <a:gd name="connsiteX36" fmla="*/ 74476 w 227213"/>
                                  <a:gd name="connsiteY36" fmla="*/ 9603 h 227155"/>
                                  <a:gd name="connsiteX37" fmla="*/ 85182 w 227213"/>
                                  <a:gd name="connsiteY37" fmla="*/ 5540 h 227155"/>
                                  <a:gd name="connsiteX38" fmla="*/ 96256 w 227213"/>
                                  <a:gd name="connsiteY38" fmla="*/ 2586 h 227155"/>
                                  <a:gd name="connsiteX39" fmla="*/ 107331 w 227213"/>
                                  <a:gd name="connsiteY39" fmla="*/ 739 h 227155"/>
                                  <a:gd name="connsiteX40" fmla="*/ 118405 w 227213"/>
                                  <a:gd name="connsiteY40" fmla="*/ 0 h 227155"/>
                                  <a:gd name="connsiteX41" fmla="*/ 129480 w 227213"/>
                                  <a:gd name="connsiteY41" fmla="*/ 369 h 227155"/>
                                  <a:gd name="connsiteX42" fmla="*/ 140555 w 227213"/>
                                  <a:gd name="connsiteY42" fmla="*/ 1847 h 227155"/>
                                  <a:gd name="connsiteX43" fmla="*/ 151260 w 227213"/>
                                  <a:gd name="connsiteY43" fmla="*/ 4432 h 227155"/>
                                  <a:gd name="connsiteX44" fmla="*/ 161596 w 227213"/>
                                  <a:gd name="connsiteY44" fmla="*/ 8126 h 227155"/>
                                  <a:gd name="connsiteX45" fmla="*/ 171563 w 227213"/>
                                  <a:gd name="connsiteY45" fmla="*/ 12558 h 227155"/>
                                  <a:gd name="connsiteX46" fmla="*/ 180792 w 227213"/>
                                  <a:gd name="connsiteY46" fmla="*/ 18099 h 227155"/>
                                  <a:gd name="connsiteX47" fmla="*/ 189283 w 227213"/>
                                  <a:gd name="connsiteY47" fmla="*/ 24747 h 227155"/>
                                  <a:gd name="connsiteX48" fmla="*/ 197404 w 227213"/>
                                  <a:gd name="connsiteY48" fmla="*/ 32134 h 227155"/>
                                  <a:gd name="connsiteX49" fmla="*/ 204418 w 227213"/>
                                  <a:gd name="connsiteY49" fmla="*/ 40260 h 227155"/>
                                  <a:gd name="connsiteX50" fmla="*/ 210693 w 227213"/>
                                  <a:gd name="connsiteY50" fmla="*/ 49125 h 227155"/>
                                  <a:gd name="connsiteX51" fmla="*/ 215862 w 227213"/>
                                  <a:gd name="connsiteY51" fmla="*/ 58728 h 227155"/>
                                  <a:gd name="connsiteX52" fmla="*/ 220291 w 227213"/>
                                  <a:gd name="connsiteY52" fmla="*/ 68701 h 227155"/>
                                  <a:gd name="connsiteX53" fmla="*/ 223614 w 227213"/>
                                  <a:gd name="connsiteY53" fmla="*/ 79043 h 227155"/>
                                  <a:gd name="connsiteX54" fmla="*/ 225829 w 227213"/>
                                  <a:gd name="connsiteY54" fmla="*/ 89754 h 227155"/>
                                  <a:gd name="connsiteX55" fmla="*/ 226936 w 227213"/>
                                  <a:gd name="connsiteY55" fmla="*/ 100835 h 227155"/>
                                  <a:gd name="connsiteX56" fmla="*/ 226936 w 227213"/>
                                  <a:gd name="connsiteY56" fmla="*/ 111916 h 227155"/>
                                  <a:gd name="connsiteX57" fmla="*/ 225829 w 227213"/>
                                  <a:gd name="connsiteY57" fmla="*/ 122996 h 227155"/>
                                  <a:gd name="connsiteX58" fmla="*/ 223614 w 227213"/>
                                  <a:gd name="connsiteY58" fmla="*/ 134077 h 227155"/>
                                  <a:gd name="connsiteX59" fmla="*/ 220661 w 227213"/>
                                  <a:gd name="connsiteY59" fmla="*/ 144788 h 227155"/>
                                  <a:gd name="connsiteX60" fmla="*/ 216600 w 227213"/>
                                  <a:gd name="connsiteY60" fmla="*/ 155500 h 227155"/>
                                  <a:gd name="connsiteX61" fmla="*/ 211432 w 227213"/>
                                  <a:gd name="connsiteY61" fmla="*/ 165473 h 227155"/>
                                  <a:gd name="connsiteX62" fmla="*/ 205156 w 227213"/>
                                  <a:gd name="connsiteY62" fmla="*/ 175076 h 227155"/>
                                  <a:gd name="connsiteX63" fmla="*/ 198142 w 227213"/>
                                  <a:gd name="connsiteY63" fmla="*/ 183941 h 227155"/>
                                  <a:gd name="connsiteX64" fmla="*/ 190390 w 227213"/>
                                  <a:gd name="connsiteY64" fmla="*/ 192436 h 227155"/>
                                  <a:gd name="connsiteX65" fmla="*/ 190390 w 227213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3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1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4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4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6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9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6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036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9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567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8"/>
                                    </a:cubicBezTo>
                                    <a:cubicBezTo>
                                      <a:pt x="219553" y="148482"/>
                                      <a:pt x="218077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1"/>
                                    </a:cubicBezTo>
                                    <a:cubicBezTo>
                                      <a:pt x="195558" y="186895"/>
                                      <a:pt x="192974" y="189481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1" name="Prostoročno: oblika 141"/>
                            <wps:cNvSpPr/>
                            <wps:spPr>
                              <a:xfrm>
                                <a:off x="1020335" y="138509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5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780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7054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" name="Prostoročno: oblika 142"/>
                            <wps:cNvSpPr/>
                            <wps:spPr>
                              <a:xfrm>
                                <a:off x="1020335" y="138509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5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4799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Prostoročno: oblika 143"/>
                            <wps:cNvSpPr/>
                            <wps:spPr>
                              <a:xfrm>
                                <a:off x="1154430" y="1599321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0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4" name="Prostoročno: oblika 144"/>
                            <wps:cNvSpPr/>
                            <wps:spPr>
                              <a:xfrm>
                                <a:off x="1154430" y="1599321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0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70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5" name="Prostoročno: oblika 145"/>
                            <wps:cNvSpPr/>
                            <wps:spPr>
                              <a:xfrm>
                                <a:off x="1467747" y="1843836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2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7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6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2 h 123365"/>
                                  <a:gd name="connsiteX50" fmla="*/ 114806 w 123665"/>
                                  <a:gd name="connsiteY50" fmla="*/ 26963 h 123365"/>
                                  <a:gd name="connsiteX51" fmla="*/ 117760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50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2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8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5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8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6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5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8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7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728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73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6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2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8"/>
                                      <a:pt x="117760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9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9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6" name="Prostoročno: oblika 146"/>
                            <wps:cNvSpPr/>
                            <wps:spPr>
                              <a:xfrm>
                                <a:off x="1467747" y="1843836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2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7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6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2 h 123365"/>
                                  <a:gd name="connsiteX50" fmla="*/ 114806 w 123665"/>
                                  <a:gd name="connsiteY50" fmla="*/ 26963 h 123365"/>
                                  <a:gd name="connsiteX51" fmla="*/ 117760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4938" y="121150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2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8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5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8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6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5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780" y="17360"/>
                                      <a:pt x="22888" y="15882"/>
                                      <a:pt x="24733" y="14774"/>
                                    </a:cubicBezTo>
                                    <a:cubicBezTo>
                                      <a:pt x="26579" y="13666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7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6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2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8"/>
                                      <a:pt x="117760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9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9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7054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7" name="Prostoročno: oblika 147"/>
                            <wps:cNvSpPr/>
                            <wps:spPr>
                              <a:xfrm>
                                <a:off x="1677518" y="1984193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6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4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868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2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4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0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4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4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6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6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4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113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526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" name="Prostoročno: oblika 148"/>
                            <wps:cNvSpPr/>
                            <wps:spPr>
                              <a:xfrm>
                                <a:off x="1677518" y="1984193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6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4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2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4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0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4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4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6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6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4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7265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9" name="Prostoročno: oblika 149"/>
                            <wps:cNvSpPr/>
                            <wps:spPr>
                              <a:xfrm>
                                <a:off x="450826" y="1289060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7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1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3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7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8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29 w 330206"/>
                                  <a:gd name="connsiteY55" fmla="*/ 145896 h 329467"/>
                                  <a:gd name="connsiteX56" fmla="*/ 329929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8 h 329467"/>
                                  <a:gd name="connsiteX63" fmla="*/ 288584 w 330206"/>
                                  <a:gd name="connsiteY63" fmla="*/ 267415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612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7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3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1"/>
                                    </a:cubicBezTo>
                                    <a:cubicBezTo>
                                      <a:pt x="21319" y="253749"/>
                                      <a:pt x="18734" y="249317"/>
                                      <a:pt x="16520" y="244515"/>
                                    </a:cubicBezTo>
                                    <a:cubicBezTo>
                                      <a:pt x="14305" y="239713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4"/>
                                      <a:pt x="2123" y="199453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7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486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8"/>
                                    </a:cubicBezTo>
                                    <a:cubicBezTo>
                                      <a:pt x="253515" y="20684"/>
                                      <a:pt x="257945" y="23269"/>
                                      <a:pt x="262375" y="26224"/>
                                    </a:cubicBezTo>
                                    <a:cubicBezTo>
                                      <a:pt x="266805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5"/>
                                      <a:pt x="329929" y="145896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29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3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4"/>
                                      <a:pt x="302243" y="249686"/>
                                      <a:pt x="298921" y="254118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5"/>
                                    </a:cubicBezTo>
                                    <a:cubicBezTo>
                                      <a:pt x="284893" y="271848"/>
                                      <a:pt x="281201" y="27591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0" name="Prostoročno: oblika 150"/>
                            <wps:cNvSpPr/>
                            <wps:spPr>
                              <a:xfrm>
                                <a:off x="450826" y="1289060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7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1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3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7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8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29 w 330206"/>
                                  <a:gd name="connsiteY55" fmla="*/ 145896 h 329467"/>
                                  <a:gd name="connsiteX56" fmla="*/ 329929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8 h 329467"/>
                                  <a:gd name="connsiteX63" fmla="*/ 288584 w 330206"/>
                                  <a:gd name="connsiteY63" fmla="*/ 267415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612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7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3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1"/>
                                    </a:cubicBezTo>
                                    <a:cubicBezTo>
                                      <a:pt x="21319" y="253749"/>
                                      <a:pt x="18734" y="249317"/>
                                      <a:pt x="16520" y="244515"/>
                                    </a:cubicBezTo>
                                    <a:cubicBezTo>
                                      <a:pt x="14305" y="239713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4"/>
                                      <a:pt x="2123" y="199453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7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8"/>
                                    </a:cubicBezTo>
                                    <a:cubicBezTo>
                                      <a:pt x="253515" y="20684"/>
                                      <a:pt x="257945" y="23269"/>
                                      <a:pt x="262375" y="26224"/>
                                    </a:cubicBezTo>
                                    <a:cubicBezTo>
                                      <a:pt x="266805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5"/>
                                      <a:pt x="329929" y="145896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29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3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4"/>
                                      <a:pt x="302243" y="249686"/>
                                      <a:pt x="298921" y="254118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5"/>
                                    </a:cubicBezTo>
                                    <a:cubicBezTo>
                                      <a:pt x="284893" y="271848"/>
                                      <a:pt x="281201" y="27591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Prostoročno: oblika 151"/>
                            <wps:cNvSpPr/>
                            <wps:spPr>
                              <a:xfrm>
                                <a:off x="761283" y="1605970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7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1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7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1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481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2" name="Prostoročno: oblika 152"/>
                            <wps:cNvSpPr/>
                            <wps:spPr>
                              <a:xfrm>
                                <a:off x="761283" y="1605970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7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1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7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8168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1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481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" name="Prostoročno: oblika 153"/>
                            <wps:cNvSpPr/>
                            <wps:spPr>
                              <a:xfrm>
                                <a:off x="1001508" y="185159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1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69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3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4799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369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867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4" name="Prostoročno: oblika 154"/>
                            <wps:cNvSpPr/>
                            <wps:spPr>
                              <a:xfrm>
                                <a:off x="1001508" y="185159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1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69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3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5" name="Prostoročno: oblika 155"/>
                            <wps:cNvSpPr/>
                            <wps:spPr>
                              <a:xfrm>
                                <a:off x="1138556" y="1993057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8168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367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6895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6" name="Prostoročno: oblika 156"/>
                            <wps:cNvSpPr/>
                            <wps:spPr>
                              <a:xfrm>
                                <a:off x="1138556" y="1993057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6895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7" name="Prostoročno: oblika 157"/>
                            <wps:cNvSpPr/>
                            <wps:spPr>
                              <a:xfrm>
                                <a:off x="1345281" y="2206916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8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9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1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4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4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6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30 w 330206"/>
                                  <a:gd name="connsiteY55" fmla="*/ 145897 h 329467"/>
                                  <a:gd name="connsiteX56" fmla="*/ 329930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3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8 h 329467"/>
                                  <a:gd name="connsiteX63" fmla="*/ 288584 w 330206"/>
                                  <a:gd name="connsiteY63" fmla="*/ 267415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4"/>
                                      <a:pt x="251300" y="300658"/>
                                    </a:cubicBezTo>
                                    <a:cubicBezTo>
                                      <a:pt x="246870" y="303613"/>
                                      <a:pt x="242071" y="306568"/>
                                      <a:pt x="237272" y="309153"/>
                                    </a:cubicBezTo>
                                    <a:cubicBezTo>
                                      <a:pt x="232473" y="311739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591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8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4"/>
                                      <a:pt x="72262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4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9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1"/>
                                    </a:cubicBezTo>
                                    <a:cubicBezTo>
                                      <a:pt x="21319" y="253749"/>
                                      <a:pt x="18735" y="249317"/>
                                      <a:pt x="16520" y="244515"/>
                                    </a:cubicBezTo>
                                    <a:cubicBezTo>
                                      <a:pt x="14305" y="239713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5"/>
                                      <a:pt x="2123" y="199454"/>
                                    </a:cubicBezTo>
                                    <a:cubicBezTo>
                                      <a:pt x="1384" y="194283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4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6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486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3343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4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30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30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1"/>
                                      <a:pt x="326607" y="189112"/>
                                      <a:pt x="325500" y="194283"/>
                                    </a:cubicBezTo>
                                    <a:cubicBezTo>
                                      <a:pt x="324392" y="199454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4"/>
                                      <a:pt x="302243" y="249686"/>
                                      <a:pt x="298921" y="254118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5"/>
                                    </a:cubicBezTo>
                                    <a:cubicBezTo>
                                      <a:pt x="284893" y="271848"/>
                                      <a:pt x="281202" y="27591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8" name="Prostoročno: oblika 158"/>
                            <wps:cNvSpPr/>
                            <wps:spPr>
                              <a:xfrm>
                                <a:off x="1345281" y="2206916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8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9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1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4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4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6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30 w 330206"/>
                                  <a:gd name="connsiteY55" fmla="*/ 145897 h 329467"/>
                                  <a:gd name="connsiteX56" fmla="*/ 329930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3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8 h 329467"/>
                                  <a:gd name="connsiteX63" fmla="*/ 288584 w 330206"/>
                                  <a:gd name="connsiteY63" fmla="*/ 267415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4"/>
                                      <a:pt x="251300" y="300658"/>
                                    </a:cubicBezTo>
                                    <a:cubicBezTo>
                                      <a:pt x="246870" y="303613"/>
                                      <a:pt x="242071" y="306568"/>
                                      <a:pt x="237272" y="309153"/>
                                    </a:cubicBezTo>
                                    <a:cubicBezTo>
                                      <a:pt x="232473" y="311739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8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4"/>
                                      <a:pt x="72262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4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9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1"/>
                                    </a:cubicBezTo>
                                    <a:cubicBezTo>
                                      <a:pt x="21319" y="253749"/>
                                      <a:pt x="18735" y="249317"/>
                                      <a:pt x="16520" y="244515"/>
                                    </a:cubicBezTo>
                                    <a:cubicBezTo>
                                      <a:pt x="14305" y="239713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5"/>
                                      <a:pt x="2123" y="199454"/>
                                    </a:cubicBezTo>
                                    <a:cubicBezTo>
                                      <a:pt x="1384" y="194283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4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6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9357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499" y="11450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4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30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30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1"/>
                                      <a:pt x="326607" y="189112"/>
                                      <a:pt x="325500" y="194283"/>
                                    </a:cubicBezTo>
                                    <a:cubicBezTo>
                                      <a:pt x="324392" y="199454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4"/>
                                      <a:pt x="302243" y="249686"/>
                                      <a:pt x="298921" y="254118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5"/>
                                    </a:cubicBezTo>
                                    <a:cubicBezTo>
                                      <a:pt x="284893" y="271848"/>
                                      <a:pt x="281202" y="27591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9" name="Prostoročno: oblika 159"/>
                            <wps:cNvSpPr/>
                            <wps:spPr>
                              <a:xfrm>
                                <a:off x="222321" y="1614465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1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473"/>
                                      <a:pt x="8398" y="162148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0" name="Prostoročno: oblika 160"/>
                            <wps:cNvSpPr/>
                            <wps:spPr>
                              <a:xfrm>
                                <a:off x="222321" y="1614465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1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473"/>
                                      <a:pt x="8398" y="162148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1" name="Prostoročno: oblika 161"/>
                            <wps:cNvSpPr/>
                            <wps:spPr>
                              <a:xfrm>
                                <a:off x="535639" y="1858980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6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2 h 123365"/>
                                  <a:gd name="connsiteX19" fmla="*/ 5906 w 123665"/>
                                  <a:gd name="connsiteY19" fmla="*/ 91231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69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4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3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087" y="10969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6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2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4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316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2" name="Prostoročno: oblika 162"/>
                            <wps:cNvSpPr/>
                            <wps:spPr>
                              <a:xfrm>
                                <a:off x="535639" y="1858980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6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2 h 123365"/>
                                  <a:gd name="connsiteX19" fmla="*/ 5906 w 123665"/>
                                  <a:gd name="connsiteY19" fmla="*/ 91231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69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4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3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6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2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4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3297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316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3" name="Prostoročno: oblika 163"/>
                            <wps:cNvSpPr/>
                            <wps:spPr>
                              <a:xfrm>
                                <a:off x="745550" y="1999506"/>
                                <a:ext cx="226694" cy="226814"/>
                              </a:xfrm>
                              <a:custGeom>
                                <a:avLst/>
                                <a:gdLst>
                                  <a:gd name="connsiteX0" fmla="*/ 190250 w 226694"/>
                                  <a:gd name="connsiteY0" fmla="*/ 192265 h 226814"/>
                                  <a:gd name="connsiteX1" fmla="*/ 30038 w 226694"/>
                                  <a:gd name="connsiteY1" fmla="*/ 194851 h 226814"/>
                                  <a:gd name="connsiteX2" fmla="*/ 36313 w 226694"/>
                                  <a:gd name="connsiteY2" fmla="*/ 34549 h 226814"/>
                                  <a:gd name="connsiteX3" fmla="*/ 196525 w 226694"/>
                                  <a:gd name="connsiteY3" fmla="*/ 31964 h 226814"/>
                                  <a:gd name="connsiteX4" fmla="*/ 190250 w 226694"/>
                                  <a:gd name="connsiteY4" fmla="*/ 192265 h 226814"/>
                                  <a:gd name="connsiteX5" fmla="*/ 190250 w 226694"/>
                                  <a:gd name="connsiteY5" fmla="*/ 192265 h 2268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26694" h="226814">
                                    <a:moveTo>
                                      <a:pt x="190250" y="192265"/>
                                    </a:moveTo>
                                    <a:cubicBezTo>
                                      <a:pt x="144106" y="237327"/>
                                      <a:pt x="72490" y="238435"/>
                                      <a:pt x="30038" y="194851"/>
                                    </a:cubicBezTo>
                                    <a:cubicBezTo>
                                      <a:pt x="-12415" y="151267"/>
                                      <a:pt x="-9461" y="79611"/>
                                      <a:pt x="36313" y="34549"/>
                                    </a:cubicBezTo>
                                    <a:cubicBezTo>
                                      <a:pt x="82457" y="-10512"/>
                                      <a:pt x="154073" y="-11620"/>
                                      <a:pt x="196525" y="31964"/>
                                    </a:cubicBezTo>
                                    <a:cubicBezTo>
                                      <a:pt x="238978" y="75548"/>
                                      <a:pt x="236394" y="147204"/>
                                      <a:pt x="190250" y="192265"/>
                                    </a:cubicBezTo>
                                    <a:lnTo>
                                      <a:pt x="190250" y="19226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4" name="Prostoročno: oblika 164"/>
                            <wps:cNvSpPr/>
                            <wps:spPr>
                              <a:xfrm>
                                <a:off x="745550" y="1999506"/>
                                <a:ext cx="226694" cy="226814"/>
                              </a:xfrm>
                              <a:custGeom>
                                <a:avLst/>
                                <a:gdLst>
                                  <a:gd name="connsiteX0" fmla="*/ 190250 w 226694"/>
                                  <a:gd name="connsiteY0" fmla="*/ 192265 h 226814"/>
                                  <a:gd name="connsiteX1" fmla="*/ 30038 w 226694"/>
                                  <a:gd name="connsiteY1" fmla="*/ 194851 h 226814"/>
                                  <a:gd name="connsiteX2" fmla="*/ 36313 w 226694"/>
                                  <a:gd name="connsiteY2" fmla="*/ 34549 h 226814"/>
                                  <a:gd name="connsiteX3" fmla="*/ 196525 w 226694"/>
                                  <a:gd name="connsiteY3" fmla="*/ 31964 h 226814"/>
                                  <a:gd name="connsiteX4" fmla="*/ 190250 w 226694"/>
                                  <a:gd name="connsiteY4" fmla="*/ 192265 h 226814"/>
                                  <a:gd name="connsiteX5" fmla="*/ 190250 w 226694"/>
                                  <a:gd name="connsiteY5" fmla="*/ 192265 h 2268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26694" h="226814">
                                    <a:moveTo>
                                      <a:pt x="190250" y="192265"/>
                                    </a:moveTo>
                                    <a:cubicBezTo>
                                      <a:pt x="144106" y="237327"/>
                                      <a:pt x="72490" y="238435"/>
                                      <a:pt x="30038" y="194851"/>
                                    </a:cubicBezTo>
                                    <a:cubicBezTo>
                                      <a:pt x="-12415" y="151267"/>
                                      <a:pt x="-9461" y="79611"/>
                                      <a:pt x="36313" y="34549"/>
                                    </a:cubicBezTo>
                                    <a:cubicBezTo>
                                      <a:pt x="82457" y="-10512"/>
                                      <a:pt x="154073" y="-11620"/>
                                      <a:pt x="196525" y="31964"/>
                                    </a:cubicBezTo>
                                    <a:cubicBezTo>
                                      <a:pt x="238978" y="75548"/>
                                      <a:pt x="236394" y="147204"/>
                                      <a:pt x="190250" y="192265"/>
                                    </a:cubicBezTo>
                                    <a:lnTo>
                                      <a:pt x="190250" y="192265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5" name="Prostoročno: oblika 165"/>
                            <wps:cNvSpPr/>
                            <wps:spPr>
                              <a:xfrm>
                                <a:off x="982682" y="231772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3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1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4938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5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369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5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199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3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1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6" name="Prostoročno: oblika 166"/>
                            <wps:cNvSpPr/>
                            <wps:spPr>
                              <a:xfrm>
                                <a:off x="982682" y="231772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3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1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5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5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199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3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1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7" name="Prostoročno: oblika 167"/>
                            <wps:cNvSpPr/>
                            <wps:spPr>
                              <a:xfrm>
                                <a:off x="1116776" y="2532320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6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8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1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6"/>
                                    </a:cubicBezTo>
                                    <a:cubicBezTo>
                                      <a:pt x="20580" y="183941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8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4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2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5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1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7"/>
                                      <a:pt x="220291" y="68701"/>
                                    </a:cubicBezTo>
                                    <a:cubicBezTo>
                                      <a:pt x="221768" y="72025"/>
                                      <a:pt x="222506" y="75719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567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090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1"/>
                                    </a:cubicBezTo>
                                    <a:cubicBezTo>
                                      <a:pt x="195927" y="186896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8" name="Prostoročno: oblika 168"/>
                            <wps:cNvSpPr/>
                            <wps:spPr>
                              <a:xfrm>
                                <a:off x="1116776" y="2532320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6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8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1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6"/>
                                    </a:cubicBezTo>
                                    <a:cubicBezTo>
                                      <a:pt x="20580" y="183941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8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4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2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5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1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7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9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1"/>
                                    </a:cubicBezTo>
                                    <a:cubicBezTo>
                                      <a:pt x="195558" y="186526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9" name="Prostoročno: oblika 169"/>
                            <wps:cNvSpPr/>
                            <wps:spPr>
                              <a:xfrm>
                                <a:off x="69031" y="1866367"/>
                                <a:ext cx="124035" cy="123365"/>
                              </a:xfrm>
                              <a:custGeom>
                                <a:avLst/>
                                <a:gdLst>
                                  <a:gd name="connsiteX0" fmla="*/ 104101 w 124035"/>
                                  <a:gd name="connsiteY0" fmla="*/ 104528 h 123365"/>
                                  <a:gd name="connsiteX1" fmla="*/ 99302 w 124035"/>
                                  <a:gd name="connsiteY1" fmla="*/ 108591 h 123365"/>
                                  <a:gd name="connsiteX2" fmla="*/ 94134 w 124035"/>
                                  <a:gd name="connsiteY2" fmla="*/ 112285 h 123365"/>
                                  <a:gd name="connsiteX3" fmla="*/ 88966 w 124035"/>
                                  <a:gd name="connsiteY3" fmla="*/ 115609 h 123365"/>
                                  <a:gd name="connsiteX4" fmla="*/ 83428 w 124035"/>
                                  <a:gd name="connsiteY4" fmla="*/ 118195 h 123365"/>
                                  <a:gd name="connsiteX5" fmla="*/ 77522 w 124035"/>
                                  <a:gd name="connsiteY5" fmla="*/ 120411 h 123365"/>
                                  <a:gd name="connsiteX6" fmla="*/ 71615 w 124035"/>
                                  <a:gd name="connsiteY6" fmla="*/ 121888 h 123365"/>
                                  <a:gd name="connsiteX7" fmla="*/ 65709 w 124035"/>
                                  <a:gd name="connsiteY7" fmla="*/ 122996 h 123365"/>
                                  <a:gd name="connsiteX8" fmla="*/ 59803 w 124035"/>
                                  <a:gd name="connsiteY8" fmla="*/ 123366 h 123365"/>
                                  <a:gd name="connsiteX9" fmla="*/ 53896 w 124035"/>
                                  <a:gd name="connsiteY9" fmla="*/ 122996 h 123365"/>
                                  <a:gd name="connsiteX10" fmla="*/ 47990 w 124035"/>
                                  <a:gd name="connsiteY10" fmla="*/ 122258 h 123365"/>
                                  <a:gd name="connsiteX11" fmla="*/ 41714 w 124035"/>
                                  <a:gd name="connsiteY11" fmla="*/ 121150 h 123365"/>
                                  <a:gd name="connsiteX12" fmla="*/ 36177 w 124035"/>
                                  <a:gd name="connsiteY12" fmla="*/ 119303 h 123365"/>
                                  <a:gd name="connsiteX13" fmla="*/ 30640 w 124035"/>
                                  <a:gd name="connsiteY13" fmla="*/ 116717 h 123365"/>
                                  <a:gd name="connsiteX14" fmla="*/ 25471 w 124035"/>
                                  <a:gd name="connsiteY14" fmla="*/ 113762 h 123365"/>
                                  <a:gd name="connsiteX15" fmla="*/ 20673 w 124035"/>
                                  <a:gd name="connsiteY15" fmla="*/ 110069 h 123365"/>
                                  <a:gd name="connsiteX16" fmla="*/ 16243 w 124035"/>
                                  <a:gd name="connsiteY16" fmla="*/ 106006 h 123365"/>
                                  <a:gd name="connsiteX17" fmla="*/ 12182 w 124035"/>
                                  <a:gd name="connsiteY17" fmla="*/ 101574 h 123365"/>
                                  <a:gd name="connsiteX18" fmla="*/ 8860 w 124035"/>
                                  <a:gd name="connsiteY18" fmla="*/ 96772 h 123365"/>
                                  <a:gd name="connsiteX19" fmla="*/ 5906 w 124035"/>
                                  <a:gd name="connsiteY19" fmla="*/ 91601 h 123365"/>
                                  <a:gd name="connsiteX20" fmla="*/ 3692 w 124035"/>
                                  <a:gd name="connsiteY20" fmla="*/ 86061 h 123365"/>
                                  <a:gd name="connsiteX21" fmla="*/ 1846 w 124035"/>
                                  <a:gd name="connsiteY21" fmla="*/ 80520 h 123365"/>
                                  <a:gd name="connsiteX22" fmla="*/ 738 w 124035"/>
                                  <a:gd name="connsiteY22" fmla="*/ 74610 h 123365"/>
                                  <a:gd name="connsiteX23" fmla="*/ 0 w 124035"/>
                                  <a:gd name="connsiteY23" fmla="*/ 68701 h 123365"/>
                                  <a:gd name="connsiteX24" fmla="*/ 0 w 124035"/>
                                  <a:gd name="connsiteY24" fmla="*/ 62791 h 123365"/>
                                  <a:gd name="connsiteX25" fmla="*/ 369 w 124035"/>
                                  <a:gd name="connsiteY25" fmla="*/ 56881 h 123365"/>
                                  <a:gd name="connsiteX26" fmla="*/ 1846 w 124035"/>
                                  <a:gd name="connsiteY26" fmla="*/ 50602 h 123365"/>
                                  <a:gd name="connsiteX27" fmla="*/ 3692 w 124035"/>
                                  <a:gd name="connsiteY27" fmla="*/ 44692 h 123365"/>
                                  <a:gd name="connsiteX28" fmla="*/ 5906 w 124035"/>
                                  <a:gd name="connsiteY28" fmla="*/ 38783 h 123365"/>
                                  <a:gd name="connsiteX29" fmla="*/ 8860 w 124035"/>
                                  <a:gd name="connsiteY29" fmla="*/ 33242 h 123365"/>
                                  <a:gd name="connsiteX30" fmla="*/ 12182 w 124035"/>
                                  <a:gd name="connsiteY30" fmla="*/ 28071 h 123365"/>
                                  <a:gd name="connsiteX31" fmla="*/ 15874 w 124035"/>
                                  <a:gd name="connsiteY31" fmla="*/ 23270 h 123365"/>
                                  <a:gd name="connsiteX32" fmla="*/ 20303 w 124035"/>
                                  <a:gd name="connsiteY32" fmla="*/ 18837 h 123365"/>
                                  <a:gd name="connsiteX33" fmla="*/ 25102 w 124035"/>
                                  <a:gd name="connsiteY33" fmla="*/ 14774 h 123365"/>
                                  <a:gd name="connsiteX34" fmla="*/ 30270 w 124035"/>
                                  <a:gd name="connsiteY34" fmla="*/ 11081 h 123365"/>
                                  <a:gd name="connsiteX35" fmla="*/ 35439 w 124035"/>
                                  <a:gd name="connsiteY35" fmla="*/ 7757 h 123365"/>
                                  <a:gd name="connsiteX36" fmla="*/ 40976 w 124035"/>
                                  <a:gd name="connsiteY36" fmla="*/ 5171 h 123365"/>
                                  <a:gd name="connsiteX37" fmla="*/ 46882 w 124035"/>
                                  <a:gd name="connsiteY37" fmla="*/ 2955 h 123365"/>
                                  <a:gd name="connsiteX38" fmla="*/ 52789 w 124035"/>
                                  <a:gd name="connsiteY38" fmla="*/ 1477 h 123365"/>
                                  <a:gd name="connsiteX39" fmla="*/ 58695 w 124035"/>
                                  <a:gd name="connsiteY39" fmla="*/ 369 h 123365"/>
                                  <a:gd name="connsiteX40" fmla="*/ 64602 w 124035"/>
                                  <a:gd name="connsiteY40" fmla="*/ 0 h 123365"/>
                                  <a:gd name="connsiteX41" fmla="*/ 70508 w 124035"/>
                                  <a:gd name="connsiteY41" fmla="*/ 369 h 123365"/>
                                  <a:gd name="connsiteX42" fmla="*/ 76414 w 124035"/>
                                  <a:gd name="connsiteY42" fmla="*/ 1108 h 123365"/>
                                  <a:gd name="connsiteX43" fmla="*/ 82321 w 124035"/>
                                  <a:gd name="connsiteY43" fmla="*/ 2216 h 123365"/>
                                  <a:gd name="connsiteX44" fmla="*/ 87858 w 124035"/>
                                  <a:gd name="connsiteY44" fmla="*/ 4063 h 123365"/>
                                  <a:gd name="connsiteX45" fmla="*/ 93395 w 124035"/>
                                  <a:gd name="connsiteY45" fmla="*/ 6648 h 123365"/>
                                  <a:gd name="connsiteX46" fmla="*/ 98564 w 124035"/>
                                  <a:gd name="connsiteY46" fmla="*/ 9603 h 123365"/>
                                  <a:gd name="connsiteX47" fmla="*/ 103363 w 124035"/>
                                  <a:gd name="connsiteY47" fmla="*/ 13297 h 123365"/>
                                  <a:gd name="connsiteX48" fmla="*/ 107792 w 124035"/>
                                  <a:gd name="connsiteY48" fmla="*/ 17360 h 123365"/>
                                  <a:gd name="connsiteX49" fmla="*/ 111853 w 124035"/>
                                  <a:gd name="connsiteY49" fmla="*/ 21792 h 123365"/>
                                  <a:gd name="connsiteX50" fmla="*/ 115175 w 124035"/>
                                  <a:gd name="connsiteY50" fmla="*/ 26594 h 123365"/>
                                  <a:gd name="connsiteX51" fmla="*/ 118129 w 124035"/>
                                  <a:gd name="connsiteY51" fmla="*/ 31765 h 123365"/>
                                  <a:gd name="connsiteX52" fmla="*/ 120344 w 124035"/>
                                  <a:gd name="connsiteY52" fmla="*/ 37305 h 123365"/>
                                  <a:gd name="connsiteX53" fmla="*/ 122189 w 124035"/>
                                  <a:gd name="connsiteY53" fmla="*/ 42846 h 123365"/>
                                  <a:gd name="connsiteX54" fmla="*/ 123297 w 124035"/>
                                  <a:gd name="connsiteY54" fmla="*/ 48755 h 123365"/>
                                  <a:gd name="connsiteX55" fmla="*/ 124035 w 124035"/>
                                  <a:gd name="connsiteY55" fmla="*/ 54665 h 123365"/>
                                  <a:gd name="connsiteX56" fmla="*/ 124035 w 124035"/>
                                  <a:gd name="connsiteY56" fmla="*/ 60575 h 123365"/>
                                  <a:gd name="connsiteX57" fmla="*/ 123666 w 124035"/>
                                  <a:gd name="connsiteY57" fmla="*/ 66485 h 123365"/>
                                  <a:gd name="connsiteX58" fmla="*/ 122558 w 124035"/>
                                  <a:gd name="connsiteY58" fmla="*/ 72394 h 123365"/>
                                  <a:gd name="connsiteX59" fmla="*/ 120713 w 124035"/>
                                  <a:gd name="connsiteY59" fmla="*/ 78304 h 123365"/>
                                  <a:gd name="connsiteX60" fmla="*/ 118498 w 124035"/>
                                  <a:gd name="connsiteY60" fmla="*/ 84214 h 123365"/>
                                  <a:gd name="connsiteX61" fmla="*/ 115545 w 124035"/>
                                  <a:gd name="connsiteY61" fmla="*/ 89754 h 123365"/>
                                  <a:gd name="connsiteX62" fmla="*/ 112222 w 124035"/>
                                  <a:gd name="connsiteY62" fmla="*/ 94925 h 123365"/>
                                  <a:gd name="connsiteX63" fmla="*/ 108531 w 124035"/>
                                  <a:gd name="connsiteY63" fmla="*/ 99727 h 123365"/>
                                  <a:gd name="connsiteX64" fmla="*/ 104101 w 124035"/>
                                  <a:gd name="connsiteY64" fmla="*/ 104528 h 123365"/>
                                  <a:gd name="connsiteX65" fmla="*/ 104101 w 12403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4035" h="123365">
                                    <a:moveTo>
                                      <a:pt x="104101" y="104528"/>
                                    </a:moveTo>
                                    <a:cubicBezTo>
                                      <a:pt x="102624" y="106006"/>
                                      <a:pt x="101148" y="107483"/>
                                      <a:pt x="99302" y="108591"/>
                                    </a:cubicBezTo>
                                    <a:cubicBezTo>
                                      <a:pt x="97825" y="110069"/>
                                      <a:pt x="95979" y="111177"/>
                                      <a:pt x="94134" y="112285"/>
                                    </a:cubicBezTo>
                                    <a:cubicBezTo>
                                      <a:pt x="92288" y="113393"/>
                                      <a:pt x="90811" y="114501"/>
                                      <a:pt x="88966" y="115609"/>
                                    </a:cubicBezTo>
                                    <a:cubicBezTo>
                                      <a:pt x="87120" y="116717"/>
                                      <a:pt x="85274" y="117456"/>
                                      <a:pt x="83428" y="118195"/>
                                    </a:cubicBezTo>
                                    <a:cubicBezTo>
                                      <a:pt x="81583" y="118933"/>
                                      <a:pt x="79737" y="119672"/>
                                      <a:pt x="77522" y="120411"/>
                                    </a:cubicBezTo>
                                    <a:cubicBezTo>
                                      <a:pt x="75676" y="121150"/>
                                      <a:pt x="73461" y="121519"/>
                                      <a:pt x="71615" y="121888"/>
                                    </a:cubicBezTo>
                                    <a:cubicBezTo>
                                      <a:pt x="69770" y="122258"/>
                                      <a:pt x="67555" y="122627"/>
                                      <a:pt x="65709" y="122996"/>
                                    </a:cubicBezTo>
                                    <a:cubicBezTo>
                                      <a:pt x="63863" y="123366"/>
                                      <a:pt x="61648" y="123366"/>
                                      <a:pt x="59803" y="123366"/>
                                    </a:cubicBezTo>
                                    <a:cubicBezTo>
                                      <a:pt x="57957" y="123366"/>
                                      <a:pt x="55742" y="123366"/>
                                      <a:pt x="53896" y="122996"/>
                                    </a:cubicBezTo>
                                    <a:cubicBezTo>
                                      <a:pt x="52050" y="122996"/>
                                      <a:pt x="49835" y="122627"/>
                                      <a:pt x="47990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1150"/>
                                    </a:cubicBezTo>
                                    <a:cubicBezTo>
                                      <a:pt x="39868" y="120411"/>
                                      <a:pt x="38023" y="120041"/>
                                      <a:pt x="36177" y="119303"/>
                                    </a:cubicBezTo>
                                    <a:cubicBezTo>
                                      <a:pt x="34331" y="118564"/>
                                      <a:pt x="32485" y="117825"/>
                                      <a:pt x="30640" y="116717"/>
                                    </a:cubicBezTo>
                                    <a:cubicBezTo>
                                      <a:pt x="28794" y="115609"/>
                                      <a:pt x="27317" y="114870"/>
                                      <a:pt x="25471" y="113762"/>
                                    </a:cubicBezTo>
                                    <a:cubicBezTo>
                                      <a:pt x="23995" y="112654"/>
                                      <a:pt x="22149" y="111546"/>
                                      <a:pt x="20673" y="110069"/>
                                    </a:cubicBezTo>
                                    <a:cubicBezTo>
                                      <a:pt x="19196" y="108961"/>
                                      <a:pt x="17719" y="107483"/>
                                      <a:pt x="16243" y="106006"/>
                                    </a:cubicBezTo>
                                    <a:cubicBezTo>
                                      <a:pt x="14766" y="104528"/>
                                      <a:pt x="13659" y="103051"/>
                                      <a:pt x="12182" y="101574"/>
                                    </a:cubicBezTo>
                                    <a:cubicBezTo>
                                      <a:pt x="11075" y="100096"/>
                                      <a:pt x="9967" y="98249"/>
                                      <a:pt x="8860" y="96772"/>
                                    </a:cubicBezTo>
                                    <a:cubicBezTo>
                                      <a:pt x="7752" y="94925"/>
                                      <a:pt x="7014" y="93448"/>
                                      <a:pt x="5906" y="91601"/>
                                    </a:cubicBezTo>
                                    <a:cubicBezTo>
                                      <a:pt x="5168" y="89754"/>
                                      <a:pt x="4061" y="87907"/>
                                      <a:pt x="3692" y="86061"/>
                                    </a:cubicBezTo>
                                    <a:cubicBezTo>
                                      <a:pt x="2953" y="84214"/>
                                      <a:pt x="2215" y="82367"/>
                                      <a:pt x="1846" y="80520"/>
                                    </a:cubicBezTo>
                                    <a:cubicBezTo>
                                      <a:pt x="1477" y="78673"/>
                                      <a:pt x="1107" y="76457"/>
                                      <a:pt x="738" y="74610"/>
                                    </a:cubicBezTo>
                                    <a:cubicBezTo>
                                      <a:pt x="369" y="72764"/>
                                      <a:pt x="369" y="70547"/>
                                      <a:pt x="0" y="68701"/>
                                    </a:cubicBezTo>
                                    <a:cubicBezTo>
                                      <a:pt x="0" y="66854"/>
                                      <a:pt x="0" y="64638"/>
                                      <a:pt x="0" y="62791"/>
                                    </a:cubicBezTo>
                                    <a:cubicBezTo>
                                      <a:pt x="0" y="60944"/>
                                      <a:pt x="369" y="58728"/>
                                      <a:pt x="369" y="56881"/>
                                    </a:cubicBezTo>
                                    <a:cubicBezTo>
                                      <a:pt x="1107" y="54296"/>
                                      <a:pt x="1477" y="52449"/>
                                      <a:pt x="1846" y="50602"/>
                                    </a:cubicBezTo>
                                    <a:cubicBezTo>
                                      <a:pt x="2215" y="48755"/>
                                      <a:pt x="2953" y="46539"/>
                                      <a:pt x="3692" y="44692"/>
                                    </a:cubicBezTo>
                                    <a:cubicBezTo>
                                      <a:pt x="4430" y="42846"/>
                                      <a:pt x="5168" y="40999"/>
                                      <a:pt x="5906" y="38783"/>
                                    </a:cubicBezTo>
                                    <a:cubicBezTo>
                                      <a:pt x="6645" y="36936"/>
                                      <a:pt x="7752" y="35089"/>
                                      <a:pt x="8860" y="33242"/>
                                    </a:cubicBezTo>
                                    <a:cubicBezTo>
                                      <a:pt x="9967" y="31396"/>
                                      <a:pt x="11075" y="29549"/>
                                      <a:pt x="12182" y="28071"/>
                                    </a:cubicBezTo>
                                    <a:cubicBezTo>
                                      <a:pt x="13289" y="26225"/>
                                      <a:pt x="14766" y="24747"/>
                                      <a:pt x="15874" y="23270"/>
                                    </a:cubicBezTo>
                                    <a:cubicBezTo>
                                      <a:pt x="17350" y="21792"/>
                                      <a:pt x="18458" y="20315"/>
                                      <a:pt x="20303" y="18837"/>
                                    </a:cubicBezTo>
                                    <a:cubicBezTo>
                                      <a:pt x="21780" y="17360"/>
                                      <a:pt x="23257" y="15882"/>
                                      <a:pt x="25102" y="14774"/>
                                    </a:cubicBezTo>
                                    <a:cubicBezTo>
                                      <a:pt x="26579" y="13297"/>
                                      <a:pt x="28425" y="12189"/>
                                      <a:pt x="30270" y="11081"/>
                                    </a:cubicBezTo>
                                    <a:cubicBezTo>
                                      <a:pt x="32116" y="9973"/>
                                      <a:pt x="33593" y="8865"/>
                                      <a:pt x="35439" y="7757"/>
                                    </a:cubicBezTo>
                                    <a:cubicBezTo>
                                      <a:pt x="37284" y="6648"/>
                                      <a:pt x="39130" y="5910"/>
                                      <a:pt x="40976" y="5171"/>
                                    </a:cubicBezTo>
                                    <a:cubicBezTo>
                                      <a:pt x="42822" y="4432"/>
                                      <a:pt x="44667" y="3694"/>
                                      <a:pt x="46882" y="2955"/>
                                    </a:cubicBezTo>
                                    <a:cubicBezTo>
                                      <a:pt x="48728" y="2216"/>
                                      <a:pt x="50943" y="1847"/>
                                      <a:pt x="52789" y="1477"/>
                                    </a:cubicBezTo>
                                    <a:cubicBezTo>
                                      <a:pt x="54634" y="1108"/>
                                      <a:pt x="56849" y="739"/>
                                      <a:pt x="58695" y="369"/>
                                    </a:cubicBezTo>
                                    <a:cubicBezTo>
                                      <a:pt x="60541" y="0"/>
                                      <a:pt x="62756" y="0"/>
                                      <a:pt x="64602" y="0"/>
                                    </a:cubicBezTo>
                                    <a:cubicBezTo>
                                      <a:pt x="66447" y="0"/>
                                      <a:pt x="68662" y="0"/>
                                      <a:pt x="70508" y="369"/>
                                    </a:cubicBezTo>
                                    <a:cubicBezTo>
                                      <a:pt x="72354" y="369"/>
                                      <a:pt x="74569" y="739"/>
                                      <a:pt x="76414" y="1108"/>
                                    </a:cubicBezTo>
                                    <a:cubicBezTo>
                                      <a:pt x="78629" y="1108"/>
                                      <a:pt x="80475" y="1477"/>
                                      <a:pt x="82321" y="2216"/>
                                    </a:cubicBezTo>
                                    <a:cubicBezTo>
                                      <a:pt x="84167" y="2955"/>
                                      <a:pt x="86012" y="3324"/>
                                      <a:pt x="87858" y="4063"/>
                                    </a:cubicBezTo>
                                    <a:cubicBezTo>
                                      <a:pt x="89704" y="4802"/>
                                      <a:pt x="91550" y="5540"/>
                                      <a:pt x="93395" y="6648"/>
                                    </a:cubicBezTo>
                                    <a:cubicBezTo>
                                      <a:pt x="95241" y="7757"/>
                                      <a:pt x="96718" y="8495"/>
                                      <a:pt x="98564" y="9603"/>
                                    </a:cubicBezTo>
                                    <a:cubicBezTo>
                                      <a:pt x="100040" y="10711"/>
                                      <a:pt x="101886" y="11819"/>
                                      <a:pt x="103363" y="13297"/>
                                    </a:cubicBezTo>
                                    <a:cubicBezTo>
                                      <a:pt x="104839" y="14405"/>
                                      <a:pt x="106316" y="15882"/>
                                      <a:pt x="107792" y="17360"/>
                                    </a:cubicBezTo>
                                    <a:cubicBezTo>
                                      <a:pt x="109269" y="18837"/>
                                      <a:pt x="110376" y="20315"/>
                                      <a:pt x="111853" y="21792"/>
                                    </a:cubicBezTo>
                                    <a:cubicBezTo>
                                      <a:pt x="112960" y="23270"/>
                                      <a:pt x="114068" y="25116"/>
                                      <a:pt x="115175" y="26594"/>
                                    </a:cubicBezTo>
                                    <a:cubicBezTo>
                                      <a:pt x="116283" y="28441"/>
                                      <a:pt x="117021" y="29918"/>
                                      <a:pt x="118129" y="31765"/>
                                    </a:cubicBezTo>
                                    <a:cubicBezTo>
                                      <a:pt x="118867" y="33612"/>
                                      <a:pt x="119974" y="35459"/>
                                      <a:pt x="120344" y="37305"/>
                                    </a:cubicBezTo>
                                    <a:cubicBezTo>
                                      <a:pt x="121082" y="39152"/>
                                      <a:pt x="121820" y="40999"/>
                                      <a:pt x="122189" y="42846"/>
                                    </a:cubicBezTo>
                                    <a:cubicBezTo>
                                      <a:pt x="122558" y="44692"/>
                                      <a:pt x="122928" y="46909"/>
                                      <a:pt x="123297" y="48755"/>
                                    </a:cubicBezTo>
                                    <a:cubicBezTo>
                                      <a:pt x="123666" y="50602"/>
                                      <a:pt x="123666" y="52818"/>
                                      <a:pt x="124035" y="54665"/>
                                    </a:cubicBezTo>
                                    <a:cubicBezTo>
                                      <a:pt x="124035" y="56512"/>
                                      <a:pt x="124035" y="58728"/>
                                      <a:pt x="124035" y="60575"/>
                                    </a:cubicBezTo>
                                    <a:cubicBezTo>
                                      <a:pt x="124035" y="62422"/>
                                      <a:pt x="123666" y="64638"/>
                                      <a:pt x="123666" y="66485"/>
                                    </a:cubicBezTo>
                                    <a:cubicBezTo>
                                      <a:pt x="123297" y="68331"/>
                                      <a:pt x="122928" y="70547"/>
                                      <a:pt x="122558" y="72394"/>
                                    </a:cubicBezTo>
                                    <a:cubicBezTo>
                                      <a:pt x="122189" y="74241"/>
                                      <a:pt x="121451" y="76457"/>
                                      <a:pt x="120713" y="78304"/>
                                    </a:cubicBezTo>
                                    <a:cubicBezTo>
                                      <a:pt x="119974" y="80151"/>
                                      <a:pt x="119236" y="81998"/>
                                      <a:pt x="118498" y="84214"/>
                                    </a:cubicBezTo>
                                    <a:cubicBezTo>
                                      <a:pt x="117759" y="86061"/>
                                      <a:pt x="116652" y="87907"/>
                                      <a:pt x="115545" y="89754"/>
                                    </a:cubicBezTo>
                                    <a:cubicBezTo>
                                      <a:pt x="114437" y="91601"/>
                                      <a:pt x="113330" y="93448"/>
                                      <a:pt x="112222" y="94925"/>
                                    </a:cubicBezTo>
                                    <a:cubicBezTo>
                                      <a:pt x="111115" y="96772"/>
                                      <a:pt x="109638" y="98249"/>
                                      <a:pt x="108531" y="99727"/>
                                    </a:cubicBezTo>
                                    <a:cubicBezTo>
                                      <a:pt x="107054" y="101574"/>
                                      <a:pt x="105577" y="103051"/>
                                      <a:pt x="104101" y="104528"/>
                                    </a:cubicBezTo>
                                    <a:lnTo>
                                      <a:pt x="104101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0" name="Prostoročno: oblika 170"/>
                            <wps:cNvSpPr/>
                            <wps:spPr>
                              <a:xfrm>
                                <a:off x="69031" y="1866367"/>
                                <a:ext cx="124035" cy="123365"/>
                              </a:xfrm>
                              <a:custGeom>
                                <a:avLst/>
                                <a:gdLst>
                                  <a:gd name="connsiteX0" fmla="*/ 104101 w 124035"/>
                                  <a:gd name="connsiteY0" fmla="*/ 104528 h 123365"/>
                                  <a:gd name="connsiteX1" fmla="*/ 99302 w 124035"/>
                                  <a:gd name="connsiteY1" fmla="*/ 108591 h 123365"/>
                                  <a:gd name="connsiteX2" fmla="*/ 94134 w 124035"/>
                                  <a:gd name="connsiteY2" fmla="*/ 112285 h 123365"/>
                                  <a:gd name="connsiteX3" fmla="*/ 88966 w 124035"/>
                                  <a:gd name="connsiteY3" fmla="*/ 115609 h 123365"/>
                                  <a:gd name="connsiteX4" fmla="*/ 83428 w 124035"/>
                                  <a:gd name="connsiteY4" fmla="*/ 118195 h 123365"/>
                                  <a:gd name="connsiteX5" fmla="*/ 77522 w 124035"/>
                                  <a:gd name="connsiteY5" fmla="*/ 120411 h 123365"/>
                                  <a:gd name="connsiteX6" fmla="*/ 71615 w 124035"/>
                                  <a:gd name="connsiteY6" fmla="*/ 121888 h 123365"/>
                                  <a:gd name="connsiteX7" fmla="*/ 65709 w 124035"/>
                                  <a:gd name="connsiteY7" fmla="*/ 122996 h 123365"/>
                                  <a:gd name="connsiteX8" fmla="*/ 59803 w 124035"/>
                                  <a:gd name="connsiteY8" fmla="*/ 123366 h 123365"/>
                                  <a:gd name="connsiteX9" fmla="*/ 53896 w 124035"/>
                                  <a:gd name="connsiteY9" fmla="*/ 122996 h 123365"/>
                                  <a:gd name="connsiteX10" fmla="*/ 47990 w 124035"/>
                                  <a:gd name="connsiteY10" fmla="*/ 122258 h 123365"/>
                                  <a:gd name="connsiteX11" fmla="*/ 41714 w 124035"/>
                                  <a:gd name="connsiteY11" fmla="*/ 121150 h 123365"/>
                                  <a:gd name="connsiteX12" fmla="*/ 36177 w 124035"/>
                                  <a:gd name="connsiteY12" fmla="*/ 119303 h 123365"/>
                                  <a:gd name="connsiteX13" fmla="*/ 30640 w 124035"/>
                                  <a:gd name="connsiteY13" fmla="*/ 116717 h 123365"/>
                                  <a:gd name="connsiteX14" fmla="*/ 25471 w 124035"/>
                                  <a:gd name="connsiteY14" fmla="*/ 113762 h 123365"/>
                                  <a:gd name="connsiteX15" fmla="*/ 20673 w 124035"/>
                                  <a:gd name="connsiteY15" fmla="*/ 110069 h 123365"/>
                                  <a:gd name="connsiteX16" fmla="*/ 16243 w 124035"/>
                                  <a:gd name="connsiteY16" fmla="*/ 106006 h 123365"/>
                                  <a:gd name="connsiteX17" fmla="*/ 12182 w 124035"/>
                                  <a:gd name="connsiteY17" fmla="*/ 101574 h 123365"/>
                                  <a:gd name="connsiteX18" fmla="*/ 8860 w 124035"/>
                                  <a:gd name="connsiteY18" fmla="*/ 96772 h 123365"/>
                                  <a:gd name="connsiteX19" fmla="*/ 5906 w 124035"/>
                                  <a:gd name="connsiteY19" fmla="*/ 91601 h 123365"/>
                                  <a:gd name="connsiteX20" fmla="*/ 3692 w 124035"/>
                                  <a:gd name="connsiteY20" fmla="*/ 86061 h 123365"/>
                                  <a:gd name="connsiteX21" fmla="*/ 1846 w 124035"/>
                                  <a:gd name="connsiteY21" fmla="*/ 80520 h 123365"/>
                                  <a:gd name="connsiteX22" fmla="*/ 738 w 124035"/>
                                  <a:gd name="connsiteY22" fmla="*/ 74610 h 123365"/>
                                  <a:gd name="connsiteX23" fmla="*/ 0 w 124035"/>
                                  <a:gd name="connsiteY23" fmla="*/ 68701 h 123365"/>
                                  <a:gd name="connsiteX24" fmla="*/ 0 w 124035"/>
                                  <a:gd name="connsiteY24" fmla="*/ 62791 h 123365"/>
                                  <a:gd name="connsiteX25" fmla="*/ 369 w 124035"/>
                                  <a:gd name="connsiteY25" fmla="*/ 56881 h 123365"/>
                                  <a:gd name="connsiteX26" fmla="*/ 1846 w 124035"/>
                                  <a:gd name="connsiteY26" fmla="*/ 50602 h 123365"/>
                                  <a:gd name="connsiteX27" fmla="*/ 3692 w 124035"/>
                                  <a:gd name="connsiteY27" fmla="*/ 44692 h 123365"/>
                                  <a:gd name="connsiteX28" fmla="*/ 5906 w 124035"/>
                                  <a:gd name="connsiteY28" fmla="*/ 38783 h 123365"/>
                                  <a:gd name="connsiteX29" fmla="*/ 8860 w 124035"/>
                                  <a:gd name="connsiteY29" fmla="*/ 33242 h 123365"/>
                                  <a:gd name="connsiteX30" fmla="*/ 12182 w 124035"/>
                                  <a:gd name="connsiteY30" fmla="*/ 28071 h 123365"/>
                                  <a:gd name="connsiteX31" fmla="*/ 15874 w 124035"/>
                                  <a:gd name="connsiteY31" fmla="*/ 23270 h 123365"/>
                                  <a:gd name="connsiteX32" fmla="*/ 20303 w 124035"/>
                                  <a:gd name="connsiteY32" fmla="*/ 18837 h 123365"/>
                                  <a:gd name="connsiteX33" fmla="*/ 25102 w 124035"/>
                                  <a:gd name="connsiteY33" fmla="*/ 14774 h 123365"/>
                                  <a:gd name="connsiteX34" fmla="*/ 30270 w 124035"/>
                                  <a:gd name="connsiteY34" fmla="*/ 11081 h 123365"/>
                                  <a:gd name="connsiteX35" fmla="*/ 35439 w 124035"/>
                                  <a:gd name="connsiteY35" fmla="*/ 7757 h 123365"/>
                                  <a:gd name="connsiteX36" fmla="*/ 40976 w 124035"/>
                                  <a:gd name="connsiteY36" fmla="*/ 5171 h 123365"/>
                                  <a:gd name="connsiteX37" fmla="*/ 46882 w 124035"/>
                                  <a:gd name="connsiteY37" fmla="*/ 2955 h 123365"/>
                                  <a:gd name="connsiteX38" fmla="*/ 52789 w 124035"/>
                                  <a:gd name="connsiteY38" fmla="*/ 1477 h 123365"/>
                                  <a:gd name="connsiteX39" fmla="*/ 58695 w 124035"/>
                                  <a:gd name="connsiteY39" fmla="*/ 369 h 123365"/>
                                  <a:gd name="connsiteX40" fmla="*/ 64602 w 124035"/>
                                  <a:gd name="connsiteY40" fmla="*/ 0 h 123365"/>
                                  <a:gd name="connsiteX41" fmla="*/ 70508 w 124035"/>
                                  <a:gd name="connsiteY41" fmla="*/ 369 h 123365"/>
                                  <a:gd name="connsiteX42" fmla="*/ 76414 w 124035"/>
                                  <a:gd name="connsiteY42" fmla="*/ 1108 h 123365"/>
                                  <a:gd name="connsiteX43" fmla="*/ 82321 w 124035"/>
                                  <a:gd name="connsiteY43" fmla="*/ 2216 h 123365"/>
                                  <a:gd name="connsiteX44" fmla="*/ 87858 w 124035"/>
                                  <a:gd name="connsiteY44" fmla="*/ 4063 h 123365"/>
                                  <a:gd name="connsiteX45" fmla="*/ 93395 w 124035"/>
                                  <a:gd name="connsiteY45" fmla="*/ 6648 h 123365"/>
                                  <a:gd name="connsiteX46" fmla="*/ 98564 w 124035"/>
                                  <a:gd name="connsiteY46" fmla="*/ 9603 h 123365"/>
                                  <a:gd name="connsiteX47" fmla="*/ 103363 w 124035"/>
                                  <a:gd name="connsiteY47" fmla="*/ 13297 h 123365"/>
                                  <a:gd name="connsiteX48" fmla="*/ 107792 w 124035"/>
                                  <a:gd name="connsiteY48" fmla="*/ 17360 h 123365"/>
                                  <a:gd name="connsiteX49" fmla="*/ 111853 w 124035"/>
                                  <a:gd name="connsiteY49" fmla="*/ 21792 h 123365"/>
                                  <a:gd name="connsiteX50" fmla="*/ 115175 w 124035"/>
                                  <a:gd name="connsiteY50" fmla="*/ 26594 h 123365"/>
                                  <a:gd name="connsiteX51" fmla="*/ 118129 w 124035"/>
                                  <a:gd name="connsiteY51" fmla="*/ 31765 h 123365"/>
                                  <a:gd name="connsiteX52" fmla="*/ 120344 w 124035"/>
                                  <a:gd name="connsiteY52" fmla="*/ 37305 h 123365"/>
                                  <a:gd name="connsiteX53" fmla="*/ 122189 w 124035"/>
                                  <a:gd name="connsiteY53" fmla="*/ 42846 h 123365"/>
                                  <a:gd name="connsiteX54" fmla="*/ 123297 w 124035"/>
                                  <a:gd name="connsiteY54" fmla="*/ 48755 h 123365"/>
                                  <a:gd name="connsiteX55" fmla="*/ 124035 w 124035"/>
                                  <a:gd name="connsiteY55" fmla="*/ 54665 h 123365"/>
                                  <a:gd name="connsiteX56" fmla="*/ 124035 w 124035"/>
                                  <a:gd name="connsiteY56" fmla="*/ 60575 h 123365"/>
                                  <a:gd name="connsiteX57" fmla="*/ 123666 w 124035"/>
                                  <a:gd name="connsiteY57" fmla="*/ 66485 h 123365"/>
                                  <a:gd name="connsiteX58" fmla="*/ 122558 w 124035"/>
                                  <a:gd name="connsiteY58" fmla="*/ 72394 h 123365"/>
                                  <a:gd name="connsiteX59" fmla="*/ 120713 w 124035"/>
                                  <a:gd name="connsiteY59" fmla="*/ 78304 h 123365"/>
                                  <a:gd name="connsiteX60" fmla="*/ 118498 w 124035"/>
                                  <a:gd name="connsiteY60" fmla="*/ 84214 h 123365"/>
                                  <a:gd name="connsiteX61" fmla="*/ 115545 w 124035"/>
                                  <a:gd name="connsiteY61" fmla="*/ 89754 h 123365"/>
                                  <a:gd name="connsiteX62" fmla="*/ 112222 w 124035"/>
                                  <a:gd name="connsiteY62" fmla="*/ 94925 h 123365"/>
                                  <a:gd name="connsiteX63" fmla="*/ 108531 w 124035"/>
                                  <a:gd name="connsiteY63" fmla="*/ 99727 h 123365"/>
                                  <a:gd name="connsiteX64" fmla="*/ 104101 w 124035"/>
                                  <a:gd name="connsiteY64" fmla="*/ 104528 h 123365"/>
                                  <a:gd name="connsiteX65" fmla="*/ 104101 w 12403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4035" h="123365">
                                    <a:moveTo>
                                      <a:pt x="104101" y="104528"/>
                                    </a:moveTo>
                                    <a:cubicBezTo>
                                      <a:pt x="102624" y="106006"/>
                                      <a:pt x="101148" y="107483"/>
                                      <a:pt x="99302" y="108591"/>
                                    </a:cubicBezTo>
                                    <a:cubicBezTo>
                                      <a:pt x="97825" y="110069"/>
                                      <a:pt x="95979" y="111177"/>
                                      <a:pt x="94134" y="112285"/>
                                    </a:cubicBezTo>
                                    <a:cubicBezTo>
                                      <a:pt x="92288" y="113393"/>
                                      <a:pt x="90811" y="114501"/>
                                      <a:pt x="88966" y="115609"/>
                                    </a:cubicBezTo>
                                    <a:cubicBezTo>
                                      <a:pt x="87120" y="116717"/>
                                      <a:pt x="85274" y="117456"/>
                                      <a:pt x="83428" y="118195"/>
                                    </a:cubicBezTo>
                                    <a:cubicBezTo>
                                      <a:pt x="81583" y="118933"/>
                                      <a:pt x="79737" y="119672"/>
                                      <a:pt x="77522" y="120411"/>
                                    </a:cubicBezTo>
                                    <a:cubicBezTo>
                                      <a:pt x="75676" y="121150"/>
                                      <a:pt x="73461" y="121519"/>
                                      <a:pt x="71615" y="121888"/>
                                    </a:cubicBezTo>
                                    <a:cubicBezTo>
                                      <a:pt x="69770" y="122258"/>
                                      <a:pt x="67555" y="122627"/>
                                      <a:pt x="65709" y="122996"/>
                                    </a:cubicBezTo>
                                    <a:cubicBezTo>
                                      <a:pt x="63863" y="123366"/>
                                      <a:pt x="61648" y="123366"/>
                                      <a:pt x="59803" y="123366"/>
                                    </a:cubicBezTo>
                                    <a:cubicBezTo>
                                      <a:pt x="57957" y="123366"/>
                                      <a:pt x="55742" y="123366"/>
                                      <a:pt x="53896" y="122996"/>
                                    </a:cubicBezTo>
                                    <a:cubicBezTo>
                                      <a:pt x="52050" y="122996"/>
                                      <a:pt x="49835" y="122627"/>
                                      <a:pt x="47990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1150"/>
                                    </a:cubicBezTo>
                                    <a:cubicBezTo>
                                      <a:pt x="39868" y="120411"/>
                                      <a:pt x="38023" y="120041"/>
                                      <a:pt x="36177" y="119303"/>
                                    </a:cubicBezTo>
                                    <a:cubicBezTo>
                                      <a:pt x="34331" y="118564"/>
                                      <a:pt x="32485" y="117825"/>
                                      <a:pt x="30640" y="116717"/>
                                    </a:cubicBezTo>
                                    <a:cubicBezTo>
                                      <a:pt x="28794" y="115609"/>
                                      <a:pt x="27317" y="114870"/>
                                      <a:pt x="25471" y="113762"/>
                                    </a:cubicBezTo>
                                    <a:cubicBezTo>
                                      <a:pt x="23995" y="112654"/>
                                      <a:pt x="22149" y="111546"/>
                                      <a:pt x="20673" y="110069"/>
                                    </a:cubicBezTo>
                                    <a:cubicBezTo>
                                      <a:pt x="19196" y="108961"/>
                                      <a:pt x="17719" y="107483"/>
                                      <a:pt x="16243" y="106006"/>
                                    </a:cubicBezTo>
                                    <a:cubicBezTo>
                                      <a:pt x="14766" y="104528"/>
                                      <a:pt x="13659" y="103051"/>
                                      <a:pt x="12182" y="101574"/>
                                    </a:cubicBezTo>
                                    <a:cubicBezTo>
                                      <a:pt x="11075" y="100096"/>
                                      <a:pt x="9967" y="98249"/>
                                      <a:pt x="8860" y="96772"/>
                                    </a:cubicBezTo>
                                    <a:cubicBezTo>
                                      <a:pt x="7752" y="94925"/>
                                      <a:pt x="7014" y="93448"/>
                                      <a:pt x="5906" y="91601"/>
                                    </a:cubicBezTo>
                                    <a:cubicBezTo>
                                      <a:pt x="5168" y="89754"/>
                                      <a:pt x="4061" y="87907"/>
                                      <a:pt x="3692" y="86061"/>
                                    </a:cubicBezTo>
                                    <a:cubicBezTo>
                                      <a:pt x="2953" y="84214"/>
                                      <a:pt x="2215" y="82367"/>
                                      <a:pt x="1846" y="80520"/>
                                    </a:cubicBezTo>
                                    <a:cubicBezTo>
                                      <a:pt x="1477" y="78673"/>
                                      <a:pt x="1107" y="76457"/>
                                      <a:pt x="738" y="74610"/>
                                    </a:cubicBezTo>
                                    <a:cubicBezTo>
                                      <a:pt x="369" y="72764"/>
                                      <a:pt x="369" y="70547"/>
                                      <a:pt x="0" y="68701"/>
                                    </a:cubicBezTo>
                                    <a:cubicBezTo>
                                      <a:pt x="0" y="66854"/>
                                      <a:pt x="0" y="64638"/>
                                      <a:pt x="0" y="62791"/>
                                    </a:cubicBezTo>
                                    <a:cubicBezTo>
                                      <a:pt x="0" y="60944"/>
                                      <a:pt x="369" y="58728"/>
                                      <a:pt x="369" y="56881"/>
                                    </a:cubicBezTo>
                                    <a:cubicBezTo>
                                      <a:pt x="1107" y="54296"/>
                                      <a:pt x="1477" y="52449"/>
                                      <a:pt x="1846" y="50602"/>
                                    </a:cubicBezTo>
                                    <a:cubicBezTo>
                                      <a:pt x="2215" y="48755"/>
                                      <a:pt x="2953" y="46539"/>
                                      <a:pt x="3692" y="44692"/>
                                    </a:cubicBezTo>
                                    <a:cubicBezTo>
                                      <a:pt x="4430" y="42846"/>
                                      <a:pt x="5168" y="40999"/>
                                      <a:pt x="5906" y="38783"/>
                                    </a:cubicBezTo>
                                    <a:cubicBezTo>
                                      <a:pt x="6645" y="36936"/>
                                      <a:pt x="7752" y="35089"/>
                                      <a:pt x="8860" y="33242"/>
                                    </a:cubicBezTo>
                                    <a:cubicBezTo>
                                      <a:pt x="9967" y="31396"/>
                                      <a:pt x="11075" y="29549"/>
                                      <a:pt x="12182" y="28071"/>
                                    </a:cubicBezTo>
                                    <a:cubicBezTo>
                                      <a:pt x="13289" y="26225"/>
                                      <a:pt x="14766" y="24747"/>
                                      <a:pt x="15874" y="23270"/>
                                    </a:cubicBezTo>
                                    <a:cubicBezTo>
                                      <a:pt x="17350" y="21792"/>
                                      <a:pt x="18458" y="20315"/>
                                      <a:pt x="20303" y="18837"/>
                                    </a:cubicBezTo>
                                    <a:cubicBezTo>
                                      <a:pt x="21780" y="17360"/>
                                      <a:pt x="23257" y="15882"/>
                                      <a:pt x="25102" y="14774"/>
                                    </a:cubicBezTo>
                                    <a:cubicBezTo>
                                      <a:pt x="26579" y="13297"/>
                                      <a:pt x="28425" y="12189"/>
                                      <a:pt x="30270" y="11081"/>
                                    </a:cubicBezTo>
                                    <a:cubicBezTo>
                                      <a:pt x="32116" y="9973"/>
                                      <a:pt x="33593" y="8865"/>
                                      <a:pt x="35439" y="7757"/>
                                    </a:cubicBezTo>
                                    <a:cubicBezTo>
                                      <a:pt x="37284" y="6648"/>
                                      <a:pt x="39130" y="5910"/>
                                      <a:pt x="40976" y="5171"/>
                                    </a:cubicBezTo>
                                    <a:cubicBezTo>
                                      <a:pt x="42822" y="4432"/>
                                      <a:pt x="44667" y="3694"/>
                                      <a:pt x="46882" y="2955"/>
                                    </a:cubicBezTo>
                                    <a:cubicBezTo>
                                      <a:pt x="48728" y="2216"/>
                                      <a:pt x="50943" y="1847"/>
                                      <a:pt x="52789" y="1477"/>
                                    </a:cubicBezTo>
                                    <a:cubicBezTo>
                                      <a:pt x="54634" y="1108"/>
                                      <a:pt x="56849" y="739"/>
                                      <a:pt x="58695" y="369"/>
                                    </a:cubicBezTo>
                                    <a:cubicBezTo>
                                      <a:pt x="60541" y="0"/>
                                      <a:pt x="62756" y="0"/>
                                      <a:pt x="64602" y="0"/>
                                    </a:cubicBezTo>
                                    <a:cubicBezTo>
                                      <a:pt x="66447" y="0"/>
                                      <a:pt x="68662" y="0"/>
                                      <a:pt x="70508" y="369"/>
                                    </a:cubicBezTo>
                                    <a:cubicBezTo>
                                      <a:pt x="72354" y="369"/>
                                      <a:pt x="74569" y="739"/>
                                      <a:pt x="76414" y="1108"/>
                                    </a:cubicBezTo>
                                    <a:cubicBezTo>
                                      <a:pt x="78629" y="1108"/>
                                      <a:pt x="80475" y="1477"/>
                                      <a:pt x="82321" y="2216"/>
                                    </a:cubicBezTo>
                                    <a:cubicBezTo>
                                      <a:pt x="84167" y="2955"/>
                                      <a:pt x="86012" y="3324"/>
                                      <a:pt x="87858" y="4063"/>
                                    </a:cubicBezTo>
                                    <a:cubicBezTo>
                                      <a:pt x="89704" y="4802"/>
                                      <a:pt x="91550" y="5540"/>
                                      <a:pt x="93395" y="6648"/>
                                    </a:cubicBezTo>
                                    <a:cubicBezTo>
                                      <a:pt x="95241" y="7757"/>
                                      <a:pt x="96718" y="8495"/>
                                      <a:pt x="98564" y="9603"/>
                                    </a:cubicBezTo>
                                    <a:cubicBezTo>
                                      <a:pt x="100040" y="10711"/>
                                      <a:pt x="101886" y="11819"/>
                                      <a:pt x="103363" y="13297"/>
                                    </a:cubicBezTo>
                                    <a:cubicBezTo>
                                      <a:pt x="104839" y="14405"/>
                                      <a:pt x="106316" y="15882"/>
                                      <a:pt x="107792" y="17360"/>
                                    </a:cubicBezTo>
                                    <a:cubicBezTo>
                                      <a:pt x="109269" y="18837"/>
                                      <a:pt x="110376" y="20315"/>
                                      <a:pt x="111853" y="21792"/>
                                    </a:cubicBezTo>
                                    <a:cubicBezTo>
                                      <a:pt x="112960" y="23270"/>
                                      <a:pt x="114068" y="25116"/>
                                      <a:pt x="115175" y="26594"/>
                                    </a:cubicBezTo>
                                    <a:cubicBezTo>
                                      <a:pt x="116283" y="28441"/>
                                      <a:pt x="117021" y="29918"/>
                                      <a:pt x="118129" y="31765"/>
                                    </a:cubicBezTo>
                                    <a:cubicBezTo>
                                      <a:pt x="118867" y="33612"/>
                                      <a:pt x="119974" y="35459"/>
                                      <a:pt x="120344" y="37305"/>
                                    </a:cubicBezTo>
                                    <a:cubicBezTo>
                                      <a:pt x="121082" y="39152"/>
                                      <a:pt x="121820" y="40999"/>
                                      <a:pt x="122189" y="42846"/>
                                    </a:cubicBezTo>
                                    <a:cubicBezTo>
                                      <a:pt x="122558" y="44692"/>
                                      <a:pt x="122928" y="46909"/>
                                      <a:pt x="123297" y="48755"/>
                                    </a:cubicBezTo>
                                    <a:cubicBezTo>
                                      <a:pt x="123666" y="50602"/>
                                      <a:pt x="123666" y="52818"/>
                                      <a:pt x="124035" y="54665"/>
                                    </a:cubicBezTo>
                                    <a:cubicBezTo>
                                      <a:pt x="124035" y="56512"/>
                                      <a:pt x="124035" y="58728"/>
                                      <a:pt x="124035" y="60575"/>
                                    </a:cubicBezTo>
                                    <a:cubicBezTo>
                                      <a:pt x="124035" y="62422"/>
                                      <a:pt x="123666" y="64638"/>
                                      <a:pt x="123666" y="66485"/>
                                    </a:cubicBezTo>
                                    <a:cubicBezTo>
                                      <a:pt x="123297" y="68331"/>
                                      <a:pt x="122928" y="70547"/>
                                      <a:pt x="122558" y="72394"/>
                                    </a:cubicBezTo>
                                    <a:cubicBezTo>
                                      <a:pt x="122189" y="74241"/>
                                      <a:pt x="121451" y="76457"/>
                                      <a:pt x="120713" y="78304"/>
                                    </a:cubicBezTo>
                                    <a:cubicBezTo>
                                      <a:pt x="119974" y="80151"/>
                                      <a:pt x="119236" y="81998"/>
                                      <a:pt x="118498" y="84214"/>
                                    </a:cubicBezTo>
                                    <a:cubicBezTo>
                                      <a:pt x="117759" y="86061"/>
                                      <a:pt x="116652" y="87907"/>
                                      <a:pt x="115545" y="89754"/>
                                    </a:cubicBezTo>
                                    <a:cubicBezTo>
                                      <a:pt x="114437" y="91601"/>
                                      <a:pt x="113330" y="93448"/>
                                      <a:pt x="112222" y="94925"/>
                                    </a:cubicBezTo>
                                    <a:cubicBezTo>
                                      <a:pt x="111115" y="96772"/>
                                      <a:pt x="109638" y="98249"/>
                                      <a:pt x="108531" y="99727"/>
                                    </a:cubicBezTo>
                                    <a:cubicBezTo>
                                      <a:pt x="107054" y="101574"/>
                                      <a:pt x="105577" y="103051"/>
                                      <a:pt x="104101" y="104528"/>
                                    </a:cubicBezTo>
                                    <a:lnTo>
                                      <a:pt x="104101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1" name="Prostoročno: oblika 171"/>
                            <wps:cNvSpPr/>
                            <wps:spPr>
                              <a:xfrm>
                                <a:off x="206448" y="2007831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2" name="Prostoročno: oblika 172"/>
                            <wps:cNvSpPr/>
                            <wps:spPr>
                              <a:xfrm>
                                <a:off x="206448" y="2007831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904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3" name="Prostoročno: oblika 173"/>
                            <wps:cNvSpPr/>
                            <wps:spPr>
                              <a:xfrm>
                                <a:off x="413173" y="2222059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7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2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3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7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29 w 330206"/>
                                  <a:gd name="connsiteY55" fmla="*/ 145897 h 329467"/>
                                  <a:gd name="connsiteX56" fmla="*/ 329929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9 h 329467"/>
                                  <a:gd name="connsiteX63" fmla="*/ 288584 w 330206"/>
                                  <a:gd name="connsiteY63" fmla="*/ 267416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612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7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3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8994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2"/>
                                    </a:cubicBezTo>
                                    <a:cubicBezTo>
                                      <a:pt x="21319" y="253749"/>
                                      <a:pt x="18734" y="249317"/>
                                      <a:pt x="16520" y="244515"/>
                                    </a:cubicBezTo>
                                    <a:cubicBezTo>
                                      <a:pt x="14305" y="239714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5"/>
                                      <a:pt x="2861" y="204624"/>
                                      <a:pt x="2123" y="199453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7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5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29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29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3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5"/>
                                      <a:pt x="302243" y="249686"/>
                                      <a:pt x="298921" y="254119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6"/>
                                    </a:cubicBezTo>
                                    <a:cubicBezTo>
                                      <a:pt x="284893" y="271478"/>
                                      <a:pt x="281201" y="27554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4" name="Prostoročno: oblika 174"/>
                            <wps:cNvSpPr/>
                            <wps:spPr>
                              <a:xfrm>
                                <a:off x="413173" y="2222059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7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2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3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7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29 w 330206"/>
                                  <a:gd name="connsiteY55" fmla="*/ 145897 h 329467"/>
                                  <a:gd name="connsiteX56" fmla="*/ 329929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9 h 329467"/>
                                  <a:gd name="connsiteX63" fmla="*/ 288584 w 330206"/>
                                  <a:gd name="connsiteY63" fmla="*/ 267416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612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7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3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2"/>
                                    </a:cubicBezTo>
                                    <a:cubicBezTo>
                                      <a:pt x="21319" y="253749"/>
                                      <a:pt x="18734" y="249317"/>
                                      <a:pt x="16520" y="244515"/>
                                    </a:cubicBezTo>
                                    <a:cubicBezTo>
                                      <a:pt x="14305" y="239714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5"/>
                                      <a:pt x="2861" y="204624"/>
                                      <a:pt x="2123" y="199453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7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5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29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29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3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5"/>
                                      <a:pt x="302243" y="249686"/>
                                      <a:pt x="298921" y="254119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6"/>
                                    </a:cubicBezTo>
                                    <a:cubicBezTo>
                                      <a:pt x="284893" y="271478"/>
                                      <a:pt x="281201" y="27554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" name="Prostoročno: oblika 175"/>
                            <wps:cNvSpPr/>
                            <wps:spPr>
                              <a:xfrm>
                                <a:off x="723629" y="2538599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7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4 h 227155"/>
                                  <a:gd name="connsiteX21" fmla="*/ 3599 w 227212"/>
                                  <a:gd name="connsiteY21" fmla="*/ 148112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79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19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4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0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2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7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5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1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4"/>
                                    </a:cubicBezTo>
                                    <a:cubicBezTo>
                                      <a:pt x="5814" y="155130"/>
                                      <a:pt x="4707" y="151437"/>
                                      <a:pt x="3599" y="148112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7962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8"/>
                                      <a:pt x="19842" y="55034"/>
                                      <a:pt x="22057" y="52079"/>
                                    </a:cubicBezTo>
                                    <a:cubicBezTo>
                                      <a:pt x="24272" y="49124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4"/>
                                      <a:pt x="36823" y="34719"/>
                                    </a:cubicBezTo>
                                    <a:cubicBezTo>
                                      <a:pt x="39407" y="32134"/>
                                      <a:pt x="42360" y="29548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1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8"/>
                                      <a:pt x="197404" y="32134"/>
                                    </a:cubicBezTo>
                                    <a:cubicBezTo>
                                      <a:pt x="199988" y="34719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4"/>
                                    </a:cubicBezTo>
                                    <a:cubicBezTo>
                                      <a:pt x="212539" y="52079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0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2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6" name="Prostoročno: oblika 176"/>
                            <wps:cNvSpPr/>
                            <wps:spPr>
                              <a:xfrm>
                                <a:off x="723629" y="2538599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7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4 h 227155"/>
                                  <a:gd name="connsiteX21" fmla="*/ 3599 w 227212"/>
                                  <a:gd name="connsiteY21" fmla="*/ 148112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79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19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4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0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2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7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5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1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4"/>
                                    </a:cubicBezTo>
                                    <a:cubicBezTo>
                                      <a:pt x="5814" y="155130"/>
                                      <a:pt x="4707" y="151437"/>
                                      <a:pt x="3599" y="148112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8"/>
                                      <a:pt x="19842" y="55034"/>
                                      <a:pt x="22057" y="52079"/>
                                    </a:cubicBezTo>
                                    <a:cubicBezTo>
                                      <a:pt x="24272" y="49124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4"/>
                                      <a:pt x="36823" y="34719"/>
                                    </a:cubicBezTo>
                                    <a:cubicBezTo>
                                      <a:pt x="39407" y="32134"/>
                                      <a:pt x="42360" y="29548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1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8"/>
                                      <a:pt x="197404" y="32134"/>
                                    </a:cubicBezTo>
                                    <a:cubicBezTo>
                                      <a:pt x="199988" y="34719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4"/>
                                    </a:cubicBezTo>
                                    <a:cubicBezTo>
                                      <a:pt x="212539" y="52079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0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2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7" name="Prostoročno: oblika 177"/>
                            <wps:cNvSpPr/>
                            <wps:spPr>
                              <a:xfrm>
                                <a:off x="964224" y="278422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2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2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5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3 w 123665"/>
                                  <a:gd name="connsiteY59" fmla="*/ 78674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1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50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5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2"/>
                                    </a:cubicBezTo>
                                    <a:cubicBezTo>
                                      <a:pt x="0" y="66485"/>
                                      <a:pt x="0" y="64269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6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5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199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2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2"/>
                                      <a:pt x="123297" y="53188"/>
                                      <a:pt x="123666" y="55035"/>
                                    </a:cubicBezTo>
                                    <a:cubicBezTo>
                                      <a:pt x="123666" y="56881"/>
                                      <a:pt x="123666" y="59098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1"/>
                                      <a:pt x="121082" y="76827"/>
                                      <a:pt x="120343" y="78674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1" y="100096"/>
                                    </a:cubicBezTo>
                                    <a:cubicBezTo>
                                      <a:pt x="106316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8" name="Prostoročno: oblika 178"/>
                            <wps:cNvSpPr/>
                            <wps:spPr>
                              <a:xfrm>
                                <a:off x="964224" y="278422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2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2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5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3 w 123665"/>
                                  <a:gd name="connsiteY59" fmla="*/ 78674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1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50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5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2"/>
                                    </a:cubicBezTo>
                                    <a:cubicBezTo>
                                      <a:pt x="0" y="66485"/>
                                      <a:pt x="0" y="64269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6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5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199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2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2"/>
                                      <a:pt x="123297" y="53188"/>
                                      <a:pt x="123666" y="55035"/>
                                    </a:cubicBezTo>
                                    <a:cubicBezTo>
                                      <a:pt x="123666" y="56881"/>
                                      <a:pt x="123666" y="59098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1"/>
                                      <a:pt x="121082" y="76827"/>
                                      <a:pt x="120343" y="78674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1" y="100096"/>
                                    </a:cubicBezTo>
                                    <a:cubicBezTo>
                                      <a:pt x="106316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7934CCEE" id="Grafika 12" o:spid="_x0000_s1026" style="position:absolute;margin-left:416.95pt;margin-top:-116.1pt;width:156.6pt;height:156.6pt;rotation:10273027fd;z-index:-251658752" coordorigin="690,9185" coordsize="19887,19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">
                    <v:shape id="Prostoročno: oblika 116" o:spid="_x0000_s1027" style="position:absolute;left:10391;top:9185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6v-1477,-1477,-2584,-2954,-4061,-4432c10705,99727,9967,97880,8860,96402,7752,94556,7014,93078,5906,91231,5168,89385,4061,87538,3692,85691,2953,83844,2215,81998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70v1477,-1478,2584,-2955,4430,-4433c21411,17360,22887,15882,24733,14774v1477,-1477,3323,-2585,5168,-3693c31747,9973,33224,8865,35069,7756,36915,6648,38761,5910,40607,5171v1845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498,33981,119605,35828,119974,37674v739,1847,1477,3694,1846,5541c122189,45062,122558,47278,122928,49125v369,1846,369,4063,738,5909c123666,56881,123666,59097,123666,60944v,1847,-369,4063,-369,5910c122928,68701,122558,70917,122189,72764v-369,1846,-1107,4063,-1845,5909c119605,80520,118867,82367,118129,84583v-739,1847,-1846,3694,-2954,5540c114068,91970,112960,93817,111853,95294v-1107,1478,-2584,3325,-3691,4802c106685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6;12182,101204;8860,96402;5906,91231;3692,85691;1846,80151;738,74241;0,68331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1;114806,26963;117759,32134;119974,37674;121820,43215;122928,49125;123666,55034;123666,60944;123297,66854;122189,72764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17" o:spid="_x0000_s1028" style="position:absolute;left:10391;top:9185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222,17719,107114,16243,105636v-1477,-1477,-2584,-2954,-4061,-4432c11075,99727,9967,97880,8860,96402,7752,94556,7014,93078,5906,91231,5168,89385,4061,87538,3692,85691,2953,83844,2215,81998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70v1477,-1478,2584,-2955,4430,-4433c21411,17360,22887,15882,24733,14774v1477,-1477,3323,-2585,5168,-3693c31747,9973,33224,8865,35069,7756,36915,6648,38761,5910,40607,5171v1845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867,33981,119605,35828,119974,37674v739,1847,1477,3694,1846,5541c122189,45062,122558,47278,122928,49125v369,1846,369,4063,738,5909c123666,56881,123666,59097,123666,60944v,1847,-369,4063,-369,5910c122928,68701,122558,70917,122189,72764v-369,1846,-1107,4063,-1845,5909c119605,80520,118867,82367,118129,84583v-739,1847,-1846,3694,-2954,5540c114068,91970,112960,93817,111853,95294v-1107,1847,-2584,3325,-3691,4802c106685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6;12182,101204;8860,96402;5906,91231;3692,85691;1846,80151;738,74241;0,68331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1;114806,26963;117759,32134;119974,37674;121820,43215;122928,49125;123666,55034;123666,60944;123297,66854;122189,72764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18" o:spid="_x0000_s1029" style="position:absolute;left:11762;top:10600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0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0v-369,-3693,-369,-7387,,-11080c277,111546,646,107853,1384,104159v369,-3694,1108,-7387,2215,-11081c4337,89385,5445,85691,6552,82367,7660,78673,9137,75349,10613,71655v1477,-3324,3323,-6648,5168,-9972c17627,58359,19842,55034,22057,52080v2215,-2955,4430,-6280,7014,-8865c31655,40260,34239,37674,36823,34720v2584,-2586,5537,-5171,8490,-7757c48267,24378,51220,22161,54542,20315v3323,-2216,6276,-4063,9598,-5910c67462,12558,70785,11081,74476,9603,77799,8126,81490,6648,85182,5540,88873,4432,92565,3324,96256,2585v3692,-738,7383,-1477,11075,-1846c111022,369,114714,,118405,v3692,,7383,,11075,369c133172,739,136863,1108,140554,1847v3692,738,7014,1477,10706,2585c154952,5540,158274,6648,161596,8126v3323,1477,6645,2955,9967,4432c174886,14405,177839,16252,180792,18099v2953,1846,5906,4062,8491,6648c192236,26963,194820,29549,197404,32134v2584,2586,4799,5171,7014,8126c206633,43215,208848,46170,210693,49125v1846,2955,3692,6279,5168,9603c217338,62052,218815,65376,220291,68701v1108,3324,2215,7017,3323,10342c224721,82367,225460,86060,225829,89754v738,3694,1107,7387,1107,11081c227305,104528,227305,108222,226936,111916v,3693,-369,7387,-1107,11080c225460,126690,224721,130383,223614,134077v-739,3694,-1846,7387,-2954,10711c219553,148482,218076,151806,216600,155500v-1477,3324,-3323,6648,-5168,9973c209586,168797,207371,172121,205156,175076v-2215,2955,-4430,6279,-7014,8864c195558,18726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5,0;129480,369;140554,1847;151260,4432;161596,8126;171563,12558;180792,18099;189283,24747;197404,32134;204418,40260;210693,49125;215861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19" o:spid="_x0000_s1030" style="position:absolute;left:11762;top:10600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0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0v-369,-3693,-369,-7387,,-11080c277,111546,646,107853,1384,104159v369,-3694,1108,-7387,2215,-11081c4337,89385,5445,85691,6552,82367,7660,78673,9137,75349,10613,71655v1477,-3324,3323,-6648,5168,-9972c17627,58359,19842,55034,22057,52080v2215,-2955,4430,-6280,7014,-8865c31655,40260,34239,37674,36823,34720v2584,-2586,5537,-5171,8490,-7757c48267,24378,51220,22161,54542,20315v3323,-2216,6276,-4063,9598,-5910c67462,12558,70785,11081,74476,9603,78168,8126,81490,6648,85182,5540,88873,4432,92565,3324,96256,2585v3692,-738,7383,-1477,11075,-1846c111022,369,114714,,118405,v3692,,7383,,11075,369c133172,739,136863,1108,140554,1847v3692,738,7014,1477,10706,2585c154952,5540,158274,6648,161596,8126v3323,1477,6645,2955,9967,4432c174886,14405,177839,16252,180792,18099v2953,1846,5906,4062,8491,6648c192236,26963,194820,29549,197404,32134v2584,2586,4799,5171,7014,8126c206633,43215,208848,46170,210693,49125v1846,2955,3692,6279,5168,9603c217338,62052,218815,65376,220291,68701v1108,3324,2215,7017,3323,10342c224721,82736,225460,86060,225829,89754v738,3694,1107,7387,1107,11081c227305,104528,227305,108222,226936,111916v,3693,-369,7387,-1107,11080c225460,126690,224721,130383,223614,134077v-739,3694,-1846,7387,-2954,10711c219553,148482,218076,151806,216600,155500v-1477,3324,-3323,6648,-5168,9973c209586,168797,207371,172121,205156,175076v-2215,2955,-4430,6279,-7014,8864c195558,18726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5,0;129480,369;140554,1847;151260,4432;161596,8126;171563,12558;180792,18099;189283,24747;197404,32134;204418,40260;210693,49125;215861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20" o:spid="_x0000_s1031" style="position:absolute;left:13829;top:12742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" path="m277141,279604v-4061,4063,-8122,7387,-12551,11081c260160,294009,255730,297333,251300,300658v-4430,3324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8v-4799,-1847,-9598,-4063,-14397,-6649c76691,308784,72261,306198,67832,303243v-4430,-2955,-8491,-5910,-12552,-9603c51220,290316,47528,286622,43837,282928v-3692,-3693,-7014,-7756,-10336,-11819c30178,267046,27225,262614,24272,258182v-2953,-4433,-5537,-8865,-7752,-13667c14305,239714,12090,234912,10244,230110,8398,225309,6922,220138,5445,214967,3968,209796,2861,204625,2123,199454,1384,194282,646,188742,277,183571v-369,-5171,-369,-10711,,-16252c646,161779,1015,156608,1753,151068v739,-5541,1846,-10712,2954,-15883c5814,130014,7660,124474,9136,119303v1846,-5171,3692,-10342,5907,-15144c17258,98988,19842,94186,22426,89385v2584,-4802,5537,-9604,8860,-14036c34608,70917,37930,66484,41622,62052v3691,-4063,7383,-8126,11444,-12189c57126,45800,61187,42476,65617,38783v4430,-3325,8859,-6649,13289,-9973c83336,25855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9c253515,20684,257945,23270,262375,26224v4429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6,15883c330299,151437,330299,156608,329930,162148v-370,5541,-739,10712,-1477,16252c327715,183940,326607,189111,325500,194282v-1108,5172,-2954,10712,-4430,15883c319224,215336,317378,220507,315163,225309v-2215,5171,-4799,9972,-7383,14774c305196,244885,302243,249686,298921,254119v-3323,4432,-6645,8864,-10337,13297c284893,271478,281202,275541,277141,279604r,xe" fillcolor="#698e8a" stroked="f" strokeweight="1.0228mm">
                      <v:stroke joinstyle="miter"/>
                      <v:path arrowok="t" o:connecttype="custom" o:connectlocs="277141,279604;264590,290685;251300,300658;237272,309153;222506,316171;207002,321711;191128,325774;174886,328360;158643,329468;142400,329098;126527,326882;111022,323189;95887,318018;81490,311369;67832,303243;55280,293640;43837,282928;33501,271109;24272,258182;16520,244515;10244,230110;5445,214967;2123,199454;277,183571;277,167319;1753,151068;4707,135185;9136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30,145897;329930,162148;328453,178400;325500,194282;321070,210165;315163,225309;307780,240083;298921,254119;288584,267416;277141,279604;277141,279604" o:connectangles="0,0,0,0,0,0,0,0,0,0,0,0,0,0,0,0,0,0,0,0,0,0,0,0,0,0,0,0,0,0,0,0,0,0,0,0,0,0,0,0,0,0,0,0,0,0,0,0,0,0,0,0,0,0,0,0,0,0,0,0,0,0,0,0,0,0"/>
                    </v:shape>
                    <v:shape id="Prostoročno: oblika 121" o:spid="_x0000_s1032" style="position:absolute;left:13829;top:12742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" path="m277141,279604v-4061,4063,-8122,7387,-12551,11081c260160,294009,255730,297333,251300,300658v-4430,2955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8v-4799,-1847,-9598,-4063,-14397,-6649c76691,308784,72261,306198,67832,303243v-4430,-2955,-8491,-5910,-12552,-9603c51220,290316,47528,286622,43837,282928v-3692,-3693,-7014,-7756,-10336,-11819c30178,267046,27225,262614,24272,258182v-2953,-4433,-5537,-8865,-7752,-13667c14305,239714,12090,234912,10244,230110,8398,225309,6922,220138,5445,214967,3968,209796,2861,204625,2123,199454,1384,194282,646,188742,277,183571v-369,-5540,-369,-10711,,-16252c646,161779,1015,156608,1753,151068v739,-5541,1846,-10712,2954,-15883c5814,130014,7660,124474,9136,119303v1846,-5171,3692,-10342,5907,-15144c17258,98988,19842,94186,22426,89385v2584,-4802,5537,-9604,8860,-14036c34608,70917,37930,66484,41622,62052v3691,-4063,7383,-8126,11444,-12189c57126,45800,61187,42476,65617,38783v4430,-3325,8859,-6649,13289,-9973c83336,25855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9c253515,20684,257945,23270,262375,26224v4429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6,15883c330299,151437,330299,156608,329930,162148v-370,5541,-739,10712,-1477,16252c327715,183940,326607,189111,325500,194282v-1108,5172,-2954,10712,-4430,15883c319224,215336,317378,220507,315163,225309v-2215,5171,-4799,9972,-7383,14774c305196,244885,302243,249686,298921,254119v-3323,4432,-6645,8864,-10337,13297c284893,271478,281202,275541,277141,279604r,xe" filled="f" strokecolor="#698e8a" strokeweight=".25572mm">
                      <v:stroke endcap="round"/>
                      <v:path arrowok="t" o:connecttype="custom" o:connectlocs="277141,279604;264590,290685;251300,300658;237272,309153;222506,316171;207002,321711;191128,325774;174886,328360;158643,329468;142400,329098;126527,326882;111022,323189;95887,318018;81490,311369;67832,303243;55280,293640;43837,282928;33501,271109;24272,258182;16520,244515;10244,230110;5445,214967;2123,199454;277,183571;277,167319;1753,151068;4707,135185;9136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30,145897;329930,162148;328453,178400;325500,194282;321070,210165;315163,225309;307780,240083;298921,254119;288584,267416;277141,279604;277141,279604" o:connectangles="0,0,0,0,0,0,0,0,0,0,0,0,0,0,0,0,0,0,0,0,0,0,0,0,0,0,0,0,0,0,0,0,0,0,0,0,0,0,0,0,0,0,0,0,0,0,0,0,0,0,0,0,0,0,0,0,0,0,0,0,0,0,0,0,0,0"/>
                    </v:shape>
                    <v:shape id="Prostoročno: oblika 122" o:spid="_x0000_s1033" style="position:absolute;left:16933;top:15908;width:2273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1,226417,90350,226047,86658,225309v-3691,-739,-7014,-1478,-10705,-2586c72262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3,9136,75349,10613,71655v1477,-3324,3323,-6648,5168,-9972c17627,58359,19842,55034,22057,52080v2215,-2955,4430,-6280,7014,-8865c31655,40629,34239,37675,36823,34720v2584,-2586,5537,-5171,8490,-7757c48267,24378,51220,22161,54542,20315v3323,-2216,6276,-4063,9598,-5910c67463,12558,70785,11081,74476,9603,77799,8126,81490,6648,85182,5540,88873,4432,92565,3324,96256,2585v3692,-738,7383,-1477,11075,-1846c111022,369,114714,,118406,v3691,,7382,,11074,369c133172,739,136863,1108,140555,1847v3691,738,7013,1477,10705,2585c154951,5540,158274,6648,161596,8126v3323,1477,6645,2955,9967,4432c174886,14405,177839,16252,180792,18099v2953,1846,5907,4062,8491,6648c192236,26963,194820,29549,197404,32134v2584,2586,4799,5171,7014,8126c206633,43215,208848,46170,210694,49125v1845,2955,3691,6279,5168,9603c217338,62052,218815,65376,220291,68701v1108,3324,2215,7017,3323,10342c224721,82736,225459,86061,225829,89754v369,3694,1107,7387,1107,11081c227305,104528,227305,108222,226936,111916v,3693,-369,7387,-1107,11080c225459,126690,224721,130383,223614,134077v-739,3694,-1846,7387,-2954,10712c219553,148482,218076,151806,216600,155500v-1477,3324,-3322,6648,-5168,9973c209586,168797,207371,172121,205156,175076v-2215,2955,-4430,6279,-7014,8864c195927,18689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5;15781,61683;22057,52080;29071,43215;36823,34720;45313,26963;54542,20315;64140,14405;74476,9603;85182,5540;96256,2585;107331,739;118406,0;129480,369;140555,1847;151260,4432;161596,8126;171563,12558;180792,18099;189283,24747;197404,32134;204418,40260;210694,49125;215862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23" o:spid="_x0000_s1034" style="position:absolute;left:16933;top:15908;width:2273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1,226417,90350,226047,86658,225309v-3691,-739,-7014,-1478,-10705,-2586c72262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3,9136,75349,10613,71655v1477,-3324,3323,-6648,5168,-9972c17627,58359,19842,55034,22057,52080v2215,-2955,4430,-6280,7014,-8865c31655,40260,34239,37675,36823,34720v2584,-2586,5537,-5171,8490,-7757c48267,24378,51220,22161,54542,20315v3323,-2216,6276,-4063,9598,-5910c67463,12558,70785,11081,74476,9603,77799,8126,81490,6648,85182,5540,88873,4432,92565,3324,96256,2585v3692,-738,7383,-1477,11075,-1846c111022,369,114714,,118406,v3691,,7382,,11074,369c133172,739,136863,1108,140555,1847v3691,738,7013,1477,10705,2585c154951,5540,158274,6648,161596,8126v3323,1477,6645,2955,9967,4432c174886,14405,177839,16252,180792,18099v2953,1846,5907,4062,8491,6648c192236,26963,194820,29549,197404,32134v2584,2586,4799,5171,7014,8126c206633,43215,208848,46170,210694,49125v1845,2955,3691,6279,5168,9603c217338,62052,218815,65376,220291,68701v1108,3324,2215,7017,3323,10342c224721,82736,225459,86061,225829,89754v369,3694,1107,7387,1107,11081c227305,104528,227305,108222,226936,111916v,3693,-369,7387,-1107,11080c225459,126690,224721,130383,223614,134077v-739,3694,-1846,7387,-2954,10712c219553,148482,218076,151806,216600,155500v-1477,3324,-3322,6648,-5168,9973c209586,168797,207371,172121,205156,175076v-2215,2955,-4430,6279,-7014,8864c195927,18689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5;15781,61683;22057,52080;29071,43215;36823,34720;45313,26963;54542,20315;64140,14405;74476,9603;85182,5540;96256,2585;107331,739;118406,0;129480,369;140555,1847;151260,4432;161596,8126;171563,12558;180792,18099;189283,24747;197404,32134;204418,40260;210694,49125;215862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24" o:spid="_x0000_s1035" style="position:absolute;left:19339;top:18364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627,49466,122627,47621,122258v-1846,-370,-4061,-739,-5907,-1478c39868,120041,38023,119672,36177,118933v-1846,-738,-3692,-1477,-5537,-2585c28794,115240,27317,114501,25472,113393v-1477,-1108,-3323,-2216,-4799,-3694c19196,108591,17719,107114,16243,105637v-1477,-1478,-2584,-2955,-4061,-4433c11075,99727,9967,97880,8860,96403,7752,94556,7014,93078,5906,91231,5168,89385,4061,87538,3692,85691,2953,83844,2215,81997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69v1477,-1477,2585,-2954,4430,-4432c21780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4,5171c118498,33981,119605,35828,119974,37675v739,1846,1477,3693,1846,5540c122189,45062,122558,47278,122928,49125v369,1846,369,4063,738,5909c123666,56881,123666,59097,123666,60944v,1847,-369,4063,-369,5910c122928,68701,122558,70917,122189,72763v-369,1847,-1107,4063,-1845,5910c119605,80520,118867,82367,118129,84583v-739,1847,-1846,3694,-2954,5540c114068,91970,112961,93817,111853,95294v-1107,1847,-2584,3325,-3691,4802c106685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2,113393;20673,109699;16243,105637;12182,101204;8860,96403;5906,91231;3692,85691;1846,80151;738,74241;0,68331;0,62422;369,56512;1477,50602;3322,44692;5537,38783;8490,33242;11813,28071;15504,23269;19934,18837;24733,14774;29901,11081;35069,7756;40607,5171;46513,2955;52420,1477;58326,369;64232,0;70139,369;76045,1108;81952,2585;87489,4432;93026,7018;98194,9973;102993,13666;107423,17729;111484,22161;114806,26963;117760,32134;119974,37675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25" o:spid="_x0000_s1036" style="position:absolute;left:19339;top:18364;width:1239;height:1234;visibility:visible;mso-wrap-style:square;v-text-anchor:middle" coordsize="123829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2,113393v-1477,-1108,-3323,-2216,-4799,-3694c19196,108591,17719,107114,16243,105637v-1477,-1478,-2584,-2955,-4061,-4433c11075,99727,9967,97880,8860,96403,7752,94556,7014,93078,5906,91231,5168,89385,4061,87538,3692,85691,2953,83844,2215,81997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69v1477,-1477,2585,-2954,4430,-4432c21411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846,1108,3323,2216,4799,3693c104470,14774,105947,16252,107423,17729v1477,1478,2584,2955,4061,4432c112591,23639,113699,25486,114806,26963v1108,1478,1846,3324,2954,5171c118498,33981,119605,35828,119974,37675v739,1846,1477,3693,1846,5540c122189,45062,122558,47278,122928,49125v369,1846,369,4063,738,5909c124035,56881,123666,59097,123666,60944v,1847,-369,4063,-369,5910c122928,68701,122558,70917,122189,72763v-369,1847,-1107,4063,-1845,5910c119605,80520,118867,82367,118129,84583v-739,1847,-1846,3694,-2954,5540c114068,91970,112961,93817,111853,95294v-1107,1847,-2584,3325,-3691,4802c106685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2,113393;20673,109699;16243,105637;12182,101204;8860,96403;5906,91231;3692,85691;1846,80151;738,74241;0,68331;0,62422;369,56512;1477,50602;3322,44692;5537,38783;8490,33242;11813,28071;15504,23269;19934,18837;24733,14774;29901,11081;35069,7756;40607,5171;46513,2955;52420,1477;58326,369;64232,0;70139,369;76045,1108;81952,2585;87489,4432;93026,7018;98194,9973;102993,13666;107423,17729;111484,22161;114806,26963;117760,32134;119974,37675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39" o:spid="_x0000_s1037" style="position:absolute;left:7830;top:10667;width:2272;height:2271;visibility:visible;mso-wrap-style:square;v-text-anchor:middle" coordsize="227213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" path="m190390,192436v-2584,2585,-5537,5171,-8490,7756c178946,202778,175993,204994,172671,206841v-3323,2216,-6276,4063,-9598,5909c159751,214597,156428,216075,152737,217552v-3692,1478,-7014,2955,-10706,4063c138340,222723,134648,223831,130957,224570v-3692,739,-7383,1477,-11075,1847c116191,226786,112499,227155,108808,227155v-3692,,-7384,,-11075,-369c94041,226417,90350,226047,86658,225309v-3691,-739,-7013,-1478,-10705,-2586c72262,221615,68939,220507,65617,219030v-3323,-1478,-6645,-2955,-9967,-4433c52327,212750,49374,210904,46421,209057v-2953,-1847,-5907,-4063,-8491,-6649c35346,199823,32393,197607,29809,195021v-2584,-2585,-4799,-5171,-7014,-8126c20580,183941,18365,180986,16520,178031v-1846,-2955,-3692,-6279,-5169,-9604c9875,165103,8398,161779,6922,158455,5814,155131,4707,151437,3599,148113,2492,144419,1754,141095,1384,137401,646,133708,277,130014,277,126321v-369,-3694,-369,-7388,,-11081c277,111546,646,107853,1384,104159v370,-3693,1108,-7387,2215,-11081c4338,89385,5445,85691,6552,82367,7660,79043,9137,75349,10613,71656v1477,-3325,3323,-6649,5168,-9973c17627,58359,19842,55034,22057,52080v2215,-2955,4430,-6280,7014,-8865c31655,40260,34239,37675,36823,34720v2584,-2586,5537,-5171,8490,-7757c48267,24378,51220,22162,54542,20315v3323,-2216,6276,-4063,9598,-5910c67463,12558,70785,11081,74476,9603,77799,8126,81490,6648,85182,5540,88873,4432,92565,3324,96256,2586v3692,-739,7383,-1478,11075,-1847c111022,369,114714,,118405,v3692,,7384,,11075,369c133172,739,136863,1108,140555,1847v3691,739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9,9603c217338,62052,218815,65376,220291,68701v1108,3324,2215,7018,3323,10342c224721,82736,225460,86060,225829,89754v369,3694,1107,7387,1107,11081c227305,104528,227305,108222,226936,111916v,3693,-369,7387,-1107,11080c225460,126690,224721,130384,223614,134077v-739,3694,-1846,7387,-2953,10711c219553,148482,218077,151806,216600,155500v-1477,3693,-3322,6648,-5168,9973c209586,168797,207371,172121,205156,175076v-2215,2955,-4430,6279,-7014,8865c195558,186895,192974,189481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6;107331,739;118405,0;129480,369;140555,1847;151260,4432;161596,8126;171563,12558;180792,18099;189283,24747;197404,32134;204418,40260;210693,49125;215862,58728;220291,68701;223614,79043;225829,89754;226936,100835;226936,111916;225829,122996;223614,134077;220661,144788;216600,155500;211432,165473;205156,175076;198142,183941;190390,192436;190390,192436" o:connectangles="0,0,0,0,0,0,0,0,0,0,0,0,0,0,0,0,0,0,0,0,0,0,0,0,0,0,0,0,0,0,0,0,0,0,0,0,0,0,0,0,0,0,0,0,0,0,0,0,0,0,0,0,0,0,0,0,0,0,0,0,0,0,0,0,0,0"/>
                    </v:shape>
                    <v:shape id="Prostoročno: oblika 140" o:spid="_x0000_s1038" style="position:absolute;left:7830;top:10667;width:2272;height:2271;visibility:visible;mso-wrap-style:square;v-text-anchor:middle" coordsize="227213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2,221615,68939,220507,65617,219030v-3323,-1478,-6645,-2955,-9967,-4433c52327,212750,49374,210904,46421,209057v-2953,-1847,-5907,-4063,-8491,-6649c34977,200192,32393,197607,29809,195021v-2584,-2585,-4799,-5171,-7014,-8126c20580,183941,18365,180986,16520,178031v-1846,-2955,-3692,-6279,-5169,-9604c9875,165103,8398,161779,6922,158455,5814,155131,4707,151437,3599,148113,2492,144419,1754,141095,1384,137401,646,133708,277,130014,277,126321v-369,-3694,-369,-7388,,-11081c277,111546,646,107853,1384,104159v370,-3693,1108,-7387,2215,-11081c4338,89385,5445,85691,6552,82367,7660,78673,9137,75349,10613,71656v1477,-3325,3323,-6649,5168,-9973c17627,58359,19842,55034,22057,52080v2215,-2955,4430,-6280,7014,-8865c31655,40260,34239,37675,36823,34720v2584,-2586,5537,-5171,8490,-7757c48267,24378,51220,22162,54542,20315v3323,-2216,6276,-4063,9598,-5910c67463,12558,70785,11081,74476,9603,77799,8126,81490,6648,85182,5540,88873,4432,92565,3324,96256,2586v3692,-739,7383,-1478,11075,-1847c111022,369,114714,,118405,v3692,,7384,,11075,369c133172,739,136863,1108,140555,1847v3691,739,7013,1477,10705,2585c154952,5540,158274,6648,161596,8126v3323,1477,6645,2955,9967,4432c174886,14036,177839,16252,180792,18099v2953,1846,5907,4063,8491,6648c192236,26963,194820,29549,197404,32134v2584,2586,4799,5171,7014,8126c206633,43215,208848,46170,210693,49125v1846,2955,3692,6279,5169,9603c217338,62052,218815,65376,220291,68701v1108,3324,2215,7018,3323,10342c224721,82736,225460,86060,225829,89754v738,3694,1107,7387,1107,11081c227305,104528,227305,108222,226936,111916v-369,3693,-369,7387,-1107,11080c225460,126690,224721,130384,223614,134077v-739,3694,-1846,7387,-2953,10711c219553,148482,218077,151806,216600,155500v-1477,3324,-3322,6648,-5168,9973c209586,168797,207371,172121,205156,175076v-2215,2955,-4430,6279,-7014,8865c195558,186895,192974,189481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6;107331,739;118405,0;129480,369;140555,1847;151260,4432;161596,8126;171563,12558;180792,18099;189283,24747;197404,32134;204418,40260;210693,49125;215862,58728;220291,68701;223614,79043;225829,89754;226936,100835;226936,111916;225829,122996;223614,134077;220661,144788;216600,155500;211432,165473;205156,175076;198142,183941;190390,192436;190390,192436" o:connectangles="0,0,0,0,0,0,0,0,0,0,0,0,0,0,0,0,0,0,0,0,0,0,0,0,0,0,0,0,0,0,0,0,0,0,0,0,0,0,0,0,0,0,0,0,0,0,0,0,0,0,0,0,0,0,0,0,0,0,0,0,0,0,0,0,0,0"/>
                    </v:shape>
                    <v:shape id="Prostoročno: oblika 141" o:spid="_x0000_s1039" style="position:absolute;left:10203;top:13850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" path="m103732,104528v-1477,1478,-2953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8,-3694c19196,108591,17719,107114,16243,105637v-1477,-1478,-2584,-2955,-4061,-4433c11075,99727,9967,97880,8860,96403,7752,94556,7014,93078,5906,91232,5168,89385,4061,87538,3692,85691,2953,83844,2215,81998,1846,80151,1477,78304,1107,76088,738,74241,369,72394,369,70178,,68331,,66484,,64268,,62422,,60575,369,58359,369,56512v369,-1847,738,-4063,1108,-5910c1846,48755,2584,46539,3322,44692v739,-1846,1477,-3693,2215,-5909c6276,36936,7383,35089,8491,33242v1107,-1847,2214,-3693,3322,-5171c12920,26224,14397,24747,15504,23270v1477,-1478,2584,-2955,4430,-4433c21780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498,33981,119605,35828,119974,37675v739,1846,1477,3693,1846,5540c122189,45062,122558,47278,122928,49125v369,1846,369,4063,738,5909c123666,56881,123666,59097,123666,60944v,1847,-369,4063,-369,5910c122928,68701,122558,70917,122189,72764v-369,1846,-1107,4063,-1845,5909c119605,80520,118867,82367,118129,84583v-739,1847,-1846,3694,-2954,5540c114068,91970,112961,93817,111853,95295v-1107,1846,-2584,3324,-3691,4801c107054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3,109699;16243,105637;12182,101204;8860,96403;5906,91232;3692,85691;1846,80151;738,74241;0,68331;0,62422;369,56512;1477,50602;3322,44692;5537,38783;8491,33242;11813,28071;15504,23270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4;120344,78673;118129,84583;115175,90123;111853,95295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42" o:spid="_x0000_s1040" style="position:absolute;left:10203;top:13850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" path="m103732,104528v-1477,1478,-2953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8,-3694c19196,108591,17719,107114,16243,105637v-1477,-1478,-2584,-2955,-4061,-4433c11075,99727,9967,97880,8860,96403,7752,94556,7014,93078,5906,91232,4799,89385,4061,87538,3692,85691,2953,83844,2215,81998,1846,80151,1477,78304,1107,76088,738,74241,369,72394,369,70178,,68331,,66484,,64268,,62422,,60575,369,58359,369,56512v369,-1847,738,-4063,1108,-5910c1846,48755,2584,46539,3322,44692v739,-1846,1477,-3693,2215,-5909c6276,36936,7383,35089,8491,33242v1107,-1847,2214,-3693,3322,-5171c12920,26224,14397,24747,15504,23270v1477,-1478,2584,-2955,4430,-4433c21411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498,33981,119605,35828,119974,37675v739,1846,1477,3693,1846,5540c122189,45062,122558,47278,122928,49125v369,1846,369,4063,738,5909c123666,56881,123666,59097,123666,60944v,1847,-369,4063,-369,5910c122928,68701,122558,70917,122189,72764v-369,1846,-1107,4063,-1845,5909c119605,80520,118867,82367,118129,84583v-739,1847,-1846,3694,-2954,5540c114068,91970,112961,93817,111853,95295v-1107,1846,-2584,3324,-3691,4801c106685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3,109699;16243,105637;12182,101204;8860,96403;5906,91232;3692,85691;1846,80151;738,74241;0,68331;0,62422;369,56512;1477,50602;3322,44692;5537,38783;8491,33242;11813,28071;15504,23270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4;120344,78673;118129,84583;115175,90123;111853,95295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43" o:spid="_x0000_s1041" style="position:absolute;left:11544;top:15993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0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7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7799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736,225460,86061,225829,89754v738,3694,1107,7387,1107,11081c227305,104528,227305,108222,226936,111916v,3693,-369,7387,-1107,11080c225460,126690,224721,130384,223614,134077v-739,3694,-1846,7387,-2954,10712c219553,148482,218076,151806,216600,155500v-1477,3324,-3323,6648,-5168,9973c209586,168797,207371,172121,205156,175076v-2215,2955,-4430,6279,-7014,8864c195927,18726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44" o:spid="_x0000_s1042" style="position:absolute;left:11544;top:15993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0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707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7799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736,225460,86061,225829,89754v738,3694,1107,7387,1107,11081c227305,104528,227305,108222,226936,111916v,3693,-369,7387,-1107,11080c225460,126690,224721,130384,223614,134077v-739,3694,-1846,7387,-2954,10712c219553,148482,218076,151806,216600,155500v-1477,3324,-3323,6648,-5168,9973c209586,168797,207371,172121,205156,175076v-2215,2955,-4430,6279,-7014,8864c195927,18726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45" o:spid="_x0000_s1043" style="position:absolute;left:14677;top:18438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" path="m103732,104528v-1477,1478,-2953,2955,-4799,4063c97456,110069,95610,111177,93765,112285v-1846,1108,-3323,2216,-5169,3324c86751,116717,84905,117456,83059,118195v-1846,738,-3691,1477,-5906,2216c75307,121150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2,113393v-1477,-1108,-3323,-2216,-4799,-3694c19196,108591,17719,107114,16243,105637v-1477,-1478,-2584,-2955,-4061,-4433c11075,99727,9967,97880,8860,96403,7752,94556,7014,93078,5906,91232,5168,89385,4061,87538,3692,85691,2953,83844,2215,81998,1846,80151,1477,78304,1108,76088,738,74241,369,72394,369,70178,,68331,,66485,,64268,,62422,,60575,369,58359,369,56512v369,-1847,739,-4063,1108,-5910c1846,48755,2584,46539,3322,44692v739,-1846,1477,-3693,2215,-5909c6276,36936,7383,35089,8491,33242v1107,-1846,2214,-3693,3322,-5171c12920,26225,14397,24747,15504,23270v1477,-1478,2585,-2955,4430,-4433c21411,17360,22888,15882,24733,14774v1477,-1477,3323,-2585,5168,-3693c31747,9973,33224,8865,35069,7757,36915,6648,38761,5910,40607,5171v1846,-739,3691,-1477,5906,-2216c48728,2216,50574,1847,52420,1477,54265,1108,56480,739,58326,369,60172,,62387,,64232,v1846,,4061,,5907,369c71985,739,74200,739,76045,1108v1846,369,4061,739,5907,1478c83797,3324,85643,3694,87489,4432v1846,739,3692,1478,5537,2586c94872,8126,96349,8865,98194,9973v1477,1108,3323,2216,4799,3693c104470,14774,105947,16252,107423,17729v1477,1478,2584,2955,4061,4433c112591,23639,113699,25486,114806,26963v1108,1847,1846,3325,2954,5171c118498,33981,119605,35828,119974,37675v739,1846,1477,3693,1846,5540c122189,45062,122559,47278,122928,49125v369,1846,369,4063,738,5909c123666,56881,123666,59097,123666,60944v,1847,-369,4063,-369,5910c122928,68701,122559,70917,122189,72764v-369,1846,-1107,4063,-1845,5909c119605,80520,118867,82367,118129,84583v-739,1847,-1846,3694,-2954,5541c114068,91970,112961,93817,111853,95295v-1107,1846,-2584,3324,-3691,4801c106685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2,113393;20673,109699;16243,105637;12182,101204;8860,96403;5906,91232;3692,85691;1846,80151;738,74241;0,68331;0,62422;369,56512;1477,50602;3322,44692;5537,38783;8491,33242;11813,28071;15504,23270;19934,18837;24733,14774;29901,11081;35069,7757;40607,5171;46513,2955;52420,1477;58326,369;64232,0;70139,369;76045,1108;81952,2586;87489,4432;93026,7018;98194,9973;102993,13666;107423,17729;111484,22162;114806,26963;117760,32134;119974,37675;121820,43215;122928,49125;123666,55034;123666,60944;123297,66854;122189,72764;120344,78673;118129,84583;115175,90124;111853,95295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46" o:spid="_x0000_s1044" style="position:absolute;left:14677;top:18438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" path="m103732,104528v-1477,1478,-2953,2955,-4799,4063c97456,110069,95610,111177,93765,112285v-1846,1108,-3323,2216,-5169,3324c86751,116717,84905,117456,83059,118195v-1846,738,-3691,1477,-5906,2216c74938,121150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2,113393v-1477,-1108,-3323,-2216,-4799,-3694c19196,108591,17719,107114,16243,105637v-1477,-1478,-2584,-2955,-4061,-4433c11075,99727,9967,97880,8860,96403,7752,94556,7014,93078,5906,91232,5168,89385,4061,87538,3692,85691,2953,83844,2215,81998,1846,80151,1477,78304,1108,76088,738,74241,369,72394,369,70178,,68331,,66485,,64268,,62422,,60575,369,58359,369,56512v369,-1847,739,-4063,1108,-5910c1846,48755,2584,46539,3322,44692v739,-1846,1477,-3693,2215,-5909c6276,36936,7383,35089,8491,33242v1107,-1846,2214,-3693,3322,-5171c12920,26225,14397,24747,15504,23270v1477,-1478,2585,-2955,4430,-4433c21780,17360,22888,15882,24733,14774v1846,-1108,3323,-2585,5168,-3693c31747,9973,33224,8865,35069,7757,36915,6648,38761,5910,40607,5171v1846,-739,3691,-1477,5906,-2216c48359,2216,50574,1847,52420,1477,54265,1108,56480,739,58326,369,60172,,62387,,64232,v1846,,4061,,5907,369c71985,369,74200,739,76045,1108v1846,369,4061,739,5907,1478c83797,3324,85643,3694,87489,4432v1846,739,3692,1478,5537,2586c94872,8126,96349,8865,98194,9973v1477,1108,3323,2216,4799,3693c104470,14774,105947,16252,107423,17729v1477,1478,2584,2955,4061,4433c112591,23639,113699,25486,114806,26963v1108,1847,1846,3325,2954,5171c118498,33981,119605,35828,119974,37675v739,1846,1477,3693,1846,5540c122189,45062,122559,47278,122928,49125v369,1846,369,4063,738,5909c123666,56881,123666,59097,123666,60944v,1847,-369,4063,-369,5910c122928,68701,122559,70917,122189,72764v-369,1846,-1107,4063,-1845,5909c119605,80520,118867,82367,118129,84583v-739,1847,-1846,3694,-2954,5541c114068,91970,112961,93817,111853,95295v-1107,1846,-2584,3324,-3691,4801c107054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2,113393;20673,109699;16243,105637;12182,101204;8860,96403;5906,91232;3692,85691;1846,80151;738,74241;0,68331;0,62422;369,56512;1477,50602;3322,44692;5537,38783;8491,33242;11813,28071;15504,23270;19934,18837;24733,14774;29901,11081;35069,7757;40607,5171;46513,2955;52420,1477;58326,369;64232,0;70139,369;76045,1108;81952,2586;87489,4432;93026,7018;98194,9973;102993,13666;107423,17729;111484,22162;114806,26963;117760,32134;119974,37675;121820,43215;122928,49125;123666,55034;123666,60944;123297,66854;122189,72764;120344,78673;118129,84583;115175,90124;111853,95295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47" o:spid="_x0000_s1045" style="position:absolute;left:16775;top:19841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" path="m190390,192436v-2584,2585,-5537,5171,-8490,7756c178946,202778,175993,204994,172671,206841v-3323,1846,-6276,4063,-9598,5909c159751,214597,156428,216075,152737,217552v-3323,1478,-7014,2955,-10706,4063c138340,222723,134648,223831,130957,224570v-3692,739,-7383,1477,-11075,1847c116191,226786,112499,227155,108808,227155v-3692,,-7384,,-11075,-369c94042,226417,90350,226047,86658,225309v-3691,-739,-7014,-1478,-10705,-2586c72262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0,4707,151437,3599,148113,2492,144419,1754,141095,1384,137401,646,133708,277,130014,277,126320v-369,-3693,-369,-7387,,-11080c277,111546,646,107853,1384,104159v370,-3694,1108,-7387,2215,-11081c4338,89385,5445,85691,6552,82367,7660,78673,9136,75349,10613,71655v1477,-3324,3323,-6648,5168,-9972c17627,58359,19842,55034,22057,52080v2215,-2955,4430,-6280,7014,-8865c31655,40260,34239,37675,36823,34720v2584,-2586,5537,-5171,8490,-7757c48267,24378,51220,22161,54542,20315v3323,-2217,6276,-4063,9598,-5910c67463,12558,70785,11081,74476,9603,77799,8126,81490,6648,85182,5540,88873,4432,92565,3324,96256,2585v3692,-738,7383,-1477,11075,-1846c111022,369,114714,,118406,v3691,,7382,,11074,369c133172,739,136863,1108,140555,1847v3691,738,7013,1477,10705,2585c154951,5540,158274,6648,161596,8126v3323,1477,6645,2955,9967,4432c174886,14405,177839,16252,180792,18098v2953,1847,5907,4063,8491,6649c192236,26963,194820,29549,197404,32134v2584,2586,4799,5171,7014,8126c206633,43215,208848,46170,210694,49125v1845,2955,3691,6279,5168,9603c217338,62052,218815,65376,220291,68701v1108,3324,2215,7017,3323,10342c224721,82736,225459,86060,225829,89754v738,3694,1107,7387,1107,11081c227305,104528,227305,108222,226936,111916v,3693,-369,7387,-1107,11080c225459,126690,224721,130383,223614,134077v-739,3694,-1846,7387,-2954,10711c219553,148113,218076,151806,216600,155500v-1477,3324,-3322,6648,-5168,9973c209586,168797,207371,172121,205156,175076v-2215,2955,-4430,6279,-7014,8864c195558,186526,193343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6,0;129480,369;140555,1847;151260,4432;161596,8126;171563,12558;180792,18098;189283,24747;197404,32134;204418,40260;210694,49125;215862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48" o:spid="_x0000_s1046" style="position:absolute;left:16775;top:19841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2,226417,90350,226047,86658,225309v-3691,-739,-7014,-1478,-10705,-2586c72262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0,4707,151437,3599,148113,2492,144419,1754,141095,1384,137401,646,133708,277,130014,277,126320v-369,-3693,-369,-7387,,-11080c277,111546,646,107853,1384,104159v370,-3694,1108,-7387,2215,-11081c4338,89385,5445,85691,6552,82367,7660,78673,9136,75349,10613,71655v1477,-3324,3323,-6648,5168,-9972c17627,58359,19842,55034,22057,52080v2215,-2955,4430,-6280,7014,-8865c31655,40260,34239,37675,36823,34720v2584,-2586,5537,-5171,8490,-7757c48267,24378,51220,22161,54542,20315v3323,-2217,6276,-4063,9598,-5910c67463,12558,70785,11081,74476,9603,77799,8126,81490,6648,85182,5540,88873,4432,92565,3324,96256,2585v3692,-738,7383,-1477,11075,-1846c111022,369,114714,,118406,v3691,,7382,,11074,369c133172,739,136863,1108,140555,1847v3691,738,7013,1477,10705,2585c154951,5540,158274,6648,161596,8126v3323,1477,6645,2955,9967,4432c174886,14405,177839,16252,180792,18098v2953,1847,5907,4063,8491,6649c192236,26963,194820,29549,197404,32134v2584,2586,4799,5171,7014,8126c206633,43215,208848,46170,210694,49125v1845,2955,3691,6279,5168,9603c217338,62052,218815,65376,220291,68701v1108,3324,2215,7017,3323,10342c224721,82736,225459,86060,225829,89754v738,3694,1107,7387,1107,11081c227305,104528,227305,108222,226936,111916v,3693,-369,7387,-1107,11080c225459,126690,224721,130383,223614,134077v-739,3694,-1846,7387,-2954,10711c219553,148482,218076,151806,216600,155500v-1477,3324,-3322,6648,-5168,9973c209586,168797,207371,172121,205156,175076v-2215,2955,-4430,6279,-7014,8864c195927,187265,193343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6,0;129480,369;140555,1847;151260,4432;161596,8126;171563,12558;180792,18098;189283,24747;197404,32134;204418,40260;210694,49125;215862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49" o:spid="_x0000_s1047" style="position:absolute;left:4508;top:12890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" path="m277141,279604v-4061,4063,-8122,7387,-12551,11081c260160,294009,255730,297333,251300,300658v-4430,2954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7v-4799,-1846,-9598,-4062,-14397,-6648c76691,308783,72261,306198,67832,303243v-4430,-2955,-8491,-5910,-12552,-9603c51220,290316,47528,286622,43837,282928v-3692,-3693,-7014,-7756,-10336,-11819c30178,267046,27225,262614,24272,258181v-2953,-4432,-5538,-8864,-7752,-13666c14305,239713,12090,234912,10244,230110,8398,225309,6922,220138,5445,214967,3968,209796,2861,204624,2123,199453,1384,194282,646,188742,277,183571v-369,-5540,-369,-10711,,-16252c646,161779,1015,156608,1753,151068v739,-5541,1846,-10712,2954,-15883c5814,130014,7660,124474,9137,119303v1845,-5171,3691,-10342,5906,-15144c17258,98988,19842,94186,22426,89385v2584,-4802,5537,-9604,8860,-14036c34608,70917,37930,66484,41622,62052v3691,-4063,7383,-8126,11444,-12189c57126,45800,61187,42476,65617,38783v4430,-3325,8859,-6649,13289,-9973c83336,25486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8c253515,20684,257945,23269,262375,26224v4430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1,1845,15882c330299,151437,330299,156608,329929,162148v-369,5541,-738,10712,-1476,16252c327715,183940,326607,189111,325500,194282v-1108,5171,-2954,10712,-4430,15883c319224,215336,317378,220507,315163,225309v-2215,5171,-4799,9972,-7383,14774c305196,244884,302243,249686,298921,254118v-3323,4433,-6645,8865,-10337,13297c284893,271848,281201,275911,277141,279604r,xe" fillcolor="#698e8a" stroked="f" strokeweight="1.0228mm">
                      <v:stroke joinstyle="miter"/>
                      <v:path arrowok="t" o:connecttype="custom" o:connectlocs="277141,279604;264590,290685;251300,300658;237272,309153;222506,316171;207002,321711;191128,325774;174886,328360;158643,329468;142400,329098;126527,326882;111022,323189;95887,318017;81490,311369;67832,303243;55280,293640;43837,282928;33501,271109;24272,258181;16520,244515;10244,230110;5445,214967;2123,199453;277,183571;277,167319;1753,151068;4707,135185;9137,119303;15043,104159;22426,89385;31286,75349;41622,62052;53066,49863;65617,38783;78906,28810;92934,20315;107700,13297;123204,7756;139078,3694;155321,1108;171563,0;187806,369;203680,2585;219184,6279;234319,11450;248716,18098;262375,26224;274926,35828;286370,46539;296706,58359;305935,71286;313687,84952;319962,99357;324761,114501;328084,130014;329929,145896;329929,162148;328453,178400;325500,194282;321070,210165;315163,225309;307780,240083;298921,254118;288584,267415;277141,279604;277141,279604" o:connectangles="0,0,0,0,0,0,0,0,0,0,0,0,0,0,0,0,0,0,0,0,0,0,0,0,0,0,0,0,0,0,0,0,0,0,0,0,0,0,0,0,0,0,0,0,0,0,0,0,0,0,0,0,0,0,0,0,0,0,0,0,0,0,0,0,0,0"/>
                    </v:shape>
                    <v:shape id="Prostoročno: oblika 150" o:spid="_x0000_s1048" style="position:absolute;left:4508;top:12890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" path="m277141,279604v-4061,4063,-8122,7387,-12551,11081c260160,294009,255730,297333,251300,300658v-4430,2954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7v-4799,-1846,-9598,-4062,-14397,-6648c76691,308783,72261,306198,67832,303243v-4430,-2955,-8491,-5910,-12552,-9603c51220,290316,47528,286622,43837,282928v-3692,-3693,-7014,-7756,-10336,-11819c30178,267046,27225,262614,24272,258181v-2953,-4432,-5538,-8864,-7752,-13666c14305,239713,12090,234912,10244,230110,8398,225309,6922,220138,5445,214967,3968,209796,2861,204624,2123,199453,1384,194282,646,188742,277,183571v-369,-5540,-369,-10711,,-16252c646,161779,1015,156608,1753,151068v739,-5541,1846,-10712,2954,-15883c5814,130014,7660,124474,9137,119303v1845,-5171,3691,-10342,5906,-15144c17258,98988,19842,94186,22426,89385v2584,-4802,5537,-9604,8860,-14036c34608,70917,37930,66484,41622,62052v3691,-4063,7383,-8126,11444,-12189c57126,45800,61187,42476,65617,38783v4430,-3325,8859,-6649,13289,-9973c83336,25855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8c253515,20684,257945,23269,262375,26224v4430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1,1845,15882c330299,151437,330299,156608,329929,162148v-369,5541,-738,10712,-1476,16252c327715,183940,326607,189111,325500,194282v-1108,5171,-2954,10712,-4430,15883c319224,215336,317378,220507,315163,225309v-2215,5171,-4799,9972,-7383,14774c305196,244884,302243,249686,298921,254118v-3323,4433,-6645,8865,-10337,13297c284893,271848,281201,275911,277141,279604r,xe" filled="f" strokecolor="#698e8a" strokeweight=".25572mm">
                      <v:stroke endcap="round"/>
                      <v:path arrowok="t" o:connecttype="custom" o:connectlocs="277141,279604;264590,290685;251300,300658;237272,309153;222506,316171;207002,321711;191128,325774;174886,328360;158643,329468;142400,329098;126527,326882;111022,323189;95887,318017;81490,311369;67832,303243;55280,293640;43837,282928;33501,271109;24272,258181;16520,244515;10244,230110;5445,214967;2123,199453;277,183571;277,167319;1753,151068;4707,135185;9137,119303;15043,104159;22426,89385;31286,75349;41622,62052;53066,49863;65617,38783;78906,28810;92934,20315;107700,13297;123204,7756;139078,3694;155321,1108;171563,0;187806,369;203680,2585;219184,6279;234319,11450;248716,18098;262375,26224;274926,35828;286370,46539;296706,58359;305935,71286;313687,84952;319962,99357;324761,114501;328084,130014;329929,145896;329929,162148;328453,178400;325500,194282;321070,210165;315163,225309;307780,240083;298921,254118;288584,267415;277141,279604;277141,279604" o:connectangles="0,0,0,0,0,0,0,0,0,0,0,0,0,0,0,0,0,0,0,0,0,0,0,0,0,0,0,0,0,0,0,0,0,0,0,0,0,0,0,0,0,0,0,0,0,0,0,0,0,0,0,0,0,0,0,0,0,0,0,0,0,0,0,0,0,0"/>
                    </v:shape>
                    <v:shape id="Prostoročno: oblika 151" o:spid="_x0000_s1049" style="position:absolute;left:7612;top:16059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7,227155v-3691,,-7383,,-11074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3,9137,75349,10613,71655v1477,-3324,3322,-6648,5168,-9972c17627,58359,19842,55034,22057,52080v2215,-2955,4430,-6280,7014,-8865c31655,40260,34239,37675,36823,34720v2584,-2586,5537,-5171,8490,-7757c48267,24378,51220,22162,54542,20315v3323,-2216,6276,-4063,9598,-5910c67463,12558,70785,11081,74476,9603,77799,8126,81490,6648,85182,5540,88873,4432,92565,3324,96256,2585v3692,-738,7383,-1477,11075,-1846c111022,369,114714,,118405,v3692,,7383,,11075,369c133171,739,136863,1108,140555,1847v3691,738,7013,1477,10705,2585c154951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736,225459,86061,225829,89754v738,3694,1107,7387,1107,11081c227305,104528,227305,108222,226936,111916v,3693,-369,7387,-1107,11080c225459,126690,224721,130383,223614,134077v-739,3694,-1846,7387,-2953,10712c219553,148482,218076,151806,216600,155500v-1477,3324,-3323,6648,-5168,9973c209586,168797,207371,172121,205156,175076v-2215,2955,-4430,6279,-7014,8864c195558,186895,192974,189481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7,227155;97733,226786;86658,225309;75953,222723;65617,219030;55650,214597;46421,209057;37930,202408;29809,195021;22795,186895;16520,178031;11351,168427;6922,158455;3599,148113;1384,137401;277,126321;277,115240;1384,104159;3599,93078;6552,82367;10613,71655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1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52" o:spid="_x0000_s1050" style="position:absolute;left:7612;top:16059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7,227155v-3691,,-7383,,-11074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3,9137,75349,10613,71655v1477,-3324,3322,-6648,5168,-9972c17627,58359,19842,55034,22057,52080v2215,-2955,4430,-6280,7014,-8865c31655,40260,34239,37675,36823,34720v2584,-2586,5537,-5171,8490,-7757c48267,24378,51220,22162,54542,20315v3323,-2216,6276,-4063,9598,-5910c67463,12558,70785,11081,74476,9603,78168,8126,81490,6648,85182,5540,88873,4432,92565,3324,96256,2585v3692,-738,7383,-1477,11075,-1846c111022,369,114714,,118405,v3692,,7383,,11075,369c133171,739,136863,1108,140555,1847v3691,738,7013,1477,10705,2585c154951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736,225459,86061,225829,89754v738,3694,1107,7387,1107,11081c227305,104528,227305,108222,226936,111916v,3693,-369,7387,-1107,11080c225459,126690,224721,130383,223614,134077v-739,3694,-1846,7387,-2953,10712c219553,148482,218076,151806,216600,155500v-1477,3324,-3323,6648,-5168,9973c209586,168797,207371,172121,205156,175076v-2215,2955,-4430,6279,-7014,8864c195558,186895,192974,189481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7,227155;97733,226786;86658,225309;75953,222723;65617,219030;55650,214597;46421,209057;37930,202408;29809,195021;22795,186895;16520,178031;11351,168427;6922,158455;3599,148113;1384,137401;277,126321;277,115240;1384,104159;3599,93078;6552,82367;10613,71655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1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53" o:spid="_x0000_s1051" style="position:absolute;left:10015;top:18515;width:1236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" path="m103732,104528v-1477,1478,-2953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8,-3694c19196,108591,17719,107114,16243,105637v-1477,-1478,-2584,-2955,-4061,-4433c11075,99727,9967,97880,8860,96403,7752,94556,7014,93078,5906,91231,4799,89385,4061,87538,3692,85691,2953,83844,2215,81997,1846,80151,1477,78304,1107,76088,738,74241,369,72394,369,70178,,68331,,66484,,64268,,62422,,60575,369,58359,369,56512v,-1847,738,-4063,1108,-5910c1846,48755,2584,46539,3322,44692v739,-1846,1477,-3693,2215,-5909c6276,36936,7383,35089,8491,33242v1107,-1847,2214,-3693,3322,-5171c12920,26224,14397,24747,15504,23269v1477,-1477,2585,-2954,4430,-4432c21411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867,33981,119605,35828,119974,37675v739,1846,1477,3693,1846,5540c122189,45062,122558,47278,122928,49125v369,1846,369,4063,738,5909c123666,56881,123666,59097,123666,60944v,1847,-369,4063,-369,5910c122928,68701,122558,70917,122189,72763v-369,1847,-1107,4063,-1845,5910c119605,80520,118867,82367,118129,84583v-739,1847,-1846,3694,-2954,5540c114068,91970,112961,93817,111853,95294v-1107,1847,-2584,3325,-3691,4802c106685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3,109699;16243,105637;12182,101204;8860,96403;5906,91231;3692,85691;1846,80151;738,74241;0,68331;0,62422;369,56512;1477,50602;3322,44692;5537,38783;8491,33242;11813,28071;15504,23269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54" o:spid="_x0000_s1052" style="position:absolute;left:10015;top:18515;width:1236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" path="m103732,104528v-1477,1478,-2953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8,-3694c19196,108591,17719,107114,16243,105637v-1477,-1478,-2584,-2955,-4061,-4433c11075,99727,9967,97880,8860,96403,7752,94556,7014,93078,5906,91231,5168,89385,4061,87538,3692,85691,2953,83844,2215,81997,1846,80151,1477,78304,1107,76088,738,74241,369,72394,369,70178,,68331,,66484,,64268,,62422,,60575,369,58359,369,56512v369,-1847,738,-4063,1108,-5910c1846,48755,2584,46539,3322,44692v739,-1846,1477,-3693,2215,-5909c6276,36936,7383,35089,8491,33242v1107,-1847,2214,-3693,3322,-5171c12920,26224,14397,24747,15504,23269v1477,-1477,2585,-2954,4430,-4432c21411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498,33981,119605,35828,119974,37675v739,1846,1477,3693,1846,5540c122189,45062,122558,47278,122928,49125v369,1846,369,4063,738,5909c123666,56881,123666,59097,123666,60944v,1847,-369,4063,-369,5910c122928,68701,122558,70917,122189,72763v-369,1847,-1107,4063,-1845,5910c119605,80520,118867,82367,118129,84583v-739,1847,-1846,3694,-2954,5540c114068,91970,112961,93817,111853,95294v-1107,1847,-2584,3325,-3691,4802c106685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3,109699;16243,105637;12182,101204;8860,96403;5906,91231;3692,85691;1846,80151;738,74241;0,68331;0,62422;369,56512;1477,50602;3322,44692;5537,38783;8491,33242;11813,28071;15504,23269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55" o:spid="_x0000_s1053" style="position:absolute;left:11385;top:19930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7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8168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367,225460,86061,225829,89754v738,3694,1107,7387,1107,11081c227305,104528,227305,108222,226936,111916v,3693,-369,7387,-1107,11080c225460,126690,224721,130384,223614,134077v-739,3694,-1846,7387,-2954,10712c219553,148482,218076,151806,216600,155500v-1477,3324,-3323,6648,-5168,9973c209586,168797,207371,172121,205156,175076v-2215,2955,-4430,6279,-7014,8864c195927,186895,193343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56" o:spid="_x0000_s1054" style="position:absolute;left:11385;top:19930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7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7799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736,225460,86061,225829,89754v738,3694,1107,7387,1107,11081c227305,104528,227305,108222,226936,111916v,3693,-369,7387,-1107,11080c225460,126690,224721,130384,223614,134077v-739,3694,-1846,7387,-2954,10712c219553,148482,218076,151806,216600,155500v-1477,3324,-3323,6648,-5168,9973c209586,168797,207371,172121,205156,175076v-2215,2955,-4430,6279,-7014,8864c195927,186895,193343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57" o:spid="_x0000_s1055" style="position:absolute;left:13452;top:22069;width:3302;height:3294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" path="m277141,279604v-4061,4063,-8122,7387,-12551,11081c260160,294009,255730,297334,251300,300658v-4430,2955,-9229,5910,-14028,8495c232473,311739,227305,314324,222506,316171v-5168,2216,-10336,4063,-15504,5540c201834,323189,196666,324666,191128,325774v-5537,1108,-10705,1847,-16242,2586c169348,329098,164180,329468,158643,329468v-5537,,-10705,,-16243,-370c137232,328729,131695,327990,126527,326882v-5168,-1108,-10336,-2216,-15505,-3693c105854,321711,101055,319864,95887,318018v-4799,-1847,-9598,-4063,-14397,-6649c76691,308784,72262,306198,67832,303243v-4430,-2955,-8491,-5909,-12552,-9603c51220,290316,47528,286622,43837,282929v-3692,-3694,-7014,-7757,-10336,-11820c30178,267046,27225,262614,24272,258181v-2953,-4432,-5537,-8864,-7752,-13666c14305,239713,12090,234912,10244,230110,8398,225309,6922,220138,5445,214967,3968,209796,2861,204625,2123,199454,1384,194283,646,188742,277,183571v-369,-5540,-369,-10711,,-16252c646,161779,1015,156608,1754,151068v738,-5541,1845,-10712,2953,-15883c5814,130014,7660,124474,9136,119303v1846,-5171,3692,-10342,5907,-15144c17258,98988,19842,94186,22426,89385v2584,-4802,5537,-9604,8860,-14036c34608,70917,37930,66484,41622,62052v3691,-4063,7383,-8126,11444,-12189c57126,45800,61187,42476,65617,38783v4430,-3325,8859,-6649,13289,-9973c83336,25486,88135,22900,92934,20315v4799,-2586,9967,-5171,14766,-7018c112868,11081,118036,9234,123204,7756v5169,-1477,10337,-2954,15874,-4062c144246,2585,149783,1847,155321,1108,160858,369,166026,,171563,v5538,,10706,,16243,369c193343,739,198511,1477,203680,2585v5168,1109,10336,2217,15504,3694c224352,7756,229151,9603,234319,11450v4799,1847,9598,4063,14397,6649c253515,20684,257945,23270,262375,26224v4429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6,15883c330299,151437,330299,156608,329930,162148v-370,5541,-739,10712,-1477,16252c327715,183941,326607,189112,325500,194283v-1108,5171,-2954,10711,-4430,15882c319224,215336,317378,220507,315163,225309v-2215,5171,-4799,9972,-7383,14774c305196,244884,302243,249686,298921,254118v-3323,4433,-6645,8865,-10337,13297c284893,271848,281202,275911,277141,279604r,xe" fillcolor="#698e8a" stroked="f" strokeweight="1.0228mm">
                      <v:stroke joinstyle="miter"/>
                      <v:path arrowok="t" o:connecttype="custom" o:connectlocs="277141,279604;264590,290685;251300,300658;237272,309153;222506,316171;207002,321711;191128,325774;174886,328360;158643,329468;142400,329098;126527,326882;111022,323189;95887,318018;81490,311369;67832,303243;55280,293640;43837,282929;33501,271109;24272,258181;16520,244515;10244,230110;5445,214967;2123,199454;277,183571;277,167319;1754,151068;4707,135185;9136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30,145897;329930,162148;328453,178400;325500,194283;321070,210165;315163,225309;307780,240083;298921,254118;288584,267415;277141,279604;277141,279604" o:connectangles="0,0,0,0,0,0,0,0,0,0,0,0,0,0,0,0,0,0,0,0,0,0,0,0,0,0,0,0,0,0,0,0,0,0,0,0,0,0,0,0,0,0,0,0,0,0,0,0,0,0,0,0,0,0,0,0,0,0,0,0,0,0,0,0,0,0"/>
                    </v:shape>
                    <v:shape id="Prostoročno: oblika 158" o:spid="_x0000_s1056" style="position:absolute;left:13452;top:22069;width:3302;height:3294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" path="m277141,279604v-4061,4063,-8122,7387,-12551,11081c260160,294009,255730,297334,251300,300658v-4430,2955,-9229,5910,-14028,8495c232473,311739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8v-4799,-1847,-9598,-4063,-14397,-6649c76691,308784,72262,306198,67832,303243v-4430,-2955,-8491,-5909,-12552,-9603c51220,290316,47528,286622,43837,282929v-3692,-3694,-7014,-7757,-10336,-11820c30178,267046,27225,262614,24272,258181v-2953,-4432,-5537,-8864,-7752,-13666c14305,239713,12090,234912,10244,230110,8398,225309,6922,220138,5445,214967,3968,209796,2861,204625,2123,199454,1384,194283,646,188742,277,183571v-369,-5540,-369,-10711,,-16252c646,161779,1015,156608,1754,151068v738,-5541,1845,-10712,2953,-15883c5814,130014,7660,124474,9136,119303v1846,-5171,3692,-10342,5907,-15144c17258,99357,19842,94186,22426,89385v2584,-4802,5537,-9604,8860,-14036c34608,70917,37930,66484,41622,62052v3691,-4063,7383,-8126,11444,-12189c57126,45800,61187,42476,65617,38783v4430,-3325,8859,-6649,13289,-9973c83336,25855,88135,22900,92934,20315v4799,-2586,9967,-5171,14766,-7018c112499,11450,118036,9234,123204,7756v5169,-1477,10337,-2954,15874,-4062c144246,2585,149783,1847,155321,1108,160858,369,166026,,171563,v5538,,10706,,16243,369c192974,739,198511,1477,203680,2585v5168,1109,10336,2217,15504,3694c224352,7756,229151,9603,234319,11450v4799,1847,9598,4063,14397,6649c253515,20684,257945,23270,262375,26224v4429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6,15883c330299,151437,330299,156608,329930,162148v-370,5541,-739,10712,-1477,16252c327715,183941,326607,189112,325500,194283v-1108,5171,-2954,10711,-4430,15882c319224,215336,317378,220507,315163,225309v-2215,5171,-4799,9972,-7383,14774c305196,244884,302243,249686,298921,254118v-3323,4433,-6645,8865,-10337,13297c284893,271848,281202,275911,277141,279604r,xe" filled="f" strokecolor="#698e8a" strokeweight=".25572mm">
                      <v:stroke endcap="round"/>
                      <v:path arrowok="t" o:connecttype="custom" o:connectlocs="277141,279604;264590,290685;251300,300658;237272,309153;222506,316171;207002,321711;191128,325774;174886,328360;158643,329468;142400,329098;126527,326882;111022,323189;95887,318018;81490,311369;67832,303243;55280,293640;43837,282929;33501,271109;24272,258181;16520,244515;10244,230110;5445,214967;2123,199454;277,183571;277,167319;1754,151068;4707,135185;9136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30,145897;329930,162148;328453,178400;325500,194283;321070,210165;315163,225309;307780,240083;298921,254118;288584,267415;277141,279604;277141,279604" o:connectangles="0,0,0,0,0,0,0,0,0,0,0,0,0,0,0,0,0,0,0,0,0,0,0,0,0,0,0,0,0,0,0,0,0,0,0,0,0,0,0,0,0,0,0,0,0,0,0,0,0,0,0,0,0,0,0,0,0,0,0,0,0,0,0,0,0,0"/>
                    </v:shape>
                    <v:shape id="Prostoročno: oblika 159" o:spid="_x0000_s1057" style="position:absolute;left:2223;top:16144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473,8398,162148,6922,158455,5814,155131,4707,151437,3599,148113,2492,144419,1753,141095,1384,137401,646,133708,277,130014,277,126321v-369,-3694,-369,-7388,,-11081c277,111546,646,107853,1384,104159v369,-3693,1108,-7387,2215,-11081c4338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7799,8126,81490,6648,85182,5540,88873,4432,92565,3324,96256,2585v3692,-738,7383,-1477,11075,-1846c111022,369,114714,,118405,v3692,,7383,,11075,369c133172,739,136863,1108,140555,1847v3691,738,7013,1477,10705,2585c154951,5540,158274,6648,161596,8126v3323,1477,6645,2955,9967,4432c174886,14405,177839,16252,180792,18099v2953,1846,5907,4063,8491,6648c192236,26963,194820,29549,197404,32134v2584,2586,4799,5171,7014,8126c206633,43215,208848,46170,210693,49125v1846,2955,3692,6279,5169,9603c217338,62052,218815,65376,220291,68701v1108,3324,2215,7017,3323,10342c224721,82736,225459,86061,225829,89754v738,3694,1107,7387,1107,11081c227305,104528,227305,108222,226936,111916v,3693,-369,7387,-1107,11080c225459,126690,224721,130384,223614,134077v-739,3694,-1846,7387,-2953,10712c219553,148482,218076,151806,216600,155500v-1477,3324,-3323,6648,-5168,9973c209586,168797,207371,172121,205156,175076v-2215,2955,-4430,6279,-7014,8864c195558,18689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2,58728;220291,68701;223614,79043;225829,89754;226936,100835;226936,111916;225829,122996;223614,134077;220661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60" o:spid="_x0000_s1058" style="position:absolute;left:2223;top:16144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473,8398,162148,6922,158455,5814,155131,4707,151437,3599,148113,2492,144419,1753,141095,1384,137401,646,133708,277,130014,277,126321v-369,-3694,-369,-7388,,-11081c277,111546,646,107853,1384,104159v369,-3693,1108,-7387,2215,-11081c4338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7799,8126,81490,6648,85182,5540,88873,4432,92565,3324,96256,2585v3692,-738,7383,-1477,11075,-1846c111022,369,114714,,118405,v3692,,7383,,11075,369c133172,739,136863,1108,140555,1847v3691,738,7013,1477,10705,2585c154951,5540,158274,6648,161596,8126v3323,1477,6645,2955,9967,4432c174886,14405,177839,16252,180792,18099v2953,1846,5907,4063,8491,6648c192236,26963,194820,29549,197404,32134v2584,2586,4799,5171,7014,8126c206633,43215,208848,46170,210693,49125v1846,2955,3692,6279,5169,9603c217338,62052,218815,65376,220291,68701v1108,3324,2215,7017,3323,10342c224721,82736,225459,86061,225829,89754v738,3694,1107,7387,1107,11081c227305,104528,227305,108222,226936,111916v,3693,-369,7387,-1107,11080c225459,126690,224721,130384,223614,134077v-739,3694,-1846,7387,-2953,10712c219553,148482,218076,151806,216600,155500v-1477,3324,-3323,6648,-5168,9973c209586,168797,207371,172121,205156,175076v-2215,2955,-4430,6279,-7014,8864c195558,18689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2,58728;220291,68701;223614,79043;225829,89754;226936,100835;226936,111916;225829,122996;223614,134077;220661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61" o:spid="_x0000_s1059" style="position:absolute;left:5356;top:18589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" path="m103732,104528v-1477,1478,-2954,2955,-4799,4063c97087,10969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6v-1477,-1477,-2584,-2954,-4061,-4432c11075,99727,9967,97880,8860,96402,7752,94556,7014,93078,5906,91231,5168,89385,4061,87538,3691,85691,2953,83844,2215,81997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69v1477,-1477,2584,-2954,4430,-4432c21411,17360,22887,15882,24733,14774v1477,-1477,3323,-2585,5168,-3693c31747,9973,33224,8865,35069,7756,36915,6648,38761,5910,40607,5171v1845,-739,3691,-1477,5906,-2216c48359,2216,50574,1847,52420,1477,54265,1108,56480,739,58326,369,60172,,62387,,64232,v1846,,4061,,5907,369c71985,369,74200,739,76045,1108v1846,369,4061,739,5907,1477c83797,3324,85643,3694,87489,4432v1846,739,3691,1478,5537,2586c94872,8126,96349,8865,98194,9973v1477,1108,3323,2216,4799,3693c104470,14774,105947,16252,107423,17729v1477,1478,2584,2955,4061,4432c112591,23639,113699,25486,114806,26963v1108,1847,1846,3324,2953,5171c118498,33981,119605,35828,119974,37674v739,1847,1477,3694,1846,5541c122189,45062,122558,47278,122928,49125v369,1846,369,4063,738,5909c123666,56881,123666,59097,123666,60944v,1847,-369,4063,-369,5910c122928,68701,122558,70917,122189,72763v-369,1847,-1107,4063,-1845,5910c119605,80520,118867,82367,118129,84583v-739,1847,-1846,3694,-2954,5540c114068,91970,112960,93817,111853,95294v-1107,1847,-2584,3325,-3691,4802c106316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6;12182,101204;8860,96402;5906,91231;3691,85691;1846,80151;738,74241;0,68331;0,62422;369,56512;1477,50602;3322,44692;5537,38783;8490,33242;11813,28071;15504,23269;19934,18837;24733,14774;29901,11081;35069,7756;40607,5171;46513,2955;52420,1477;58326,369;64232,0;70139,369;76045,1108;81952,2585;87489,4432;93026,7018;98194,9973;102993,13666;107423,17729;111484,22161;114806,26963;117759,32134;119974,37674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62" o:spid="_x0000_s1060" style="position:absolute;left:5356;top:18589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6v-1477,-1477,-2584,-2954,-4061,-4432c11075,99727,9967,97880,8860,96402,7752,94556,7014,93078,5906,91231,5168,89385,4061,87538,3691,85691,2953,83844,2215,81997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69v1477,-1477,2584,-2954,4430,-4432c21411,17360,22887,15882,24733,14774v1477,-1477,3323,-2585,5168,-3693c31747,9973,33224,8865,35069,7756,36915,6648,38761,5910,40607,5171v1845,-739,3691,-1477,5906,-2216c48359,2216,50574,1847,52420,1477,54265,1108,56480,739,58326,369,60172,,62387,,64232,v1846,,4061,,5907,369c71985,369,74200,739,76045,1108v1846,369,4061,739,5907,1477c83797,3324,85643,3694,87489,4432v1846,739,3691,1478,5537,2586c94872,8126,96349,8865,98194,9973v1477,1108,3323,2216,4799,3693c104470,14774,105947,16252,107423,17729v1477,1478,2584,2955,4061,4432c112591,23639,113699,25486,114806,26963v1108,1847,1846,3324,2953,5171c118498,33981,119605,35828,119974,37674v739,1847,1477,3694,1846,5541c122189,45062,122558,47278,122928,49125v369,1846,369,4063,738,5909c123666,56881,123666,59097,123666,60944v,1847,-369,4063,-369,5910c123297,68701,122558,70917,122189,72763v-369,1847,-1107,4063,-1845,5910c119605,80520,118867,82367,118129,84583v-739,1847,-1846,3694,-2954,5540c114068,91970,112960,93817,111853,95294v-1107,1847,-2584,3325,-3691,4802c106316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6;12182,101204;8860,96402;5906,91231;3691,85691;1846,80151;738,74241;0,68331;0,62422;369,56512;1477,50602;3322,44692;5537,38783;8490,33242;11813,28071;15504,23269;19934,18837;24733,14774;29901,11081;35069,7756;40607,5171;46513,2955;52420,1477;58326,369;64232,0;70139,369;76045,1108;81952,2585;87489,4432;93026,7018;98194,9973;102993,13666;107423,17729;111484,22161;114806,26963;117759,32134;119974,37674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63" o:spid="_x0000_s1061" style="position:absolute;left:7455;top:19995;width:2267;height:2268;visibility:visible;mso-wrap-style:square;v-text-anchor:middle" coordsize="226694,226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" path="m190250,192265c144106,237327,72490,238435,30038,194851,-12415,151267,-9461,79611,36313,34549,82457,-10512,154073,-11620,196525,31964v42453,43584,39869,115240,-6275,160301l190250,192265xe" fillcolor="#698e8a" stroked="f" strokeweight="1.0228mm">
                      <v:stroke joinstyle="miter"/>
                      <v:path arrowok="t" o:connecttype="custom" o:connectlocs="190250,192265;30038,194851;36313,34549;196525,31964;190250,192265;190250,192265" o:connectangles="0,0,0,0,0,0"/>
                    </v:shape>
                    <v:shape id="Prostoročno: oblika 164" o:spid="_x0000_s1062" style="position:absolute;left:7455;top:19995;width:2267;height:2268;visibility:visible;mso-wrap-style:square;v-text-anchor:middle" coordsize="226694,226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" path="m190250,192265c144106,237327,72490,238435,30038,194851,-12415,151267,-9461,79611,36313,34549,82457,-10512,154073,-11620,196525,31964v42453,43584,39869,115240,-6275,160301l190250,192265xe" filled="f" strokecolor="#698e8a" strokeweight=".25572mm">
                      <v:stroke endcap="round"/>
                      <v:path arrowok="t" o:connecttype="custom" o:connectlocs="190250,192265;30038,194851;36313,34549;196525,31964;190250,192265;190250,192265" o:connectangles="0,0,0,0,0,0"/>
                    </v:shape>
                    <v:shape id="Prostoročno: oblika 165" o:spid="_x0000_s1063" style="position:absolute;left:9826;top:23177;width:1237;height:1233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" path="m103732,104528v-1477,1478,-2954,2955,-4799,4063c97456,110069,95610,111177,93765,112285v-1846,1108,-3323,2216,-5169,3324c86751,116717,84905,117456,83059,118195v-1846,738,-3691,1477,-5906,2216c74938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7v-1477,-1478,-2584,-2955,-4061,-4433c11075,99727,9967,97880,8860,96403,7752,94556,7014,93078,5906,91232,5168,89385,4061,87538,3691,85691,2953,83844,2215,81998,1846,80151,1477,78304,1107,76088,738,74241,369,72394,369,70178,,68331,,66485,,64268,,62422,,60575,369,58359,369,56512v,-1847,738,-4063,1108,-5910c1846,48755,2584,46539,3322,44692v739,-1846,1477,-3693,2215,-5909c6276,36936,7383,35089,8490,33242v1108,-1847,2215,-3693,3323,-5171c12920,26224,14397,24747,15504,23270v1477,-1478,2584,-2955,4430,-4433c21411,17360,22887,15882,24733,14774v1477,-1477,3322,-2585,5168,-3693c31747,9973,33224,8865,35069,7756,36915,6648,38761,5910,40607,5171v1845,-739,3691,-1477,5906,-2216c48359,2216,50574,1847,52420,1477,54265,1108,56480,739,58326,369,60172,,62387,,64232,v1846,,4061,,5907,369c71985,369,74199,739,76045,1108v1846,369,4061,739,5907,1477c83797,3324,85643,3694,87489,4432v1846,739,3691,1478,5537,2586c94872,8126,96349,8865,98194,9973v1477,1108,3323,2216,4799,3693c104470,14774,105947,16252,107423,17729v1477,1478,2584,2955,4061,4432c112591,23639,113699,25486,114806,26963v1108,1847,1846,3324,2953,5171c118498,33981,119605,35828,119974,37675v739,1846,1477,3693,1846,5540c122189,45062,122558,47278,122928,49125v369,1846,369,4063,738,5909c123666,56881,123666,59097,123666,60944v,1847,-369,4063,-369,5910c122928,68701,122558,70917,122189,72764v-369,1846,-1107,4063,-1846,5909c119605,80520,118867,82367,118129,84583v-739,1847,-1846,3694,-2954,5541c114068,91970,112960,93817,111853,95295v-1107,1846,-2584,3324,-3692,4801c106685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7;12182,101204;8860,96403;5906,91232;3691,85691;1846,80151;738,74241;0,68331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4;120343,78673;118129,84583;115175,90124;111853,95295;108161,100096;103732,104528;103732,104528" o:connectangles="0,0,0,0,0,0,0,0,0,0,0,0,0,0,0,0,0,0,0,0,0,0,0,0,0,0,0,0,0,0,0,0,0,0,0,0,0,0,0,0,0,0,0,0,0,0,0,0,0,0,0,0,0,0,0,0,0,0,0,0,0,0,0,0,0,0"/>
                    </v:shape>
                    <v:shape id="Prostoročno: oblika 166" o:spid="_x0000_s1064" style="position:absolute;left:9826;top:23177;width:1237;height:1233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7v-1477,-1478,-2584,-2955,-4061,-4433c11075,99727,9967,97880,8860,96403,7752,94556,7014,93078,5906,91232,5168,89385,4061,87538,3691,85691,2953,83844,2215,81998,1846,80151,1477,78304,1107,76088,738,74241,369,72394,369,70178,,68331,,66485,,64268,,62422,,60575,369,58359,369,56512v369,-1847,738,-4063,1108,-5910c1846,48755,2584,46539,3322,44692v739,-1846,1477,-3693,2215,-5909c6276,36936,7383,35089,8490,33242v1108,-1847,2215,-3693,3323,-5171c12920,26224,14397,24747,15504,23270v1477,-1478,2584,-2955,4430,-4433c21411,17360,22887,15882,24733,14774v1477,-1477,3322,-2585,5168,-3693c31747,9973,33224,8865,35069,7756,36915,6648,38761,5910,40607,5171v1845,-739,3691,-1477,5906,-2216c48359,2216,50574,1847,52420,1477,54265,1108,56480,739,58326,369,60172,,62387,,64232,v1846,,4061,,5907,369c71985,369,74199,739,76045,1108v1846,369,4061,739,5907,1477c83797,3324,85643,3694,87489,4432v1846,739,3691,1478,5537,2586c94872,8126,96349,8865,98194,9973v1477,1108,3323,2216,4799,3693c104470,14774,105947,16252,107423,17729v1477,1478,2584,2955,4061,4432c112591,23639,113699,25486,114806,26963v1108,1847,1846,3324,2953,5171c118498,33981,119605,35828,119974,37675v739,1846,1477,3693,1846,5540c122189,45062,122558,47278,122928,49125v369,1846,369,4063,738,5909c123666,56881,123666,59097,123666,60944v,1847,-369,4063,-369,5910c122928,68701,122558,70917,122189,72764v-369,1846,-1107,4063,-1846,5909c119605,80520,118867,82367,118129,84583v-739,1847,-1846,3694,-2954,5541c114068,91970,112960,93817,111853,95295v-1107,1846,-2584,3324,-3692,4801c106685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7;12182,101204;8860,96403;5906,91232;3691,85691;1846,80151;738,74241;0,68331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4;120343,78673;118129,84583;115175,90124;111853,95295;108161,100096;103732,104528;103732,104528" o:connectangles="0,0,0,0,0,0,0,0,0,0,0,0,0,0,0,0,0,0,0,0,0,0,0,0,0,0,0,0,0,0,0,0,0,0,0,0,0,0,0,0,0,0,0,0,0,0,0,0,0,0,0,0,0,0,0,0,0,0,0,0,0,0,0,0,0,0"/>
                    </v:shape>
                    <v:shape id="Prostoročno: oblika 167" o:spid="_x0000_s1065" style="position:absolute;left:11167;top:25323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5c20580,183941,18365,180986,16520,178031v-1846,-2955,-3692,-6279,-5169,-9603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4,9137,75349,10613,71656v1477,-3324,3322,-6649,5168,-9973c17627,58359,19842,55035,22057,52080v2215,-2955,4430,-6279,7014,-8865c31655,40260,34239,37675,36823,34720v2584,-2586,5537,-5171,8490,-7757c48267,24378,51220,22162,54542,20315v3323,-2216,6276,-4063,9598,-5910c67463,12558,70785,11081,74476,9603,77799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7,220291,68701v1477,3324,2215,7018,3323,10342c224721,82736,225460,86061,225829,89754v738,3694,1107,7387,1107,11081c227305,104528,227305,108222,226936,111916v-369,3693,-369,7387,-1107,11080c225090,126690,224721,130383,223614,134077v-739,3694,-1846,7387,-2954,10712c219553,148482,218076,151806,216600,155500v-1477,3324,-3323,6648,-5168,9973c209586,168797,207371,172121,205156,175076v-2215,2955,-4430,6279,-7014,8865c195927,186896,193343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6;16520,178031;11351,168428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1;190390,192436;190390,192436" o:connectangles="0,0,0,0,0,0,0,0,0,0,0,0,0,0,0,0,0,0,0,0,0,0,0,0,0,0,0,0,0,0,0,0,0,0,0,0,0,0,0,0,0,0,0,0,0,0,0,0,0,0,0,0,0,0,0,0,0,0,0,0,0,0,0,0,0,0"/>
                    </v:shape>
                    <v:shape id="Prostoročno: oblika 168" o:spid="_x0000_s1066" style="position:absolute;left:11167;top:25323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5c20580,183941,18365,180986,16520,178031v-1846,-2955,-3692,-6279,-5169,-9603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4,9137,75349,10613,71656v1477,-3324,3322,-6649,5168,-9973c17627,58359,19842,55035,22057,52080v2215,-2955,4430,-6279,7014,-8865c31655,40260,34239,37675,36823,34720v2584,-2586,5537,-5171,8490,-7757c48267,24378,51220,22162,54542,20315v3323,-2216,6276,-4063,9598,-5910c67463,12558,70785,11081,74476,9603,77799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7,220291,68701v1108,3324,2215,7018,3323,10342c224721,82736,225460,86061,225829,89754v738,3694,1107,7387,1107,11081c227305,104528,227305,108222,226936,111916v,3693,-369,7387,-1107,11080c225460,126690,224721,130383,223614,134077v-739,3694,-1846,7387,-2954,10712c219553,148482,218076,151806,216600,155500v-1477,3324,-3323,6648,-5168,9973c209586,168797,207371,172121,205156,175076v-2215,2955,-4430,6279,-7014,8865c195558,186526,193343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6;16520,178031;11351,168428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1;190390,192436;190390,192436" o:connectangles="0,0,0,0,0,0,0,0,0,0,0,0,0,0,0,0,0,0,0,0,0,0,0,0,0,0,0,0,0,0,0,0,0,0,0,0,0,0,0,0,0,0,0,0,0,0,0,0,0,0,0,0,0,0,0,0,0,0,0,0,0,0,0,0,0,0"/>
                    </v:shape>
                    <v:shape id="Prostoročno: oblika 169" o:spid="_x0000_s1067" style="position:absolute;left:690;top:18663;width:1240;height:1234;visibility:visible;mso-wrap-style:square;v-text-anchor:middle" coordsize="12403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" path="m104101,104528v-1477,1478,-2953,2955,-4799,4063c97825,110069,95979,111177,94134,112285v-1846,1108,-3323,2216,-5168,3324c87120,116717,85274,117456,83428,118195v-1845,738,-3691,1477,-5906,2216c75676,121150,73461,121519,71615,121888v-1845,370,-4060,739,-5906,1108c63863,123366,61648,123366,59803,123366v-1846,,-4061,,-5907,-370c52050,122996,49835,122627,47990,122258v-2215,-370,-4430,-739,-6276,-1108c39868,120411,38023,120041,36177,119303v-1846,-739,-3692,-1478,-5537,-2586c28794,115609,27317,114870,25471,113762v-1476,-1108,-3322,-2216,-4798,-3693c19196,108961,17719,107483,16243,106006v-1477,-1478,-2584,-2955,-4061,-4432c11075,100096,9967,98249,8860,96772,7752,94925,7014,93448,5906,91601,5168,89754,4061,87907,3692,86061,2953,84214,2215,82367,1846,80520,1477,78673,1107,76457,738,74610,369,72764,369,70547,,68701,,66854,,64638,,62791,,60944,369,58728,369,56881v738,-2585,1108,-4432,1477,-6279c2215,48755,2953,46539,3692,44692v738,-1846,1476,-3693,2214,-5909c6645,36936,7752,35089,8860,33242v1107,-1846,2215,-3693,3322,-5171c13289,26225,14766,24747,15874,23270v1476,-1478,2584,-2955,4429,-4433c21780,17360,23257,15882,25102,14774v1477,-1477,3323,-2585,5168,-3693c32116,9973,33593,8865,35439,7757,37284,6648,39130,5910,40976,5171v1846,-739,3691,-1477,5906,-2216c48728,2216,50943,1847,52789,1477,54634,1108,56849,739,58695,369,60541,,62756,,64602,v1845,,4060,,5906,369c72354,369,74569,739,76414,1108v2215,,4061,369,5907,1108c84167,2955,86012,3324,87858,4063v1846,739,3692,1477,5537,2585c95241,7757,96718,8495,98564,9603v1476,1108,3322,2216,4799,3694c104839,14405,106316,15882,107792,17360v1477,1477,2584,2955,4061,4432c112960,23270,114068,25116,115175,26594v1108,1847,1846,3324,2954,5171c118867,33612,119974,35459,120344,37305v738,1847,1476,3694,1845,5541c122558,44692,122928,46909,123297,48755v369,1847,369,4063,738,5910c124035,56512,124035,58728,124035,60575v,1847,-369,4063,-369,5910c123297,68331,122928,70547,122558,72394v-369,1847,-1107,4063,-1845,5910c119974,80151,119236,81998,118498,84214v-739,1847,-1846,3693,-2953,5540c114437,91601,113330,93448,112222,94925v-1107,1847,-2584,3324,-3691,4802c107054,101574,105577,103051,104101,104528r,xe" fillcolor="#698e8a" stroked="f" strokeweight="1.0228mm">
                      <v:stroke joinstyle="miter"/>
                      <v:path arrowok="t" o:connecttype="custom" o:connectlocs="104101,104528;99302,108591;94134,112285;88966,115609;83428,118195;77522,120411;71615,121888;65709,122996;59803,123366;53896,122996;47990,122258;41714,121150;36177,119303;30640,116717;25471,113762;20673,110069;16243,106006;12182,101574;8860,96772;5906,91601;3692,86061;1846,80520;738,74610;0,68701;0,62791;369,56881;1846,50602;3692,44692;5906,38783;8860,33242;12182,28071;15874,23270;20303,18837;25102,14774;30270,11081;35439,7757;40976,5171;46882,2955;52789,1477;58695,369;64602,0;70508,369;76414,1108;82321,2216;87858,4063;93395,6648;98564,9603;103363,13297;107792,17360;111853,21792;115175,26594;118129,31765;120344,37305;122189,42846;123297,48755;124035,54665;124035,60575;123666,66485;122558,72394;120713,78304;118498,84214;115545,89754;112222,94925;108531,99727;104101,104528;104101,104528" o:connectangles="0,0,0,0,0,0,0,0,0,0,0,0,0,0,0,0,0,0,0,0,0,0,0,0,0,0,0,0,0,0,0,0,0,0,0,0,0,0,0,0,0,0,0,0,0,0,0,0,0,0,0,0,0,0,0,0,0,0,0,0,0,0,0,0,0,0"/>
                    </v:shape>
                    <v:shape id="Prostoročno: oblika 170" o:spid="_x0000_s1068" style="position:absolute;left:690;top:18663;width:1240;height:1234;visibility:visible;mso-wrap-style:square;v-text-anchor:middle" coordsize="12403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" path="m104101,104528v-1477,1478,-2953,2955,-4799,4063c97825,110069,95979,111177,94134,112285v-1846,1108,-3323,2216,-5168,3324c87120,116717,85274,117456,83428,118195v-1845,738,-3691,1477,-5906,2216c75676,121150,73461,121519,71615,121888v-1845,370,-4060,739,-5906,1108c63863,123366,61648,123366,59803,123366v-1846,,-4061,,-5907,-370c52050,122996,49835,122627,47990,122258v-2215,-370,-4430,-739,-6276,-1108c39868,120411,38023,120041,36177,119303v-1846,-739,-3692,-1478,-5537,-2586c28794,115609,27317,114870,25471,113762v-1476,-1108,-3322,-2216,-4798,-3693c19196,108961,17719,107483,16243,106006v-1477,-1478,-2584,-2955,-4061,-4432c11075,100096,9967,98249,8860,96772,7752,94925,7014,93448,5906,91601,5168,89754,4061,87907,3692,86061,2953,84214,2215,82367,1846,80520,1477,78673,1107,76457,738,74610,369,72764,369,70547,,68701,,66854,,64638,,62791,,60944,369,58728,369,56881v738,-2585,1108,-4432,1477,-6279c2215,48755,2953,46539,3692,44692v738,-1846,1476,-3693,2214,-5909c6645,36936,7752,35089,8860,33242v1107,-1846,2215,-3693,3322,-5171c13289,26225,14766,24747,15874,23270v1476,-1478,2584,-2955,4429,-4433c21780,17360,23257,15882,25102,14774v1477,-1477,3323,-2585,5168,-3693c32116,9973,33593,8865,35439,7757,37284,6648,39130,5910,40976,5171v1846,-739,3691,-1477,5906,-2216c48728,2216,50943,1847,52789,1477,54634,1108,56849,739,58695,369,60541,,62756,,64602,v1845,,4060,,5906,369c72354,369,74569,739,76414,1108v2215,,4061,369,5907,1108c84167,2955,86012,3324,87858,4063v1846,739,3692,1477,5537,2585c95241,7757,96718,8495,98564,9603v1476,1108,3322,2216,4799,3694c104839,14405,106316,15882,107792,17360v1477,1477,2584,2955,4061,4432c112960,23270,114068,25116,115175,26594v1108,1847,1846,3324,2954,5171c118867,33612,119974,35459,120344,37305v738,1847,1476,3694,1845,5541c122558,44692,122928,46909,123297,48755v369,1847,369,4063,738,5910c124035,56512,124035,58728,124035,60575v,1847,-369,4063,-369,5910c123297,68331,122928,70547,122558,72394v-369,1847,-1107,4063,-1845,5910c119974,80151,119236,81998,118498,84214v-739,1847,-1846,3693,-2953,5540c114437,91601,113330,93448,112222,94925v-1107,1847,-2584,3324,-3691,4802c107054,101574,105577,103051,104101,104528r,xe" filled="f" strokecolor="#698e8a" strokeweight=".25572mm">
                      <v:stroke endcap="round"/>
                      <v:path arrowok="t" o:connecttype="custom" o:connectlocs="104101,104528;99302,108591;94134,112285;88966,115609;83428,118195;77522,120411;71615,121888;65709,122996;59803,123366;53896,122996;47990,122258;41714,121150;36177,119303;30640,116717;25471,113762;20673,110069;16243,106006;12182,101574;8860,96772;5906,91601;3692,86061;1846,80520;738,74610;0,68701;0,62791;369,56881;1846,50602;3692,44692;5906,38783;8860,33242;12182,28071;15874,23270;20303,18837;25102,14774;30270,11081;35439,7757;40976,5171;46882,2955;52789,1477;58695,369;64602,0;70508,369;76414,1108;82321,2216;87858,4063;93395,6648;98564,9603;103363,13297;107792,17360;111853,21792;115175,26594;118129,31765;120344,37305;122189,42846;123297,48755;124035,54665;124035,60575;123666,66485;122558,72394;120713,78304;118498,84214;115545,89754;112222,94925;108531,99727;104101,104528;104101,104528" o:connectangles="0,0,0,0,0,0,0,0,0,0,0,0,0,0,0,0,0,0,0,0,0,0,0,0,0,0,0,0,0,0,0,0,0,0,0,0,0,0,0,0,0,0,0,0,0,0,0,0,0,0,0,0,0,0,0,0,0,0,0,0,0,0,0,0,0,0"/>
                    </v:shape>
                    <v:shape id="Prostoročno: oblika 171" o:spid="_x0000_s1069" style="position:absolute;left:2064;top:20078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0v-369,-3693,-369,-7387,,-11080c277,111546,646,107853,1384,104159v369,-3693,1108,-7387,2215,-11081c4338,89385,5445,85691,6552,82367,7660,78673,9137,75349,10613,71655v1477,-3324,3322,-6648,5168,-9972c17627,58359,19842,55034,22057,52080v2215,-2955,4430,-6280,7014,-8865c31655,40260,34239,37675,36823,34720v2584,-2586,5537,-5171,8490,-7757c48267,24378,51220,22161,54542,20315v3323,-2217,6276,-4063,9598,-5910c67463,12558,70785,11081,74476,9603,77799,8126,81490,6648,85182,5540,88873,4432,92565,3324,96256,2585v3692,-738,7383,-1477,11075,-1846c111022,369,114714,,118405,v3692,,7383,,11075,369c133172,739,136863,1108,140555,1847v3691,738,7013,1477,10705,2585c154951,5540,158274,6648,161596,8126v3323,1477,6645,2955,9967,4432c174886,14405,177839,16252,180792,18098v2953,1847,5907,4063,8491,6649c192236,26963,194820,29549,197404,32134v2584,2586,4799,5171,7014,8126c206633,43215,208848,46170,210693,49125v1846,2955,3692,6279,5169,9603c217338,62052,218815,65376,220291,68701v1108,3324,2215,7017,3323,10342c224721,82736,225459,86060,225829,89754v738,3694,1107,7387,1107,11081c227305,104528,227305,108222,226936,111916v,3693,-369,7387,-1107,11080c225459,126690,224721,130383,223614,134077v-739,3694,-1846,7387,-2954,10711c219553,148482,218076,151806,216600,155500v-1477,3324,-3323,6648,-5168,9973c209586,168797,207371,172121,205156,175076v-2215,2955,-4430,6279,-7014,8864c195558,18726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5,0;129480,369;140555,1847;151260,4432;161596,8126;171563,12558;180792,18098;189283,24747;197404,32134;204418,40260;210693,49125;215862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72" o:spid="_x0000_s1070" style="position:absolute;left:2064;top:20078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0v-369,-3693,-369,-7387,,-11080c277,111546,646,107853,1384,104159v369,-3693,1108,-7387,2215,-11081c4338,89385,5445,85691,6552,82367,7660,79043,9137,75349,10613,71655v1477,-3324,3322,-6648,5168,-9972c17627,58359,19842,55034,22057,52080v2215,-2955,4430,-6280,7014,-8865c31655,40260,34239,37675,36823,34720v2584,-2586,5537,-5171,8490,-7757c48267,24378,51220,22161,54542,20315v3323,-2217,6276,-4063,9598,-5910c67463,12558,70785,11081,74476,9603,77799,8126,81490,6648,85182,5540,88873,4432,92565,3324,96256,2585v3692,-738,7383,-1477,11075,-1846c111022,369,114714,,118405,v3692,,7383,,11075,369c133172,739,136863,1108,140555,1847v3691,738,7013,1477,10705,2585c154951,5540,158274,6648,161596,8126v3323,1477,6645,2955,9967,4432c174886,14405,177839,16252,180792,18098v2953,1847,5907,4063,8491,6649c192236,26963,194820,29549,197404,32134v2584,2586,4799,5171,7014,8126c206633,43215,208848,46170,210693,49125v1846,2955,3692,6279,5169,9603c217338,62052,218815,65376,220291,68701v1108,3324,2215,7017,3323,10342c224721,82736,225459,86060,225829,89754v738,3694,1107,7387,1107,11081c227305,104528,227305,108222,226936,111916v,3693,-369,7387,-1107,11080c225459,126690,224721,130383,223614,134077v-739,3694,-1846,7387,-2954,10711c219553,148482,218076,151806,216600,155500v-1477,3324,-3323,6648,-5168,9973c209586,168797,207371,172121,205156,175076v-2215,2955,-4430,6279,-7014,8864c195558,18726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5,0;129480,369;140555,1847;151260,4432;161596,8126;171563,12558;180792,18098;189283,24747;197404,32134;204418,40260;210693,49125;215862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73" o:spid="_x0000_s1071" style="position:absolute;left:4131;top:22220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" path="m277141,279604v-4061,4063,-8122,7387,-12551,11081c260160,294009,255730,297333,251300,300658v-4430,2954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7v-4799,-1846,-9598,-4062,-14397,-6648c76691,308783,72261,306198,67832,303243v-4430,-2955,-8491,-5910,-12552,-9603c51220,289946,47528,286622,43837,282928v-3692,-3693,-7014,-7756,-10336,-11819c30178,267046,27225,262614,24272,258182v-2953,-4433,-5538,-8865,-7752,-13667c14305,239714,12090,234912,10244,230110,8398,225309,6922,220138,5445,214967,3968,209795,2861,204624,2123,199453,1384,194282,646,188742,277,183571v-369,-5540,-369,-10711,,-16252c646,161779,1015,156608,1753,151068v739,-5541,1846,-10712,2954,-15883c5814,130014,7660,124474,9137,119303v1845,-5171,3691,-10342,5906,-15144c17258,98988,19842,94186,22426,89385v2584,-4802,5537,-9604,8860,-14036c34608,70917,37930,66484,41622,62052v3691,-4063,7383,-8126,11444,-12189c57126,45800,61187,42476,65617,38783v4430,-3325,8859,-6649,13289,-9973c83336,25855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9c253515,20684,257945,23270,262375,26224v4430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5,15883c330299,151437,330299,156608,329929,162148v-369,5541,-738,10712,-1476,16252c327715,183940,326607,189111,325500,194282v-1108,5171,-2954,10712,-4430,15883c319224,215336,317378,220507,315163,225309v-2215,5171,-4799,9972,-7383,14774c305196,244885,302243,249686,298921,254119v-3323,4432,-6645,8864,-10337,13297c284893,271478,281201,275541,277141,279604r,xe" fillcolor="#698e8a" stroked="f" strokeweight="1.0228mm">
                      <v:stroke joinstyle="miter"/>
                      <v:path arrowok="t" o:connecttype="custom" o:connectlocs="277141,279604;264590,290685;251300,300658;237272,309153;222506,316171;207002,321711;191128,325774;174886,328360;158643,329468;142400,329098;126527,326882;111022,323189;95887,318017;81490,311369;67832,303243;55280,293640;43837,282928;33501,271109;24272,258182;16520,244515;10244,230110;5445,214967;2123,199453;277,183571;277,167319;1753,151068;4707,135185;9137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29,145897;329929,162148;328453,178400;325500,194282;321070,210165;315163,225309;307780,240083;298921,254119;288584,267416;277141,279604;277141,279604" o:connectangles="0,0,0,0,0,0,0,0,0,0,0,0,0,0,0,0,0,0,0,0,0,0,0,0,0,0,0,0,0,0,0,0,0,0,0,0,0,0,0,0,0,0,0,0,0,0,0,0,0,0,0,0,0,0,0,0,0,0,0,0,0,0,0,0,0,0"/>
                    </v:shape>
                    <v:shape id="Prostoročno: oblika 174" o:spid="_x0000_s1072" style="position:absolute;left:4131;top:22220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" path="m277141,279604v-4061,4063,-8122,7387,-12551,11081c260160,294009,255730,297333,251300,300658v-4430,2954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7v-4799,-1846,-9598,-4062,-14397,-6648c76691,308783,72261,306198,67832,303243v-4430,-2955,-8491,-5910,-12552,-9603c51220,290316,47528,286622,43837,282928v-3692,-3693,-7014,-7756,-10336,-11819c30178,267046,27225,262614,24272,258182v-2953,-4433,-5538,-8865,-7752,-13667c14305,239714,12090,234912,10244,230110,8398,225309,6922,220138,5445,214967,3968,209795,2861,204624,2123,199453,1384,194282,646,188742,277,183571v-369,-5540,-369,-10711,,-16252c646,161779,1015,156608,1753,151068v739,-5541,1846,-10712,2954,-15883c5814,130014,7660,124474,9137,119303v1845,-5171,3691,-10342,5906,-15144c17258,98988,19842,94186,22426,89385v2584,-4802,5537,-9604,8860,-14036c34608,70917,37930,66484,41622,62052v3691,-4063,7383,-8126,11444,-12189c57126,45800,61187,42476,65617,38783v4430,-3325,8859,-6649,13289,-9973c83336,25855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9c253515,20684,257945,23270,262375,26224v4430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5,15883c330299,151437,330299,156608,329929,162148v-369,5541,-738,10712,-1476,16252c327715,183940,326607,189111,325500,194282v-1108,5171,-2954,10712,-4430,15883c319224,215336,317378,220507,315163,225309v-2215,5171,-4799,9972,-7383,14774c305196,244885,302243,249686,298921,254119v-3323,4432,-6645,8864,-10337,13297c284893,271478,281201,275541,277141,279604r,xe" filled="f" strokecolor="#698e8a" strokeweight=".25572mm">
                      <v:stroke endcap="round"/>
                      <v:path arrowok="t" o:connecttype="custom" o:connectlocs="277141,279604;264590,290685;251300,300658;237272,309153;222506,316171;207002,321711;191128,325774;174886,328360;158643,329468;142400,329098;126527,326882;111022,323189;95887,318017;81490,311369;67832,303243;55280,293640;43837,282928;33501,271109;24272,258182;16520,244515;10244,230110;5445,214967;2123,199453;277,183571;277,167319;1753,151068;4707,135185;9137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29,145897;329929,162148;328453,178400;325500,194282;321070,210165;315163,225309;307780,240083;298921,254119;288584,267416;277141,279604;277141,279604" o:connectangles="0,0,0,0,0,0,0,0,0,0,0,0,0,0,0,0,0,0,0,0,0,0,0,0,0,0,0,0,0,0,0,0,0,0,0,0,0,0,0,0,0,0,0,0,0,0,0,0,0,0,0,0,0,0,0,0,0,0,0,0,0,0,0,0,0,0"/>
                    </v:shape>
                    <v:shape id="Prostoročno: oblika 175" o:spid="_x0000_s1073" style="position:absolute;left:7236;top:25385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7,227155v-3691,,-7383,,-11074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5,16520,178031v-1846,-2955,-3692,-6280,-5169,-9604c9875,165103,8398,161779,6922,158454,5814,155130,4707,151437,3599,148112,2492,144419,1753,141095,1384,137401,646,133708,277,130014,277,126320v-369,-3693,-369,-7387,,-11080c277,111546,646,107853,1384,104159v369,-3694,1108,-7387,2215,-11081c4337,89385,5445,85691,6552,82367,7660,78673,9137,75349,10613,71655v1477,-3693,3322,-6648,5168,-9972c17627,58358,19842,55034,22057,52079v2215,-2955,4430,-6279,7014,-8864c31655,40260,34239,37674,36823,34719v2584,-2585,5537,-5171,8490,-7756c48267,24378,51220,22161,54542,20315v3323,-2217,6276,-4063,9598,-5910c67462,12558,70785,11081,74476,9603,77799,8126,81490,6648,85182,5540,88873,4432,92565,3324,96256,2585v3692,-738,7383,-1477,11075,-1846c111022,369,114714,,118405,v3692,,7383,,11075,369c133171,739,136863,1108,140555,1847v3691,738,7013,1477,10705,2585c154951,5540,158274,6648,161596,8126v3323,1477,6645,2955,9967,4432c174886,14405,177839,16252,180792,18098v2953,1847,5907,4063,8491,6649c192236,26963,194820,29548,197404,32134v2584,2585,4799,5171,7014,8126c206633,43215,208848,46170,210693,49124v1846,2955,3692,6280,5169,9604c217338,62052,218815,65376,220291,68700v1108,3325,2215,7018,3323,10343c224721,82736,225459,86060,225829,89754v738,3694,1107,7387,1107,11081c227305,104528,227305,108222,226936,111916v,3693,-369,7387,-1107,11080c225459,126690,224721,130383,223614,134077v-739,3694,-1846,7387,-2954,10711c219553,148482,218076,151806,216600,155500v-1477,3324,-3323,6648,-5168,9972c209586,168797,207371,172121,205156,175076v-2215,2955,-4430,6279,-7014,8864c195558,18689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7,227155;97733,226786;86658,225309;75953,222723;65617,219030;55650,214597;46421,209057;37930,202408;29809,195021;22795,186895;16520,178031;11351,168427;6922,158454;3599,148112;1384,137401;277,126320;277,115240;1384,104159;3599,93078;6552,82367;10613,71655;15781,61683;22057,52079;29071,43215;36823,34719;45313,26963;54542,20315;64140,14405;74476,9603;85182,5540;96256,2585;107331,739;118405,0;129480,369;140555,1847;151260,4432;161596,8126;171563,12558;180792,18098;189283,24747;197404,32134;204418,40260;210693,49124;215862,58728;220291,68700;223614,79043;225829,89754;226936,100835;226936,111916;225829,122996;223614,134077;220660,144788;216600,155500;211432,165472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76" o:spid="_x0000_s1074" style="position:absolute;left:7236;top:25385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7,227155v-3691,,-7383,,-11074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5,16520,178031v-1846,-2955,-3692,-6280,-5169,-9604c9875,165103,8398,161779,6922,158454,5814,155130,4707,151437,3599,148112,2492,144419,1753,141095,1384,137401,646,133708,277,130014,277,126320v-369,-3693,-369,-7387,,-11080c277,111546,646,107853,1384,104159v369,-3694,1108,-7387,2215,-11081c4337,89385,5445,85691,6552,82367,7660,78673,9137,75349,10613,71655v1477,-3324,3322,-6648,5168,-9972c17627,58358,19842,55034,22057,52079v2215,-2955,4430,-6279,7014,-8864c31655,40260,34239,37674,36823,34719v2584,-2585,5537,-5171,8490,-7756c48267,24378,51220,22161,54542,20315v3323,-2217,6276,-4063,9598,-5910c67462,12558,70785,11081,74476,9603,77799,8126,81490,6648,85182,5540,88873,4432,92565,3324,96256,2585v3692,-738,7383,-1477,11075,-1846c111022,369,114714,,118405,v3692,,7383,,11075,369c133171,739,136863,1108,140555,1847v3691,738,7013,1477,10705,2585c154951,5540,158274,6648,161596,8126v3323,1477,6645,2955,9967,4432c174886,14405,177839,16252,180792,18098v2953,1847,5907,4063,8491,6649c192236,26963,194820,29548,197404,32134v2584,2585,4799,5171,7014,8126c206633,43215,208848,46170,210693,49124v1846,2955,3692,6280,5169,9604c217338,62052,218815,65376,220291,68700v1108,3325,2215,7018,3323,10343c224721,82736,225459,86060,225829,89754v738,3694,1107,7387,1107,11081c227305,104528,227305,108222,226936,111916v,3693,-369,7387,-1107,11080c225459,126690,224721,130383,223614,134077v-739,3694,-1846,7387,-2954,10711c219553,148482,218076,151806,216600,155500v-1477,3324,-3323,6648,-5168,9972c209586,168797,207371,172121,205156,175076v-2215,2955,-4430,6279,-7014,8864c195558,18689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7,227155;97733,226786;86658,225309;75953,222723;65617,219030;55650,214597;46421,209057;37930,202408;29809,195021;22795,186895;16520,178031;11351,168427;6922,158454;3599,148112;1384,137401;277,126320;277,115240;1384,104159;3599,93078;6552,82367;10613,71655;15781,61683;22057,52079;29071,43215;36823,34719;45313,26963;54542,20315;64140,14405;74476,9603;85182,5540;96256,2585;107331,739;118405,0;129480,369;140555,1847;151260,4432;161596,8126;171563,12558;180792,18098;189283,24747;197404,32134;204418,40260;210693,49124;215862,58728;220291,68700;223614,79043;225829,89754;226936,100835;226936,111916;225829,122996;223614,134077;220660,144788;216600,155500;211432,165472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77" o:spid="_x0000_s1075" style="position:absolute;left:9642;top:27842;width:1236;height:1233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50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7v-1477,-1478,-2584,-2955,-4061,-4433c11075,99727,9967,97880,8860,96403,7752,94556,7014,93078,5906,91232,5168,89385,4061,87538,3691,85691,2953,83845,2215,81998,1846,80151,1477,78304,1107,76088,738,74241,369,72394,369,70178,,68332,,66485,,64269,,62422,,60575,369,58359,369,56512v369,-1847,738,-4063,1108,-5910c1846,48755,2584,46539,3322,44692v739,-1846,1477,-3693,2215,-5909c6276,36936,7383,35089,8490,33242v1108,-1846,2215,-3693,3323,-5171c12920,26224,14397,24747,15504,23270v1477,-1478,2584,-2955,4430,-4433c21411,17360,22887,15882,24733,14774v1477,-1477,3322,-2585,5168,-3693c31747,9973,33224,8865,35069,7756,36915,6648,38761,5910,40607,5171v1845,-739,3691,-1477,5906,-2216c48359,2216,50574,1847,52420,1477,54265,1108,56480,739,58326,369,60172,,62387,,64232,v1846,,4061,,5907,369c71985,369,74199,739,76045,1108v1846,369,4061,739,5907,1477c83797,3324,85643,3694,87489,4432v1846,739,3691,1478,5537,2586c94872,8126,96349,8865,98194,9973v1477,1108,3323,2216,4799,3693c104470,14774,105947,16252,107423,17729v1477,1478,2584,2955,4061,4433c112591,23639,113699,25486,114806,26963v1108,1847,1846,3324,2953,5171c118498,33981,119605,35828,119974,37675v739,1846,1477,3693,1846,5540c122189,45062,122558,47278,122928,49125v369,1847,369,4063,738,5910c123666,56881,123666,59098,123666,60944v,1847,-369,4063,-369,5910c122928,68701,122558,70917,122189,72764v-369,1847,-1107,4063,-1846,5910c119605,80520,118867,82367,118129,84583v-739,1847,-1846,3694,-2954,5541c114068,91970,112960,93817,111853,95295v-1107,1846,-2584,3324,-3692,4801c106316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7;12182,101204;8860,96403;5906,91232;3691,85691;1846,80151;738,74241;0,68332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2;114806,26963;117759,32134;119974,37675;121820,43215;122928,49125;123666,55035;123666,60944;123297,66854;122189,72764;120343,78674;118129,84583;115175,90124;111853,95295;108161,100096;103732,104528;103732,104528" o:connectangles="0,0,0,0,0,0,0,0,0,0,0,0,0,0,0,0,0,0,0,0,0,0,0,0,0,0,0,0,0,0,0,0,0,0,0,0,0,0,0,0,0,0,0,0,0,0,0,0,0,0,0,0,0,0,0,0,0,0,0,0,0,0,0,0,0,0"/>
                    </v:shape>
                    <v:shape id="Prostoročno: oblika 178" o:spid="_x0000_s1076" style="position:absolute;left:9642;top:27842;width:1236;height:1233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" path="m103732,104528v-1477,1478,-2954,2955,-4799,4063c97456,110069,95610,111177,93765,112285v-1846,1108,-3323,2216,-5169,3324c86751,116717,84905,117456,83059,118195v-1846,738,-3691,1477,-5906,2216c75307,121150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7v-1477,-1478,-2584,-2955,-4061,-4433c11075,99727,9967,97880,8860,96403,7752,94556,7014,93078,5906,91232,5168,89385,4061,87538,3691,85691,2953,83845,2215,81998,1846,80151,1477,78304,1107,76088,738,74241,369,72394,369,70178,,68332,,66485,,64269,,62422,,60575,369,58359,369,56512v369,-1847,738,-4063,1108,-5910c1846,48755,2584,46539,3322,44692v739,-1846,1477,-3693,2215,-5909c6276,36936,7383,35089,8490,33242v1108,-1846,2215,-3693,3323,-5171c12920,26224,14397,24747,15504,23270v1477,-1478,2584,-2955,4430,-4433c21411,17360,22887,15882,24733,14774v1477,-1477,3322,-2585,5168,-3693c31747,9973,33224,8865,35069,7756,36915,6648,38761,5910,40607,5171v1845,-739,3691,-1477,5906,-2216c48359,2216,50574,1847,52420,1477,54265,1108,56480,739,58326,369,60172,,62387,,64232,v1846,,4061,,5907,369c71985,369,74199,739,76045,1108v1846,369,4061,739,5907,1477c83797,3324,85643,3694,87489,4432v1846,739,3691,1478,5537,2586c94872,8126,96349,8865,98194,9973v1477,1108,3323,2216,4799,3693c104470,14774,105947,16252,107423,17729v1477,1478,2584,2955,4061,4433c112591,23639,113699,25486,114806,26963v1108,1847,1846,3324,2953,5171c118498,33981,119605,35828,119974,37675v739,1846,1477,3693,1846,5540c122189,45062,122558,47278,122928,49125v369,1847,369,4063,738,5910c123666,56881,123666,59098,123666,60944v,1847,-369,4063,-369,5910c122928,68701,122558,70917,122189,72764v-369,1847,-1107,4063,-1846,5910c119605,80520,118867,82367,118129,84583v-739,1847,-1846,3694,-2954,5541c114068,91970,112960,93817,111853,95295v-1107,1846,-2584,3324,-3692,4801c106316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7;12182,101204;8860,96403;5906,91232;3691,85691;1846,80151;738,74241;0,68332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2;114806,26963;117759,32134;119974,37675;121820,43215;122928,49125;123666,55035;123666,60944;123297,66854;122189,72764;120343,78674;118129,84583;115175,90124;111853,95295;108161,100096;103732,104528;103732,104528" o:connectangles="0,0,0,0,0,0,0,0,0,0,0,0,0,0,0,0,0,0,0,0,0,0,0,0,0,0,0,0,0,0,0,0,0,0,0,0,0,0,0,0,0,0,0,0,0,0,0,0,0,0,0,0,0,0,0,0,0,0,0,0,0,0,0,0,0,0"/>
                    </v:shape>
                  </v:group>
                </w:pict>
              </mc:Fallback>
            </mc:AlternateContent>
          </w:r>
          <w:r w:rsidR="00B07CAC" w:rsidRPr="00FA21AC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752" behindDoc="1" locked="0" layoutInCell="1" allowOverlap="1" wp14:anchorId="4562A212" wp14:editId="5F138DDB">
                    <wp:simplePos x="0" y="0"/>
                    <wp:positionH relativeFrom="column">
                      <wp:posOffset>4812085</wp:posOffset>
                    </wp:positionH>
                    <wp:positionV relativeFrom="paragraph">
                      <wp:posOffset>-1653426</wp:posOffset>
                    </wp:positionV>
                    <wp:extent cx="3033395" cy="3101975"/>
                    <wp:effectExtent l="114300" t="76200" r="109855" b="79375"/>
                    <wp:wrapNone/>
                    <wp:docPr id="179" name="Grafika 1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 rot="9405237">
                              <a:off x="0" y="0"/>
                              <a:ext cx="3033395" cy="3101975"/>
                              <a:chOff x="4152" y="4432"/>
                              <a:chExt cx="3033505" cy="3102240"/>
                            </a:xfrm>
                            <a:solidFill>
                              <a:srgbClr val="6D9292">
                                <a:alpha val="20000"/>
                              </a:srgbClr>
                            </a:solidFill>
                          </wpg:grpSpPr>
                          <wps:wsp>
                            <wps:cNvPr id="180" name="Prostoročno: oblika 180"/>
                            <wps:cNvSpPr/>
                            <wps:spPr>
                              <a:xfrm>
                                <a:off x="4152" y="888676"/>
                                <a:ext cx="199157" cy="206471"/>
                              </a:xfrm>
                              <a:custGeom>
                                <a:avLst/>
                                <a:gdLst>
                                  <a:gd name="connsiteX0" fmla="*/ 188544 w 199157"/>
                                  <a:gd name="connsiteY0" fmla="*/ 62052 h 206471"/>
                                  <a:gd name="connsiteX1" fmla="*/ 192605 w 199157"/>
                                  <a:gd name="connsiteY1" fmla="*/ 71656 h 206471"/>
                                  <a:gd name="connsiteX2" fmla="*/ 195558 w 199157"/>
                                  <a:gd name="connsiteY2" fmla="*/ 81259 h 206471"/>
                                  <a:gd name="connsiteX3" fmla="*/ 197773 w 199157"/>
                                  <a:gd name="connsiteY3" fmla="*/ 91232 h 206471"/>
                                  <a:gd name="connsiteX4" fmla="*/ 198881 w 199157"/>
                                  <a:gd name="connsiteY4" fmla="*/ 101204 h 206471"/>
                                  <a:gd name="connsiteX5" fmla="*/ 198881 w 199157"/>
                                  <a:gd name="connsiteY5" fmla="*/ 111177 h 206471"/>
                                  <a:gd name="connsiteX6" fmla="*/ 198142 w 199157"/>
                                  <a:gd name="connsiteY6" fmla="*/ 121150 h 206471"/>
                                  <a:gd name="connsiteX7" fmla="*/ 196296 w 199157"/>
                                  <a:gd name="connsiteY7" fmla="*/ 131122 h 206471"/>
                                  <a:gd name="connsiteX8" fmla="*/ 193712 w 199157"/>
                                  <a:gd name="connsiteY8" fmla="*/ 140726 h 206471"/>
                                  <a:gd name="connsiteX9" fmla="*/ 190021 w 199157"/>
                                  <a:gd name="connsiteY9" fmla="*/ 149960 h 206471"/>
                                  <a:gd name="connsiteX10" fmla="*/ 185591 w 199157"/>
                                  <a:gd name="connsiteY10" fmla="*/ 158824 h 206471"/>
                                  <a:gd name="connsiteX11" fmla="*/ 180423 w 199157"/>
                                  <a:gd name="connsiteY11" fmla="*/ 166950 h 206471"/>
                                  <a:gd name="connsiteX12" fmla="*/ 174517 w 199157"/>
                                  <a:gd name="connsiteY12" fmla="*/ 174707 h 206471"/>
                                  <a:gd name="connsiteX13" fmla="*/ 167872 w 199157"/>
                                  <a:gd name="connsiteY13" fmla="*/ 181724 h 206471"/>
                                  <a:gd name="connsiteX14" fmla="*/ 160489 w 199157"/>
                                  <a:gd name="connsiteY14" fmla="*/ 188003 h 206471"/>
                                  <a:gd name="connsiteX15" fmla="*/ 152367 w 199157"/>
                                  <a:gd name="connsiteY15" fmla="*/ 193544 h 206471"/>
                                  <a:gd name="connsiteX16" fmla="*/ 143508 w 199157"/>
                                  <a:gd name="connsiteY16" fmla="*/ 197607 h 206471"/>
                                  <a:gd name="connsiteX17" fmla="*/ 134648 w 199157"/>
                                  <a:gd name="connsiteY17" fmla="*/ 201300 h 206471"/>
                                  <a:gd name="connsiteX18" fmla="*/ 125419 w 199157"/>
                                  <a:gd name="connsiteY18" fmla="*/ 203886 h 206471"/>
                                  <a:gd name="connsiteX19" fmla="*/ 115821 w 199157"/>
                                  <a:gd name="connsiteY19" fmla="*/ 205733 h 206471"/>
                                  <a:gd name="connsiteX20" fmla="*/ 106223 w 199157"/>
                                  <a:gd name="connsiteY20" fmla="*/ 206471 h 206471"/>
                                  <a:gd name="connsiteX21" fmla="*/ 96625 w 199157"/>
                                  <a:gd name="connsiteY21" fmla="*/ 206102 h 206471"/>
                                  <a:gd name="connsiteX22" fmla="*/ 87028 w 199157"/>
                                  <a:gd name="connsiteY22" fmla="*/ 204994 h 206471"/>
                                  <a:gd name="connsiteX23" fmla="*/ 77430 w 199157"/>
                                  <a:gd name="connsiteY23" fmla="*/ 202778 h 206471"/>
                                  <a:gd name="connsiteX24" fmla="*/ 68201 w 199157"/>
                                  <a:gd name="connsiteY24" fmla="*/ 199453 h 206471"/>
                                  <a:gd name="connsiteX25" fmla="*/ 58972 w 199157"/>
                                  <a:gd name="connsiteY25" fmla="*/ 195391 h 206471"/>
                                  <a:gd name="connsiteX26" fmla="*/ 50482 w 199157"/>
                                  <a:gd name="connsiteY26" fmla="*/ 190220 h 206471"/>
                                  <a:gd name="connsiteX27" fmla="*/ 42360 w 199157"/>
                                  <a:gd name="connsiteY27" fmla="*/ 184310 h 206471"/>
                                  <a:gd name="connsiteX28" fmla="*/ 34239 w 199157"/>
                                  <a:gd name="connsiteY28" fmla="*/ 177661 h 206471"/>
                                  <a:gd name="connsiteX29" fmla="*/ 27225 w 199157"/>
                                  <a:gd name="connsiteY29" fmla="*/ 170274 h 206471"/>
                                  <a:gd name="connsiteX30" fmla="*/ 20949 w 199157"/>
                                  <a:gd name="connsiteY30" fmla="*/ 162148 h 206471"/>
                                  <a:gd name="connsiteX31" fmla="*/ 15412 w 199157"/>
                                  <a:gd name="connsiteY31" fmla="*/ 153653 h 206471"/>
                                  <a:gd name="connsiteX32" fmla="*/ 10613 w 199157"/>
                                  <a:gd name="connsiteY32" fmla="*/ 144788 h 206471"/>
                                  <a:gd name="connsiteX33" fmla="*/ 6552 w 199157"/>
                                  <a:gd name="connsiteY33" fmla="*/ 135185 h 206471"/>
                                  <a:gd name="connsiteX34" fmla="*/ 3599 w 199157"/>
                                  <a:gd name="connsiteY34" fmla="*/ 125582 h 206471"/>
                                  <a:gd name="connsiteX35" fmla="*/ 1384 w 199157"/>
                                  <a:gd name="connsiteY35" fmla="*/ 115609 h 206471"/>
                                  <a:gd name="connsiteX36" fmla="*/ 277 w 199157"/>
                                  <a:gd name="connsiteY36" fmla="*/ 105637 h 206471"/>
                                  <a:gd name="connsiteX37" fmla="*/ 277 w 199157"/>
                                  <a:gd name="connsiteY37" fmla="*/ 95664 h 206471"/>
                                  <a:gd name="connsiteX38" fmla="*/ 1015 w 199157"/>
                                  <a:gd name="connsiteY38" fmla="*/ 85691 h 206471"/>
                                  <a:gd name="connsiteX39" fmla="*/ 2861 w 199157"/>
                                  <a:gd name="connsiteY39" fmla="*/ 75719 h 206471"/>
                                  <a:gd name="connsiteX40" fmla="*/ 5445 w 199157"/>
                                  <a:gd name="connsiteY40" fmla="*/ 66115 h 206471"/>
                                  <a:gd name="connsiteX41" fmla="*/ 9137 w 199157"/>
                                  <a:gd name="connsiteY41" fmla="*/ 56881 h 206471"/>
                                  <a:gd name="connsiteX42" fmla="*/ 13566 w 199157"/>
                                  <a:gd name="connsiteY42" fmla="*/ 48017 h 206471"/>
                                  <a:gd name="connsiteX43" fmla="*/ 18734 w 199157"/>
                                  <a:gd name="connsiteY43" fmla="*/ 39891 h 206471"/>
                                  <a:gd name="connsiteX44" fmla="*/ 24641 w 199157"/>
                                  <a:gd name="connsiteY44" fmla="*/ 32134 h 206471"/>
                                  <a:gd name="connsiteX45" fmla="*/ 31286 w 199157"/>
                                  <a:gd name="connsiteY45" fmla="*/ 25116 h 206471"/>
                                  <a:gd name="connsiteX46" fmla="*/ 38669 w 199157"/>
                                  <a:gd name="connsiteY46" fmla="*/ 18837 h 206471"/>
                                  <a:gd name="connsiteX47" fmla="*/ 46790 w 199157"/>
                                  <a:gd name="connsiteY47" fmla="*/ 13297 h 206471"/>
                                  <a:gd name="connsiteX48" fmla="*/ 55280 w 199157"/>
                                  <a:gd name="connsiteY48" fmla="*/ 8865 h 206471"/>
                                  <a:gd name="connsiteX49" fmla="*/ 64140 w 199157"/>
                                  <a:gd name="connsiteY49" fmla="*/ 5171 h 206471"/>
                                  <a:gd name="connsiteX50" fmla="*/ 73369 w 199157"/>
                                  <a:gd name="connsiteY50" fmla="*/ 2585 h 206471"/>
                                  <a:gd name="connsiteX51" fmla="*/ 82967 w 199157"/>
                                  <a:gd name="connsiteY51" fmla="*/ 739 h 206471"/>
                                  <a:gd name="connsiteX52" fmla="*/ 92565 w 199157"/>
                                  <a:gd name="connsiteY52" fmla="*/ 0 h 206471"/>
                                  <a:gd name="connsiteX53" fmla="*/ 102163 w 199157"/>
                                  <a:gd name="connsiteY53" fmla="*/ 369 h 206471"/>
                                  <a:gd name="connsiteX54" fmla="*/ 111761 w 199157"/>
                                  <a:gd name="connsiteY54" fmla="*/ 1477 h 206471"/>
                                  <a:gd name="connsiteX55" fmla="*/ 121359 w 199157"/>
                                  <a:gd name="connsiteY55" fmla="*/ 3694 h 206471"/>
                                  <a:gd name="connsiteX56" fmla="*/ 130587 w 199157"/>
                                  <a:gd name="connsiteY56" fmla="*/ 7018 h 206471"/>
                                  <a:gd name="connsiteX57" fmla="*/ 139816 w 199157"/>
                                  <a:gd name="connsiteY57" fmla="*/ 11081 h 206471"/>
                                  <a:gd name="connsiteX58" fmla="*/ 148307 w 199157"/>
                                  <a:gd name="connsiteY58" fmla="*/ 16252 h 206471"/>
                                  <a:gd name="connsiteX59" fmla="*/ 156428 w 199157"/>
                                  <a:gd name="connsiteY59" fmla="*/ 22162 h 206471"/>
                                  <a:gd name="connsiteX60" fmla="*/ 164180 w 199157"/>
                                  <a:gd name="connsiteY60" fmla="*/ 28810 h 206471"/>
                                  <a:gd name="connsiteX61" fmla="*/ 171194 w 199157"/>
                                  <a:gd name="connsiteY61" fmla="*/ 36197 h 206471"/>
                                  <a:gd name="connsiteX62" fmla="*/ 177470 w 199157"/>
                                  <a:gd name="connsiteY62" fmla="*/ 44323 h 206471"/>
                                  <a:gd name="connsiteX63" fmla="*/ 183007 w 199157"/>
                                  <a:gd name="connsiteY63" fmla="*/ 52818 h 206471"/>
                                  <a:gd name="connsiteX64" fmla="*/ 188544 w 199157"/>
                                  <a:gd name="connsiteY64" fmla="*/ 62052 h 206471"/>
                                  <a:gd name="connsiteX65" fmla="*/ 188544 w 199157"/>
                                  <a:gd name="connsiteY65" fmla="*/ 62052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9157" h="206471">
                                    <a:moveTo>
                                      <a:pt x="188544" y="62052"/>
                                    </a:moveTo>
                                    <a:cubicBezTo>
                                      <a:pt x="190021" y="65007"/>
                                      <a:pt x="191128" y="68331"/>
                                      <a:pt x="192605" y="71656"/>
                                    </a:cubicBezTo>
                                    <a:cubicBezTo>
                                      <a:pt x="193712" y="74980"/>
                                      <a:pt x="194820" y="77935"/>
                                      <a:pt x="195558" y="81259"/>
                                    </a:cubicBezTo>
                                    <a:cubicBezTo>
                                      <a:pt x="196296" y="84583"/>
                                      <a:pt x="197035" y="87907"/>
                                      <a:pt x="197773" y="91232"/>
                                    </a:cubicBezTo>
                                    <a:cubicBezTo>
                                      <a:pt x="198142" y="94556"/>
                                      <a:pt x="198511" y="97880"/>
                                      <a:pt x="198881" y="101204"/>
                                    </a:cubicBezTo>
                                    <a:cubicBezTo>
                                      <a:pt x="199250" y="104528"/>
                                      <a:pt x="199250" y="107853"/>
                                      <a:pt x="198881" y="111177"/>
                                    </a:cubicBezTo>
                                    <a:cubicBezTo>
                                      <a:pt x="198881" y="114501"/>
                                      <a:pt x="198511" y="117825"/>
                                      <a:pt x="198142" y="121150"/>
                                    </a:cubicBezTo>
                                    <a:cubicBezTo>
                                      <a:pt x="197773" y="124474"/>
                                      <a:pt x="197035" y="127798"/>
                                      <a:pt x="196296" y="131122"/>
                                    </a:cubicBezTo>
                                    <a:cubicBezTo>
                                      <a:pt x="195558" y="134446"/>
                                      <a:pt x="194820" y="137401"/>
                                      <a:pt x="193712" y="140726"/>
                                    </a:cubicBezTo>
                                    <a:cubicBezTo>
                                      <a:pt x="192605" y="144050"/>
                                      <a:pt x="191498" y="147005"/>
                                      <a:pt x="190021" y="149960"/>
                                    </a:cubicBezTo>
                                    <a:cubicBezTo>
                                      <a:pt x="188544" y="152914"/>
                                      <a:pt x="187068" y="155869"/>
                                      <a:pt x="185591" y="158824"/>
                                    </a:cubicBezTo>
                                    <a:cubicBezTo>
                                      <a:pt x="184114" y="161779"/>
                                      <a:pt x="182269" y="164364"/>
                                      <a:pt x="180423" y="166950"/>
                                    </a:cubicBezTo>
                                    <a:cubicBezTo>
                                      <a:pt x="178577" y="169535"/>
                                      <a:pt x="176362" y="172121"/>
                                      <a:pt x="174517" y="174707"/>
                                    </a:cubicBezTo>
                                    <a:cubicBezTo>
                                      <a:pt x="172302" y="177292"/>
                                      <a:pt x="170087" y="179508"/>
                                      <a:pt x="167872" y="181724"/>
                                    </a:cubicBezTo>
                                    <a:cubicBezTo>
                                      <a:pt x="165657" y="183941"/>
                                      <a:pt x="163073" y="186157"/>
                                      <a:pt x="160489" y="188003"/>
                                    </a:cubicBezTo>
                                    <a:cubicBezTo>
                                      <a:pt x="157905" y="189850"/>
                                      <a:pt x="155321" y="191697"/>
                                      <a:pt x="152367" y="193544"/>
                                    </a:cubicBezTo>
                                    <a:cubicBezTo>
                                      <a:pt x="149414" y="194652"/>
                                      <a:pt x="146461" y="196499"/>
                                      <a:pt x="143508" y="197607"/>
                                    </a:cubicBezTo>
                                    <a:cubicBezTo>
                                      <a:pt x="140555" y="199084"/>
                                      <a:pt x="137601" y="200192"/>
                                      <a:pt x="134648" y="201300"/>
                                    </a:cubicBezTo>
                                    <a:cubicBezTo>
                                      <a:pt x="131695" y="202408"/>
                                      <a:pt x="128373" y="203147"/>
                                      <a:pt x="125419" y="203886"/>
                                    </a:cubicBezTo>
                                    <a:cubicBezTo>
                                      <a:pt x="122097" y="204625"/>
                                      <a:pt x="119144" y="205363"/>
                                      <a:pt x="115821" y="205733"/>
                                    </a:cubicBezTo>
                                    <a:cubicBezTo>
                                      <a:pt x="112499" y="206102"/>
                                      <a:pt x="109546" y="206471"/>
                                      <a:pt x="106223" y="206471"/>
                                    </a:cubicBezTo>
                                    <a:cubicBezTo>
                                      <a:pt x="102901" y="206471"/>
                                      <a:pt x="99579" y="206471"/>
                                      <a:pt x="96625" y="206102"/>
                                    </a:cubicBezTo>
                                    <a:cubicBezTo>
                                      <a:pt x="93303" y="205733"/>
                                      <a:pt x="89981" y="205363"/>
                                      <a:pt x="87028" y="204994"/>
                                    </a:cubicBezTo>
                                    <a:cubicBezTo>
                                      <a:pt x="83705" y="204255"/>
                                      <a:pt x="80752" y="203516"/>
                                      <a:pt x="77430" y="202778"/>
                                    </a:cubicBezTo>
                                    <a:cubicBezTo>
                                      <a:pt x="74107" y="202039"/>
                                      <a:pt x="71154" y="200931"/>
                                      <a:pt x="68201" y="199453"/>
                                    </a:cubicBezTo>
                                    <a:cubicBezTo>
                                      <a:pt x="65248" y="198345"/>
                                      <a:pt x="61925" y="196868"/>
                                      <a:pt x="58972" y="195391"/>
                                    </a:cubicBezTo>
                                    <a:cubicBezTo>
                                      <a:pt x="56019" y="193913"/>
                                      <a:pt x="53066" y="192066"/>
                                      <a:pt x="50482" y="190220"/>
                                    </a:cubicBezTo>
                                    <a:cubicBezTo>
                                      <a:pt x="47528" y="188373"/>
                                      <a:pt x="44944" y="186526"/>
                                      <a:pt x="42360" y="184310"/>
                                    </a:cubicBezTo>
                                    <a:cubicBezTo>
                                      <a:pt x="39407" y="182463"/>
                                      <a:pt x="36823" y="18024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691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5591" y="55773"/>
                                      <a:pt x="187068" y="58728"/>
                                      <a:pt x="188544" y="62052"/>
                                    </a:cubicBezTo>
                                    <a:lnTo>
                                      <a:pt x="188544" y="6205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1" name="Prostoročno: oblika 181"/>
                            <wps:cNvSpPr/>
                            <wps:spPr>
                              <a:xfrm>
                                <a:off x="4152" y="888676"/>
                                <a:ext cx="199157" cy="206471"/>
                              </a:xfrm>
                              <a:custGeom>
                                <a:avLst/>
                                <a:gdLst>
                                  <a:gd name="connsiteX0" fmla="*/ 188544 w 199157"/>
                                  <a:gd name="connsiteY0" fmla="*/ 62052 h 206471"/>
                                  <a:gd name="connsiteX1" fmla="*/ 192605 w 199157"/>
                                  <a:gd name="connsiteY1" fmla="*/ 71656 h 206471"/>
                                  <a:gd name="connsiteX2" fmla="*/ 195558 w 199157"/>
                                  <a:gd name="connsiteY2" fmla="*/ 81259 h 206471"/>
                                  <a:gd name="connsiteX3" fmla="*/ 197773 w 199157"/>
                                  <a:gd name="connsiteY3" fmla="*/ 91232 h 206471"/>
                                  <a:gd name="connsiteX4" fmla="*/ 198881 w 199157"/>
                                  <a:gd name="connsiteY4" fmla="*/ 101204 h 206471"/>
                                  <a:gd name="connsiteX5" fmla="*/ 198881 w 199157"/>
                                  <a:gd name="connsiteY5" fmla="*/ 111177 h 206471"/>
                                  <a:gd name="connsiteX6" fmla="*/ 198142 w 199157"/>
                                  <a:gd name="connsiteY6" fmla="*/ 121150 h 206471"/>
                                  <a:gd name="connsiteX7" fmla="*/ 196296 w 199157"/>
                                  <a:gd name="connsiteY7" fmla="*/ 131122 h 206471"/>
                                  <a:gd name="connsiteX8" fmla="*/ 193712 w 199157"/>
                                  <a:gd name="connsiteY8" fmla="*/ 140726 h 206471"/>
                                  <a:gd name="connsiteX9" fmla="*/ 190021 w 199157"/>
                                  <a:gd name="connsiteY9" fmla="*/ 149960 h 206471"/>
                                  <a:gd name="connsiteX10" fmla="*/ 185591 w 199157"/>
                                  <a:gd name="connsiteY10" fmla="*/ 158824 h 206471"/>
                                  <a:gd name="connsiteX11" fmla="*/ 180423 w 199157"/>
                                  <a:gd name="connsiteY11" fmla="*/ 166950 h 206471"/>
                                  <a:gd name="connsiteX12" fmla="*/ 174517 w 199157"/>
                                  <a:gd name="connsiteY12" fmla="*/ 174707 h 206471"/>
                                  <a:gd name="connsiteX13" fmla="*/ 167872 w 199157"/>
                                  <a:gd name="connsiteY13" fmla="*/ 181724 h 206471"/>
                                  <a:gd name="connsiteX14" fmla="*/ 160489 w 199157"/>
                                  <a:gd name="connsiteY14" fmla="*/ 188003 h 206471"/>
                                  <a:gd name="connsiteX15" fmla="*/ 152367 w 199157"/>
                                  <a:gd name="connsiteY15" fmla="*/ 193544 h 206471"/>
                                  <a:gd name="connsiteX16" fmla="*/ 143508 w 199157"/>
                                  <a:gd name="connsiteY16" fmla="*/ 197607 h 206471"/>
                                  <a:gd name="connsiteX17" fmla="*/ 134648 w 199157"/>
                                  <a:gd name="connsiteY17" fmla="*/ 201300 h 206471"/>
                                  <a:gd name="connsiteX18" fmla="*/ 125419 w 199157"/>
                                  <a:gd name="connsiteY18" fmla="*/ 203886 h 206471"/>
                                  <a:gd name="connsiteX19" fmla="*/ 115821 w 199157"/>
                                  <a:gd name="connsiteY19" fmla="*/ 205733 h 206471"/>
                                  <a:gd name="connsiteX20" fmla="*/ 106223 w 199157"/>
                                  <a:gd name="connsiteY20" fmla="*/ 206471 h 206471"/>
                                  <a:gd name="connsiteX21" fmla="*/ 96625 w 199157"/>
                                  <a:gd name="connsiteY21" fmla="*/ 206102 h 206471"/>
                                  <a:gd name="connsiteX22" fmla="*/ 87028 w 199157"/>
                                  <a:gd name="connsiteY22" fmla="*/ 204994 h 206471"/>
                                  <a:gd name="connsiteX23" fmla="*/ 77430 w 199157"/>
                                  <a:gd name="connsiteY23" fmla="*/ 202778 h 206471"/>
                                  <a:gd name="connsiteX24" fmla="*/ 68201 w 199157"/>
                                  <a:gd name="connsiteY24" fmla="*/ 199453 h 206471"/>
                                  <a:gd name="connsiteX25" fmla="*/ 58972 w 199157"/>
                                  <a:gd name="connsiteY25" fmla="*/ 195391 h 206471"/>
                                  <a:gd name="connsiteX26" fmla="*/ 50482 w 199157"/>
                                  <a:gd name="connsiteY26" fmla="*/ 190220 h 206471"/>
                                  <a:gd name="connsiteX27" fmla="*/ 42360 w 199157"/>
                                  <a:gd name="connsiteY27" fmla="*/ 184310 h 206471"/>
                                  <a:gd name="connsiteX28" fmla="*/ 34239 w 199157"/>
                                  <a:gd name="connsiteY28" fmla="*/ 177661 h 206471"/>
                                  <a:gd name="connsiteX29" fmla="*/ 27225 w 199157"/>
                                  <a:gd name="connsiteY29" fmla="*/ 170274 h 206471"/>
                                  <a:gd name="connsiteX30" fmla="*/ 20949 w 199157"/>
                                  <a:gd name="connsiteY30" fmla="*/ 162148 h 206471"/>
                                  <a:gd name="connsiteX31" fmla="*/ 15412 w 199157"/>
                                  <a:gd name="connsiteY31" fmla="*/ 153653 h 206471"/>
                                  <a:gd name="connsiteX32" fmla="*/ 10613 w 199157"/>
                                  <a:gd name="connsiteY32" fmla="*/ 144788 h 206471"/>
                                  <a:gd name="connsiteX33" fmla="*/ 6552 w 199157"/>
                                  <a:gd name="connsiteY33" fmla="*/ 135185 h 206471"/>
                                  <a:gd name="connsiteX34" fmla="*/ 3599 w 199157"/>
                                  <a:gd name="connsiteY34" fmla="*/ 125582 h 206471"/>
                                  <a:gd name="connsiteX35" fmla="*/ 1384 w 199157"/>
                                  <a:gd name="connsiteY35" fmla="*/ 115609 h 206471"/>
                                  <a:gd name="connsiteX36" fmla="*/ 277 w 199157"/>
                                  <a:gd name="connsiteY36" fmla="*/ 105637 h 206471"/>
                                  <a:gd name="connsiteX37" fmla="*/ 277 w 199157"/>
                                  <a:gd name="connsiteY37" fmla="*/ 95664 h 206471"/>
                                  <a:gd name="connsiteX38" fmla="*/ 1015 w 199157"/>
                                  <a:gd name="connsiteY38" fmla="*/ 85691 h 206471"/>
                                  <a:gd name="connsiteX39" fmla="*/ 2861 w 199157"/>
                                  <a:gd name="connsiteY39" fmla="*/ 75719 h 206471"/>
                                  <a:gd name="connsiteX40" fmla="*/ 5445 w 199157"/>
                                  <a:gd name="connsiteY40" fmla="*/ 66115 h 206471"/>
                                  <a:gd name="connsiteX41" fmla="*/ 9137 w 199157"/>
                                  <a:gd name="connsiteY41" fmla="*/ 56881 h 206471"/>
                                  <a:gd name="connsiteX42" fmla="*/ 13566 w 199157"/>
                                  <a:gd name="connsiteY42" fmla="*/ 48017 h 206471"/>
                                  <a:gd name="connsiteX43" fmla="*/ 18734 w 199157"/>
                                  <a:gd name="connsiteY43" fmla="*/ 39891 h 206471"/>
                                  <a:gd name="connsiteX44" fmla="*/ 24641 w 199157"/>
                                  <a:gd name="connsiteY44" fmla="*/ 32134 h 206471"/>
                                  <a:gd name="connsiteX45" fmla="*/ 31286 w 199157"/>
                                  <a:gd name="connsiteY45" fmla="*/ 25116 h 206471"/>
                                  <a:gd name="connsiteX46" fmla="*/ 38669 w 199157"/>
                                  <a:gd name="connsiteY46" fmla="*/ 18837 h 206471"/>
                                  <a:gd name="connsiteX47" fmla="*/ 46790 w 199157"/>
                                  <a:gd name="connsiteY47" fmla="*/ 13297 h 206471"/>
                                  <a:gd name="connsiteX48" fmla="*/ 55280 w 199157"/>
                                  <a:gd name="connsiteY48" fmla="*/ 8865 h 206471"/>
                                  <a:gd name="connsiteX49" fmla="*/ 64140 w 199157"/>
                                  <a:gd name="connsiteY49" fmla="*/ 5171 h 206471"/>
                                  <a:gd name="connsiteX50" fmla="*/ 73369 w 199157"/>
                                  <a:gd name="connsiteY50" fmla="*/ 2585 h 206471"/>
                                  <a:gd name="connsiteX51" fmla="*/ 82967 w 199157"/>
                                  <a:gd name="connsiteY51" fmla="*/ 739 h 206471"/>
                                  <a:gd name="connsiteX52" fmla="*/ 92565 w 199157"/>
                                  <a:gd name="connsiteY52" fmla="*/ 0 h 206471"/>
                                  <a:gd name="connsiteX53" fmla="*/ 102163 w 199157"/>
                                  <a:gd name="connsiteY53" fmla="*/ 369 h 206471"/>
                                  <a:gd name="connsiteX54" fmla="*/ 111761 w 199157"/>
                                  <a:gd name="connsiteY54" fmla="*/ 1477 h 206471"/>
                                  <a:gd name="connsiteX55" fmla="*/ 121359 w 199157"/>
                                  <a:gd name="connsiteY55" fmla="*/ 3694 h 206471"/>
                                  <a:gd name="connsiteX56" fmla="*/ 130587 w 199157"/>
                                  <a:gd name="connsiteY56" fmla="*/ 7018 h 206471"/>
                                  <a:gd name="connsiteX57" fmla="*/ 139816 w 199157"/>
                                  <a:gd name="connsiteY57" fmla="*/ 11081 h 206471"/>
                                  <a:gd name="connsiteX58" fmla="*/ 148307 w 199157"/>
                                  <a:gd name="connsiteY58" fmla="*/ 16252 h 206471"/>
                                  <a:gd name="connsiteX59" fmla="*/ 156428 w 199157"/>
                                  <a:gd name="connsiteY59" fmla="*/ 22162 h 206471"/>
                                  <a:gd name="connsiteX60" fmla="*/ 164180 w 199157"/>
                                  <a:gd name="connsiteY60" fmla="*/ 28810 h 206471"/>
                                  <a:gd name="connsiteX61" fmla="*/ 171194 w 199157"/>
                                  <a:gd name="connsiteY61" fmla="*/ 36197 h 206471"/>
                                  <a:gd name="connsiteX62" fmla="*/ 177470 w 199157"/>
                                  <a:gd name="connsiteY62" fmla="*/ 44323 h 206471"/>
                                  <a:gd name="connsiteX63" fmla="*/ 183007 w 199157"/>
                                  <a:gd name="connsiteY63" fmla="*/ 52818 h 206471"/>
                                  <a:gd name="connsiteX64" fmla="*/ 188544 w 199157"/>
                                  <a:gd name="connsiteY64" fmla="*/ 62052 h 206471"/>
                                  <a:gd name="connsiteX65" fmla="*/ 188544 w 199157"/>
                                  <a:gd name="connsiteY65" fmla="*/ 62052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9157" h="206471">
                                    <a:moveTo>
                                      <a:pt x="188544" y="62052"/>
                                    </a:moveTo>
                                    <a:cubicBezTo>
                                      <a:pt x="190021" y="65007"/>
                                      <a:pt x="191128" y="68331"/>
                                      <a:pt x="192605" y="71656"/>
                                    </a:cubicBezTo>
                                    <a:cubicBezTo>
                                      <a:pt x="193712" y="74980"/>
                                      <a:pt x="194820" y="77935"/>
                                      <a:pt x="195558" y="81259"/>
                                    </a:cubicBezTo>
                                    <a:cubicBezTo>
                                      <a:pt x="196296" y="84583"/>
                                      <a:pt x="197035" y="87907"/>
                                      <a:pt x="197773" y="91232"/>
                                    </a:cubicBezTo>
                                    <a:cubicBezTo>
                                      <a:pt x="198142" y="94556"/>
                                      <a:pt x="198511" y="97880"/>
                                      <a:pt x="198881" y="101204"/>
                                    </a:cubicBezTo>
                                    <a:cubicBezTo>
                                      <a:pt x="199250" y="104528"/>
                                      <a:pt x="199250" y="107853"/>
                                      <a:pt x="198881" y="111177"/>
                                    </a:cubicBezTo>
                                    <a:cubicBezTo>
                                      <a:pt x="198881" y="114501"/>
                                      <a:pt x="198511" y="117825"/>
                                      <a:pt x="198142" y="121150"/>
                                    </a:cubicBezTo>
                                    <a:cubicBezTo>
                                      <a:pt x="197773" y="124474"/>
                                      <a:pt x="197035" y="127798"/>
                                      <a:pt x="196296" y="131122"/>
                                    </a:cubicBezTo>
                                    <a:cubicBezTo>
                                      <a:pt x="195558" y="134446"/>
                                      <a:pt x="194820" y="137401"/>
                                      <a:pt x="193712" y="140726"/>
                                    </a:cubicBezTo>
                                    <a:cubicBezTo>
                                      <a:pt x="192605" y="144050"/>
                                      <a:pt x="191498" y="147005"/>
                                      <a:pt x="190021" y="149960"/>
                                    </a:cubicBezTo>
                                    <a:cubicBezTo>
                                      <a:pt x="188544" y="152914"/>
                                      <a:pt x="187068" y="155869"/>
                                      <a:pt x="185591" y="158824"/>
                                    </a:cubicBezTo>
                                    <a:cubicBezTo>
                                      <a:pt x="184114" y="161779"/>
                                      <a:pt x="182269" y="164364"/>
                                      <a:pt x="180423" y="166950"/>
                                    </a:cubicBezTo>
                                    <a:cubicBezTo>
                                      <a:pt x="178577" y="169535"/>
                                      <a:pt x="176362" y="172121"/>
                                      <a:pt x="174517" y="174707"/>
                                    </a:cubicBezTo>
                                    <a:cubicBezTo>
                                      <a:pt x="172302" y="177292"/>
                                      <a:pt x="170087" y="179508"/>
                                      <a:pt x="167872" y="181724"/>
                                    </a:cubicBezTo>
                                    <a:cubicBezTo>
                                      <a:pt x="165657" y="183941"/>
                                      <a:pt x="163073" y="186157"/>
                                      <a:pt x="160489" y="188003"/>
                                    </a:cubicBezTo>
                                    <a:cubicBezTo>
                                      <a:pt x="157905" y="189850"/>
                                      <a:pt x="155321" y="191697"/>
                                      <a:pt x="152367" y="193544"/>
                                    </a:cubicBezTo>
                                    <a:cubicBezTo>
                                      <a:pt x="149414" y="194652"/>
                                      <a:pt x="146461" y="196499"/>
                                      <a:pt x="143508" y="197607"/>
                                    </a:cubicBezTo>
                                    <a:cubicBezTo>
                                      <a:pt x="140555" y="199084"/>
                                      <a:pt x="137601" y="200192"/>
                                      <a:pt x="134648" y="201300"/>
                                    </a:cubicBezTo>
                                    <a:cubicBezTo>
                                      <a:pt x="131695" y="202408"/>
                                      <a:pt x="128373" y="203147"/>
                                      <a:pt x="125419" y="203886"/>
                                    </a:cubicBezTo>
                                    <a:cubicBezTo>
                                      <a:pt x="122097" y="204625"/>
                                      <a:pt x="119144" y="205363"/>
                                      <a:pt x="115821" y="205733"/>
                                    </a:cubicBezTo>
                                    <a:cubicBezTo>
                                      <a:pt x="112499" y="206102"/>
                                      <a:pt x="109546" y="206471"/>
                                      <a:pt x="106223" y="206471"/>
                                    </a:cubicBezTo>
                                    <a:cubicBezTo>
                                      <a:pt x="102901" y="206471"/>
                                      <a:pt x="99579" y="206471"/>
                                      <a:pt x="96625" y="206102"/>
                                    </a:cubicBezTo>
                                    <a:cubicBezTo>
                                      <a:pt x="93303" y="205733"/>
                                      <a:pt x="89981" y="205363"/>
                                      <a:pt x="87028" y="204994"/>
                                    </a:cubicBezTo>
                                    <a:cubicBezTo>
                                      <a:pt x="83705" y="204255"/>
                                      <a:pt x="80752" y="203516"/>
                                      <a:pt x="77430" y="202778"/>
                                    </a:cubicBezTo>
                                    <a:cubicBezTo>
                                      <a:pt x="74107" y="202039"/>
                                      <a:pt x="71154" y="200931"/>
                                      <a:pt x="68201" y="199453"/>
                                    </a:cubicBezTo>
                                    <a:cubicBezTo>
                                      <a:pt x="65248" y="198345"/>
                                      <a:pt x="61925" y="196868"/>
                                      <a:pt x="58972" y="195391"/>
                                    </a:cubicBezTo>
                                    <a:cubicBezTo>
                                      <a:pt x="56019" y="193913"/>
                                      <a:pt x="53066" y="192066"/>
                                      <a:pt x="50482" y="190220"/>
                                    </a:cubicBezTo>
                                    <a:cubicBezTo>
                                      <a:pt x="47528" y="188373"/>
                                      <a:pt x="44944" y="186526"/>
                                      <a:pt x="42360" y="184310"/>
                                    </a:cubicBezTo>
                                    <a:cubicBezTo>
                                      <a:pt x="39407" y="182463"/>
                                      <a:pt x="36823" y="18024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691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5591" y="55773"/>
                                      <a:pt x="187068" y="58728"/>
                                      <a:pt x="188544" y="62052"/>
                                    </a:cubicBezTo>
                                    <a:lnTo>
                                      <a:pt x="188544" y="6205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2" name="Prostoročno: oblika 182"/>
                            <wps:cNvSpPr/>
                            <wps:spPr>
                              <a:xfrm>
                                <a:off x="321900" y="617197"/>
                                <a:ext cx="363614" cy="377114"/>
                              </a:xfrm>
                              <a:custGeom>
                                <a:avLst/>
                                <a:gdLst>
                                  <a:gd name="connsiteX0" fmla="*/ 344788 w 363614"/>
                                  <a:gd name="connsiteY0" fmla="*/ 112285 h 377114"/>
                                  <a:gd name="connsiteX1" fmla="*/ 351802 w 363614"/>
                                  <a:gd name="connsiteY1" fmla="*/ 129645 h 377114"/>
                                  <a:gd name="connsiteX2" fmla="*/ 357339 w 363614"/>
                                  <a:gd name="connsiteY2" fmla="*/ 147374 h 377114"/>
                                  <a:gd name="connsiteX3" fmla="*/ 361030 w 363614"/>
                                  <a:gd name="connsiteY3" fmla="*/ 165473 h 377114"/>
                                  <a:gd name="connsiteX4" fmla="*/ 363245 w 363614"/>
                                  <a:gd name="connsiteY4" fmla="*/ 183941 h 377114"/>
                                  <a:gd name="connsiteX5" fmla="*/ 363615 w 363614"/>
                                  <a:gd name="connsiteY5" fmla="*/ 202408 h 377114"/>
                                  <a:gd name="connsiteX6" fmla="*/ 362138 w 363614"/>
                                  <a:gd name="connsiteY6" fmla="*/ 220876 h 377114"/>
                                  <a:gd name="connsiteX7" fmla="*/ 358816 w 363614"/>
                                  <a:gd name="connsiteY7" fmla="*/ 238975 h 377114"/>
                                  <a:gd name="connsiteX8" fmla="*/ 354017 w 363614"/>
                                  <a:gd name="connsiteY8" fmla="*/ 256704 h 377114"/>
                                  <a:gd name="connsiteX9" fmla="*/ 347372 w 363614"/>
                                  <a:gd name="connsiteY9" fmla="*/ 273695 h 377114"/>
                                  <a:gd name="connsiteX10" fmla="*/ 339251 w 363614"/>
                                  <a:gd name="connsiteY10" fmla="*/ 289946 h 377114"/>
                                  <a:gd name="connsiteX11" fmla="*/ 329653 w 363614"/>
                                  <a:gd name="connsiteY11" fmla="*/ 305090 h 377114"/>
                                  <a:gd name="connsiteX12" fmla="*/ 318578 w 363614"/>
                                  <a:gd name="connsiteY12" fmla="*/ 319126 h 377114"/>
                                  <a:gd name="connsiteX13" fmla="*/ 306027 w 363614"/>
                                  <a:gd name="connsiteY13" fmla="*/ 331684 h 377114"/>
                                  <a:gd name="connsiteX14" fmla="*/ 292737 w 363614"/>
                                  <a:gd name="connsiteY14" fmla="*/ 343134 h 377114"/>
                                  <a:gd name="connsiteX15" fmla="*/ 277971 w 363614"/>
                                  <a:gd name="connsiteY15" fmla="*/ 353107 h 377114"/>
                                  <a:gd name="connsiteX16" fmla="*/ 262467 w 363614"/>
                                  <a:gd name="connsiteY16" fmla="*/ 361232 h 377114"/>
                                  <a:gd name="connsiteX17" fmla="*/ 246224 w 363614"/>
                                  <a:gd name="connsiteY17" fmla="*/ 367881 h 377114"/>
                                  <a:gd name="connsiteX18" fmla="*/ 229243 w 363614"/>
                                  <a:gd name="connsiteY18" fmla="*/ 372683 h 377114"/>
                                  <a:gd name="connsiteX19" fmla="*/ 211893 w 363614"/>
                                  <a:gd name="connsiteY19" fmla="*/ 375637 h 377114"/>
                                  <a:gd name="connsiteX20" fmla="*/ 194174 w 363614"/>
                                  <a:gd name="connsiteY20" fmla="*/ 377115 h 377114"/>
                                  <a:gd name="connsiteX21" fmla="*/ 176455 w 363614"/>
                                  <a:gd name="connsiteY21" fmla="*/ 376746 h 377114"/>
                                  <a:gd name="connsiteX22" fmla="*/ 158735 w 363614"/>
                                  <a:gd name="connsiteY22" fmla="*/ 374529 h 377114"/>
                                  <a:gd name="connsiteX23" fmla="*/ 141016 w 363614"/>
                                  <a:gd name="connsiteY23" fmla="*/ 370466 h 377114"/>
                                  <a:gd name="connsiteX24" fmla="*/ 124035 w 363614"/>
                                  <a:gd name="connsiteY24" fmla="*/ 364557 h 377114"/>
                                  <a:gd name="connsiteX25" fmla="*/ 107423 w 363614"/>
                                  <a:gd name="connsiteY25" fmla="*/ 357170 h 377114"/>
                                  <a:gd name="connsiteX26" fmla="*/ 91550 w 363614"/>
                                  <a:gd name="connsiteY26" fmla="*/ 347936 h 377114"/>
                                  <a:gd name="connsiteX27" fmla="*/ 76414 w 363614"/>
                                  <a:gd name="connsiteY27" fmla="*/ 337224 h 377114"/>
                                  <a:gd name="connsiteX28" fmla="*/ 62387 w 363614"/>
                                  <a:gd name="connsiteY28" fmla="*/ 325035 h 377114"/>
                                  <a:gd name="connsiteX29" fmla="*/ 49466 w 363614"/>
                                  <a:gd name="connsiteY29" fmla="*/ 311738 h 377114"/>
                                  <a:gd name="connsiteX30" fmla="*/ 38023 w 363614"/>
                                  <a:gd name="connsiteY30" fmla="*/ 296964 h 377114"/>
                                  <a:gd name="connsiteX31" fmla="*/ 27686 w 363614"/>
                                  <a:gd name="connsiteY31" fmla="*/ 281451 h 377114"/>
                                  <a:gd name="connsiteX32" fmla="*/ 18827 w 363614"/>
                                  <a:gd name="connsiteY32" fmla="*/ 264830 h 377114"/>
                                  <a:gd name="connsiteX33" fmla="*/ 11813 w 363614"/>
                                  <a:gd name="connsiteY33" fmla="*/ 247470 h 377114"/>
                                  <a:gd name="connsiteX34" fmla="*/ 6276 w 363614"/>
                                  <a:gd name="connsiteY34" fmla="*/ 229741 h 377114"/>
                                  <a:gd name="connsiteX35" fmla="*/ 2584 w 363614"/>
                                  <a:gd name="connsiteY35" fmla="*/ 211642 h 377114"/>
                                  <a:gd name="connsiteX36" fmla="*/ 369 w 363614"/>
                                  <a:gd name="connsiteY36" fmla="*/ 193174 h 377114"/>
                                  <a:gd name="connsiteX37" fmla="*/ 0 w 363614"/>
                                  <a:gd name="connsiteY37" fmla="*/ 174707 h 377114"/>
                                  <a:gd name="connsiteX38" fmla="*/ 1477 w 363614"/>
                                  <a:gd name="connsiteY38" fmla="*/ 156239 h 377114"/>
                                  <a:gd name="connsiteX39" fmla="*/ 4799 w 363614"/>
                                  <a:gd name="connsiteY39" fmla="*/ 138140 h 377114"/>
                                  <a:gd name="connsiteX40" fmla="*/ 9598 w 363614"/>
                                  <a:gd name="connsiteY40" fmla="*/ 120411 h 377114"/>
                                  <a:gd name="connsiteX41" fmla="*/ 16243 w 363614"/>
                                  <a:gd name="connsiteY41" fmla="*/ 103420 h 377114"/>
                                  <a:gd name="connsiteX42" fmla="*/ 24364 w 363614"/>
                                  <a:gd name="connsiteY42" fmla="*/ 87169 h 377114"/>
                                  <a:gd name="connsiteX43" fmla="*/ 33962 w 363614"/>
                                  <a:gd name="connsiteY43" fmla="*/ 72025 h 377114"/>
                                  <a:gd name="connsiteX44" fmla="*/ 45036 w 363614"/>
                                  <a:gd name="connsiteY44" fmla="*/ 57989 h 377114"/>
                                  <a:gd name="connsiteX45" fmla="*/ 57588 w 363614"/>
                                  <a:gd name="connsiteY45" fmla="*/ 45431 h 377114"/>
                                  <a:gd name="connsiteX46" fmla="*/ 71246 w 363614"/>
                                  <a:gd name="connsiteY46" fmla="*/ 33981 h 377114"/>
                                  <a:gd name="connsiteX47" fmla="*/ 86012 w 363614"/>
                                  <a:gd name="connsiteY47" fmla="*/ 24008 h 377114"/>
                                  <a:gd name="connsiteX48" fmla="*/ 101517 w 363614"/>
                                  <a:gd name="connsiteY48" fmla="*/ 15882 h 377114"/>
                                  <a:gd name="connsiteX49" fmla="*/ 117759 w 363614"/>
                                  <a:gd name="connsiteY49" fmla="*/ 9234 h 377114"/>
                                  <a:gd name="connsiteX50" fmla="*/ 134740 w 363614"/>
                                  <a:gd name="connsiteY50" fmla="*/ 4432 h 377114"/>
                                  <a:gd name="connsiteX51" fmla="*/ 152091 w 363614"/>
                                  <a:gd name="connsiteY51" fmla="*/ 1477 h 377114"/>
                                  <a:gd name="connsiteX52" fmla="*/ 169810 w 363614"/>
                                  <a:gd name="connsiteY52" fmla="*/ 0 h 377114"/>
                                  <a:gd name="connsiteX53" fmla="*/ 187529 w 363614"/>
                                  <a:gd name="connsiteY53" fmla="*/ 369 h 377114"/>
                                  <a:gd name="connsiteX54" fmla="*/ 205248 w 363614"/>
                                  <a:gd name="connsiteY54" fmla="*/ 2586 h 377114"/>
                                  <a:gd name="connsiteX55" fmla="*/ 222968 w 363614"/>
                                  <a:gd name="connsiteY55" fmla="*/ 6648 h 377114"/>
                                  <a:gd name="connsiteX56" fmla="*/ 239949 w 363614"/>
                                  <a:gd name="connsiteY56" fmla="*/ 12558 h 377114"/>
                                  <a:gd name="connsiteX57" fmla="*/ 256561 w 363614"/>
                                  <a:gd name="connsiteY57" fmla="*/ 19945 h 377114"/>
                                  <a:gd name="connsiteX58" fmla="*/ 272434 w 363614"/>
                                  <a:gd name="connsiteY58" fmla="*/ 29179 h 377114"/>
                                  <a:gd name="connsiteX59" fmla="*/ 287569 w 363614"/>
                                  <a:gd name="connsiteY59" fmla="*/ 39891 h 377114"/>
                                  <a:gd name="connsiteX60" fmla="*/ 301597 w 363614"/>
                                  <a:gd name="connsiteY60" fmla="*/ 52080 h 377114"/>
                                  <a:gd name="connsiteX61" fmla="*/ 314517 w 363614"/>
                                  <a:gd name="connsiteY61" fmla="*/ 65376 h 377114"/>
                                  <a:gd name="connsiteX62" fmla="*/ 325961 w 363614"/>
                                  <a:gd name="connsiteY62" fmla="*/ 80151 h 377114"/>
                                  <a:gd name="connsiteX63" fmla="*/ 336297 w 363614"/>
                                  <a:gd name="connsiteY63" fmla="*/ 95664 h 377114"/>
                                  <a:gd name="connsiteX64" fmla="*/ 344788 w 363614"/>
                                  <a:gd name="connsiteY64" fmla="*/ 112285 h 377114"/>
                                  <a:gd name="connsiteX65" fmla="*/ 344788 w 363614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614" h="377114">
                                    <a:moveTo>
                                      <a:pt x="344788" y="112285"/>
                                    </a:moveTo>
                                    <a:cubicBezTo>
                                      <a:pt x="347372" y="117825"/>
                                      <a:pt x="349956" y="123735"/>
                                      <a:pt x="351802" y="129645"/>
                                    </a:cubicBezTo>
                                    <a:cubicBezTo>
                                      <a:pt x="354017" y="135555"/>
                                      <a:pt x="355862" y="141464"/>
                                      <a:pt x="357339" y="147374"/>
                                    </a:cubicBezTo>
                                    <a:cubicBezTo>
                                      <a:pt x="358816" y="153284"/>
                                      <a:pt x="360292" y="159563"/>
                                      <a:pt x="361030" y="165473"/>
                                    </a:cubicBezTo>
                                    <a:cubicBezTo>
                                      <a:pt x="362138" y="171752"/>
                                      <a:pt x="362876" y="177661"/>
                                      <a:pt x="363245" y="183941"/>
                                    </a:cubicBezTo>
                                    <a:cubicBezTo>
                                      <a:pt x="363615" y="190220"/>
                                      <a:pt x="363615" y="196129"/>
                                      <a:pt x="363615" y="202408"/>
                                    </a:cubicBezTo>
                                    <a:cubicBezTo>
                                      <a:pt x="363245" y="208688"/>
                                      <a:pt x="362876" y="214597"/>
                                      <a:pt x="362138" y="220876"/>
                                    </a:cubicBezTo>
                                    <a:cubicBezTo>
                                      <a:pt x="361400" y="226786"/>
                                      <a:pt x="360292" y="233065"/>
                                      <a:pt x="358816" y="238975"/>
                                    </a:cubicBezTo>
                                    <a:cubicBezTo>
                                      <a:pt x="357339" y="244885"/>
                                      <a:pt x="355862" y="250794"/>
                                      <a:pt x="354017" y="256704"/>
                                    </a:cubicBezTo>
                                    <a:cubicBezTo>
                                      <a:pt x="352171" y="262614"/>
                                      <a:pt x="349956" y="268154"/>
                                      <a:pt x="347372" y="273695"/>
                                    </a:cubicBezTo>
                                    <a:cubicBezTo>
                                      <a:pt x="344788" y="279235"/>
                                      <a:pt x="342204" y="284406"/>
                                      <a:pt x="339251" y="289946"/>
                                    </a:cubicBezTo>
                                    <a:cubicBezTo>
                                      <a:pt x="336297" y="295117"/>
                                      <a:pt x="332975" y="300288"/>
                                      <a:pt x="329653" y="305090"/>
                                    </a:cubicBezTo>
                                    <a:cubicBezTo>
                                      <a:pt x="326330" y="309892"/>
                                      <a:pt x="322639" y="314693"/>
                                      <a:pt x="318578" y="319126"/>
                                    </a:cubicBezTo>
                                    <a:cubicBezTo>
                                      <a:pt x="314517" y="323558"/>
                                      <a:pt x="310457" y="327990"/>
                                      <a:pt x="306027" y="331684"/>
                                    </a:cubicBezTo>
                                    <a:cubicBezTo>
                                      <a:pt x="301597" y="33537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8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967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62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7" y="4173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6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251" y="101204"/>
                                      <a:pt x="342204" y="106745"/>
                                      <a:pt x="344788" y="112285"/>
                                    </a:cubicBezTo>
                                    <a:lnTo>
                                      <a:pt x="344788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3" name="Prostoročno: oblika 183"/>
                            <wps:cNvSpPr/>
                            <wps:spPr>
                              <a:xfrm>
                                <a:off x="321900" y="617197"/>
                                <a:ext cx="363614" cy="377114"/>
                              </a:xfrm>
                              <a:custGeom>
                                <a:avLst/>
                                <a:gdLst>
                                  <a:gd name="connsiteX0" fmla="*/ 344788 w 363614"/>
                                  <a:gd name="connsiteY0" fmla="*/ 112285 h 377114"/>
                                  <a:gd name="connsiteX1" fmla="*/ 351802 w 363614"/>
                                  <a:gd name="connsiteY1" fmla="*/ 129645 h 377114"/>
                                  <a:gd name="connsiteX2" fmla="*/ 357339 w 363614"/>
                                  <a:gd name="connsiteY2" fmla="*/ 147374 h 377114"/>
                                  <a:gd name="connsiteX3" fmla="*/ 361030 w 363614"/>
                                  <a:gd name="connsiteY3" fmla="*/ 165473 h 377114"/>
                                  <a:gd name="connsiteX4" fmla="*/ 363245 w 363614"/>
                                  <a:gd name="connsiteY4" fmla="*/ 183941 h 377114"/>
                                  <a:gd name="connsiteX5" fmla="*/ 363615 w 363614"/>
                                  <a:gd name="connsiteY5" fmla="*/ 202408 h 377114"/>
                                  <a:gd name="connsiteX6" fmla="*/ 362138 w 363614"/>
                                  <a:gd name="connsiteY6" fmla="*/ 220876 h 377114"/>
                                  <a:gd name="connsiteX7" fmla="*/ 358816 w 363614"/>
                                  <a:gd name="connsiteY7" fmla="*/ 238975 h 377114"/>
                                  <a:gd name="connsiteX8" fmla="*/ 354017 w 363614"/>
                                  <a:gd name="connsiteY8" fmla="*/ 256704 h 377114"/>
                                  <a:gd name="connsiteX9" fmla="*/ 347372 w 363614"/>
                                  <a:gd name="connsiteY9" fmla="*/ 273695 h 377114"/>
                                  <a:gd name="connsiteX10" fmla="*/ 339251 w 363614"/>
                                  <a:gd name="connsiteY10" fmla="*/ 289946 h 377114"/>
                                  <a:gd name="connsiteX11" fmla="*/ 329653 w 363614"/>
                                  <a:gd name="connsiteY11" fmla="*/ 305090 h 377114"/>
                                  <a:gd name="connsiteX12" fmla="*/ 318578 w 363614"/>
                                  <a:gd name="connsiteY12" fmla="*/ 319126 h 377114"/>
                                  <a:gd name="connsiteX13" fmla="*/ 306027 w 363614"/>
                                  <a:gd name="connsiteY13" fmla="*/ 331684 h 377114"/>
                                  <a:gd name="connsiteX14" fmla="*/ 292737 w 363614"/>
                                  <a:gd name="connsiteY14" fmla="*/ 343134 h 377114"/>
                                  <a:gd name="connsiteX15" fmla="*/ 277971 w 363614"/>
                                  <a:gd name="connsiteY15" fmla="*/ 353107 h 377114"/>
                                  <a:gd name="connsiteX16" fmla="*/ 262467 w 363614"/>
                                  <a:gd name="connsiteY16" fmla="*/ 361232 h 377114"/>
                                  <a:gd name="connsiteX17" fmla="*/ 246224 w 363614"/>
                                  <a:gd name="connsiteY17" fmla="*/ 367881 h 377114"/>
                                  <a:gd name="connsiteX18" fmla="*/ 229243 w 363614"/>
                                  <a:gd name="connsiteY18" fmla="*/ 372683 h 377114"/>
                                  <a:gd name="connsiteX19" fmla="*/ 211893 w 363614"/>
                                  <a:gd name="connsiteY19" fmla="*/ 375637 h 377114"/>
                                  <a:gd name="connsiteX20" fmla="*/ 194174 w 363614"/>
                                  <a:gd name="connsiteY20" fmla="*/ 377115 h 377114"/>
                                  <a:gd name="connsiteX21" fmla="*/ 176455 w 363614"/>
                                  <a:gd name="connsiteY21" fmla="*/ 376746 h 377114"/>
                                  <a:gd name="connsiteX22" fmla="*/ 158735 w 363614"/>
                                  <a:gd name="connsiteY22" fmla="*/ 374529 h 377114"/>
                                  <a:gd name="connsiteX23" fmla="*/ 141016 w 363614"/>
                                  <a:gd name="connsiteY23" fmla="*/ 370466 h 377114"/>
                                  <a:gd name="connsiteX24" fmla="*/ 124035 w 363614"/>
                                  <a:gd name="connsiteY24" fmla="*/ 364557 h 377114"/>
                                  <a:gd name="connsiteX25" fmla="*/ 107423 w 363614"/>
                                  <a:gd name="connsiteY25" fmla="*/ 357170 h 377114"/>
                                  <a:gd name="connsiteX26" fmla="*/ 91550 w 363614"/>
                                  <a:gd name="connsiteY26" fmla="*/ 347936 h 377114"/>
                                  <a:gd name="connsiteX27" fmla="*/ 76414 w 363614"/>
                                  <a:gd name="connsiteY27" fmla="*/ 337224 h 377114"/>
                                  <a:gd name="connsiteX28" fmla="*/ 62387 w 363614"/>
                                  <a:gd name="connsiteY28" fmla="*/ 325035 h 377114"/>
                                  <a:gd name="connsiteX29" fmla="*/ 49466 w 363614"/>
                                  <a:gd name="connsiteY29" fmla="*/ 311738 h 377114"/>
                                  <a:gd name="connsiteX30" fmla="*/ 38023 w 363614"/>
                                  <a:gd name="connsiteY30" fmla="*/ 296964 h 377114"/>
                                  <a:gd name="connsiteX31" fmla="*/ 27686 w 363614"/>
                                  <a:gd name="connsiteY31" fmla="*/ 281451 h 377114"/>
                                  <a:gd name="connsiteX32" fmla="*/ 18827 w 363614"/>
                                  <a:gd name="connsiteY32" fmla="*/ 264830 h 377114"/>
                                  <a:gd name="connsiteX33" fmla="*/ 11813 w 363614"/>
                                  <a:gd name="connsiteY33" fmla="*/ 247470 h 377114"/>
                                  <a:gd name="connsiteX34" fmla="*/ 6276 w 363614"/>
                                  <a:gd name="connsiteY34" fmla="*/ 229741 h 377114"/>
                                  <a:gd name="connsiteX35" fmla="*/ 2584 w 363614"/>
                                  <a:gd name="connsiteY35" fmla="*/ 211642 h 377114"/>
                                  <a:gd name="connsiteX36" fmla="*/ 369 w 363614"/>
                                  <a:gd name="connsiteY36" fmla="*/ 193174 h 377114"/>
                                  <a:gd name="connsiteX37" fmla="*/ 0 w 363614"/>
                                  <a:gd name="connsiteY37" fmla="*/ 174707 h 377114"/>
                                  <a:gd name="connsiteX38" fmla="*/ 1477 w 363614"/>
                                  <a:gd name="connsiteY38" fmla="*/ 156239 h 377114"/>
                                  <a:gd name="connsiteX39" fmla="*/ 4799 w 363614"/>
                                  <a:gd name="connsiteY39" fmla="*/ 138140 h 377114"/>
                                  <a:gd name="connsiteX40" fmla="*/ 9598 w 363614"/>
                                  <a:gd name="connsiteY40" fmla="*/ 120411 h 377114"/>
                                  <a:gd name="connsiteX41" fmla="*/ 16243 w 363614"/>
                                  <a:gd name="connsiteY41" fmla="*/ 103420 h 377114"/>
                                  <a:gd name="connsiteX42" fmla="*/ 24364 w 363614"/>
                                  <a:gd name="connsiteY42" fmla="*/ 87169 h 377114"/>
                                  <a:gd name="connsiteX43" fmla="*/ 33962 w 363614"/>
                                  <a:gd name="connsiteY43" fmla="*/ 72025 h 377114"/>
                                  <a:gd name="connsiteX44" fmla="*/ 45036 w 363614"/>
                                  <a:gd name="connsiteY44" fmla="*/ 57989 h 377114"/>
                                  <a:gd name="connsiteX45" fmla="*/ 57588 w 363614"/>
                                  <a:gd name="connsiteY45" fmla="*/ 45431 h 377114"/>
                                  <a:gd name="connsiteX46" fmla="*/ 71246 w 363614"/>
                                  <a:gd name="connsiteY46" fmla="*/ 33981 h 377114"/>
                                  <a:gd name="connsiteX47" fmla="*/ 86012 w 363614"/>
                                  <a:gd name="connsiteY47" fmla="*/ 24008 h 377114"/>
                                  <a:gd name="connsiteX48" fmla="*/ 101517 w 363614"/>
                                  <a:gd name="connsiteY48" fmla="*/ 15882 h 377114"/>
                                  <a:gd name="connsiteX49" fmla="*/ 117759 w 363614"/>
                                  <a:gd name="connsiteY49" fmla="*/ 9234 h 377114"/>
                                  <a:gd name="connsiteX50" fmla="*/ 134740 w 363614"/>
                                  <a:gd name="connsiteY50" fmla="*/ 4432 h 377114"/>
                                  <a:gd name="connsiteX51" fmla="*/ 152091 w 363614"/>
                                  <a:gd name="connsiteY51" fmla="*/ 1477 h 377114"/>
                                  <a:gd name="connsiteX52" fmla="*/ 169810 w 363614"/>
                                  <a:gd name="connsiteY52" fmla="*/ 0 h 377114"/>
                                  <a:gd name="connsiteX53" fmla="*/ 187529 w 363614"/>
                                  <a:gd name="connsiteY53" fmla="*/ 369 h 377114"/>
                                  <a:gd name="connsiteX54" fmla="*/ 205248 w 363614"/>
                                  <a:gd name="connsiteY54" fmla="*/ 2586 h 377114"/>
                                  <a:gd name="connsiteX55" fmla="*/ 222968 w 363614"/>
                                  <a:gd name="connsiteY55" fmla="*/ 6648 h 377114"/>
                                  <a:gd name="connsiteX56" fmla="*/ 239949 w 363614"/>
                                  <a:gd name="connsiteY56" fmla="*/ 12558 h 377114"/>
                                  <a:gd name="connsiteX57" fmla="*/ 256561 w 363614"/>
                                  <a:gd name="connsiteY57" fmla="*/ 19945 h 377114"/>
                                  <a:gd name="connsiteX58" fmla="*/ 272434 w 363614"/>
                                  <a:gd name="connsiteY58" fmla="*/ 29179 h 377114"/>
                                  <a:gd name="connsiteX59" fmla="*/ 287569 w 363614"/>
                                  <a:gd name="connsiteY59" fmla="*/ 39891 h 377114"/>
                                  <a:gd name="connsiteX60" fmla="*/ 301597 w 363614"/>
                                  <a:gd name="connsiteY60" fmla="*/ 52080 h 377114"/>
                                  <a:gd name="connsiteX61" fmla="*/ 314517 w 363614"/>
                                  <a:gd name="connsiteY61" fmla="*/ 65376 h 377114"/>
                                  <a:gd name="connsiteX62" fmla="*/ 325961 w 363614"/>
                                  <a:gd name="connsiteY62" fmla="*/ 80151 h 377114"/>
                                  <a:gd name="connsiteX63" fmla="*/ 336297 w 363614"/>
                                  <a:gd name="connsiteY63" fmla="*/ 95664 h 377114"/>
                                  <a:gd name="connsiteX64" fmla="*/ 344788 w 363614"/>
                                  <a:gd name="connsiteY64" fmla="*/ 112285 h 377114"/>
                                  <a:gd name="connsiteX65" fmla="*/ 344788 w 363614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614" h="377114">
                                    <a:moveTo>
                                      <a:pt x="344788" y="112285"/>
                                    </a:moveTo>
                                    <a:cubicBezTo>
                                      <a:pt x="347372" y="117825"/>
                                      <a:pt x="349956" y="123735"/>
                                      <a:pt x="351802" y="129645"/>
                                    </a:cubicBezTo>
                                    <a:cubicBezTo>
                                      <a:pt x="354017" y="135555"/>
                                      <a:pt x="355862" y="141464"/>
                                      <a:pt x="357339" y="147374"/>
                                    </a:cubicBezTo>
                                    <a:cubicBezTo>
                                      <a:pt x="358816" y="153284"/>
                                      <a:pt x="360292" y="159563"/>
                                      <a:pt x="361030" y="165473"/>
                                    </a:cubicBezTo>
                                    <a:cubicBezTo>
                                      <a:pt x="362138" y="171752"/>
                                      <a:pt x="362876" y="177661"/>
                                      <a:pt x="363245" y="183941"/>
                                    </a:cubicBezTo>
                                    <a:cubicBezTo>
                                      <a:pt x="363615" y="190220"/>
                                      <a:pt x="363615" y="196129"/>
                                      <a:pt x="363615" y="202408"/>
                                    </a:cubicBezTo>
                                    <a:cubicBezTo>
                                      <a:pt x="363245" y="208688"/>
                                      <a:pt x="362876" y="214597"/>
                                      <a:pt x="362138" y="220876"/>
                                    </a:cubicBezTo>
                                    <a:cubicBezTo>
                                      <a:pt x="361400" y="226786"/>
                                      <a:pt x="360292" y="233065"/>
                                      <a:pt x="358816" y="238975"/>
                                    </a:cubicBezTo>
                                    <a:cubicBezTo>
                                      <a:pt x="357339" y="244885"/>
                                      <a:pt x="355862" y="250794"/>
                                      <a:pt x="354017" y="256704"/>
                                    </a:cubicBezTo>
                                    <a:cubicBezTo>
                                      <a:pt x="352171" y="262614"/>
                                      <a:pt x="349956" y="268154"/>
                                      <a:pt x="347372" y="273695"/>
                                    </a:cubicBezTo>
                                    <a:cubicBezTo>
                                      <a:pt x="344788" y="279235"/>
                                      <a:pt x="342204" y="284406"/>
                                      <a:pt x="339251" y="289946"/>
                                    </a:cubicBezTo>
                                    <a:cubicBezTo>
                                      <a:pt x="336297" y="295117"/>
                                      <a:pt x="332975" y="300288"/>
                                      <a:pt x="329653" y="305090"/>
                                    </a:cubicBezTo>
                                    <a:cubicBezTo>
                                      <a:pt x="326330" y="309892"/>
                                      <a:pt x="322639" y="314693"/>
                                      <a:pt x="318578" y="319126"/>
                                    </a:cubicBezTo>
                                    <a:cubicBezTo>
                                      <a:pt x="314517" y="323558"/>
                                      <a:pt x="310457" y="327990"/>
                                      <a:pt x="306027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8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7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6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251" y="101204"/>
                                      <a:pt x="342204" y="106745"/>
                                      <a:pt x="344788" y="112285"/>
                                    </a:cubicBezTo>
                                    <a:lnTo>
                                      <a:pt x="344788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4" name="Prostoročno: oblika 184"/>
                            <wps:cNvSpPr/>
                            <wps:spPr>
                              <a:xfrm>
                                <a:off x="786789" y="275027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7 w 529848"/>
                                  <a:gd name="connsiteY2" fmla="*/ 215111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6 h 549156"/>
                                  <a:gd name="connsiteX9" fmla="*/ 505981 w 529848"/>
                                  <a:gd name="connsiteY9" fmla="*/ 398683 h 549156"/>
                                  <a:gd name="connsiteX10" fmla="*/ 494168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5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5 w 529848"/>
                                  <a:gd name="connsiteY16" fmla="*/ 526111 h 549156"/>
                                  <a:gd name="connsiteX17" fmla="*/ 358320 w 529848"/>
                                  <a:gd name="connsiteY17" fmla="*/ 535715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4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9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4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2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0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1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1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2" y="206616"/>
                                      <a:pt x="520747" y="215111"/>
                                    </a:cubicBezTo>
                                    <a:cubicBezTo>
                                      <a:pt x="522961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1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747" y="356945"/>
                                      <a:pt x="518162" y="365810"/>
                                      <a:pt x="515578" y="373936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1" y="398683"/>
                                    </a:cubicBezTo>
                                    <a:cubicBezTo>
                                      <a:pt x="502289" y="406808"/>
                                      <a:pt x="498597" y="414565"/>
                                      <a:pt x="494168" y="421952"/>
                                    </a:cubicBezTo>
                                    <a:cubicBezTo>
                                      <a:pt x="489738" y="429709"/>
                                      <a:pt x="485308" y="436726"/>
                                      <a:pt x="480140" y="444114"/>
                                    </a:cubicBezTo>
                                    <a:cubicBezTo>
                                      <a:pt x="474972" y="451131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7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5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5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5"/>
                                    </a:cubicBezTo>
                                    <a:cubicBezTo>
                                      <a:pt x="350198" y="538669"/>
                                      <a:pt x="342077" y="540886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4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9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8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4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4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2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4" y="166726"/>
                                      <a:pt x="20177" y="158600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8025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80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5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7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7"/>
                                      <a:pt x="389329" y="38189"/>
                                      <a:pt x="397081" y="42990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5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1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168" y="147888"/>
                                      <a:pt x="498597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5" name="Prostoročno: oblika 185"/>
                            <wps:cNvSpPr/>
                            <wps:spPr>
                              <a:xfrm>
                                <a:off x="786789" y="275027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7 w 529848"/>
                                  <a:gd name="connsiteY2" fmla="*/ 215111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6 h 549156"/>
                                  <a:gd name="connsiteX9" fmla="*/ 505981 w 529848"/>
                                  <a:gd name="connsiteY9" fmla="*/ 398683 h 549156"/>
                                  <a:gd name="connsiteX10" fmla="*/ 494168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5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5 w 529848"/>
                                  <a:gd name="connsiteY16" fmla="*/ 526111 h 549156"/>
                                  <a:gd name="connsiteX17" fmla="*/ 358320 w 529848"/>
                                  <a:gd name="connsiteY17" fmla="*/ 535715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4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9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4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2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0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1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1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2" y="206616"/>
                                      <a:pt x="520747" y="215111"/>
                                    </a:cubicBezTo>
                                    <a:cubicBezTo>
                                      <a:pt x="522961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1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747" y="356945"/>
                                      <a:pt x="518162" y="365810"/>
                                      <a:pt x="515578" y="373936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1" y="398683"/>
                                    </a:cubicBezTo>
                                    <a:cubicBezTo>
                                      <a:pt x="502289" y="406808"/>
                                      <a:pt x="498597" y="414565"/>
                                      <a:pt x="494168" y="421952"/>
                                    </a:cubicBezTo>
                                    <a:cubicBezTo>
                                      <a:pt x="489738" y="429709"/>
                                      <a:pt x="485308" y="436726"/>
                                      <a:pt x="480140" y="444114"/>
                                    </a:cubicBezTo>
                                    <a:cubicBezTo>
                                      <a:pt x="474972" y="451131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7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5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5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5"/>
                                    </a:cubicBezTo>
                                    <a:cubicBezTo>
                                      <a:pt x="350198" y="538669"/>
                                      <a:pt x="342077" y="540886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4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9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8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4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4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2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4" y="166726"/>
                                      <a:pt x="20177" y="158600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8025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80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5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7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7"/>
                                      <a:pt x="389329" y="38189"/>
                                      <a:pt x="397081" y="42990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5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1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168" y="147888"/>
                                      <a:pt x="498597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6" name="Prostoročno: oblika 186"/>
                            <wps:cNvSpPr/>
                            <wps:spPr>
                              <a:xfrm>
                                <a:off x="1417543" y="105636"/>
                                <a:ext cx="364352" cy="377484"/>
                              </a:xfrm>
                              <a:custGeom>
                                <a:avLst/>
                                <a:gdLst>
                                  <a:gd name="connsiteX0" fmla="*/ 345526 w 364352"/>
                                  <a:gd name="connsiteY0" fmla="*/ 112654 h 377484"/>
                                  <a:gd name="connsiteX1" fmla="*/ 352540 w 364352"/>
                                  <a:gd name="connsiteY1" fmla="*/ 130014 h 377484"/>
                                  <a:gd name="connsiteX2" fmla="*/ 358077 w 364352"/>
                                  <a:gd name="connsiteY2" fmla="*/ 147743 h 377484"/>
                                  <a:gd name="connsiteX3" fmla="*/ 361769 w 364352"/>
                                  <a:gd name="connsiteY3" fmla="*/ 165842 h 377484"/>
                                  <a:gd name="connsiteX4" fmla="*/ 363984 w 364352"/>
                                  <a:gd name="connsiteY4" fmla="*/ 184310 h 377484"/>
                                  <a:gd name="connsiteX5" fmla="*/ 364353 w 364352"/>
                                  <a:gd name="connsiteY5" fmla="*/ 202778 h 377484"/>
                                  <a:gd name="connsiteX6" fmla="*/ 362876 w 364352"/>
                                  <a:gd name="connsiteY6" fmla="*/ 221246 h 377484"/>
                                  <a:gd name="connsiteX7" fmla="*/ 359554 w 364352"/>
                                  <a:gd name="connsiteY7" fmla="*/ 239344 h 377484"/>
                                  <a:gd name="connsiteX8" fmla="*/ 354755 w 364352"/>
                                  <a:gd name="connsiteY8" fmla="*/ 257073 h 377484"/>
                                  <a:gd name="connsiteX9" fmla="*/ 348110 w 364352"/>
                                  <a:gd name="connsiteY9" fmla="*/ 274064 h 377484"/>
                                  <a:gd name="connsiteX10" fmla="*/ 339989 w 364352"/>
                                  <a:gd name="connsiteY10" fmla="*/ 290316 h 377484"/>
                                  <a:gd name="connsiteX11" fmla="*/ 330391 w 364352"/>
                                  <a:gd name="connsiteY11" fmla="*/ 305459 h 377484"/>
                                  <a:gd name="connsiteX12" fmla="*/ 319316 w 364352"/>
                                  <a:gd name="connsiteY12" fmla="*/ 319495 h 377484"/>
                                  <a:gd name="connsiteX13" fmla="*/ 306765 w 364352"/>
                                  <a:gd name="connsiteY13" fmla="*/ 332053 h 377484"/>
                                  <a:gd name="connsiteX14" fmla="*/ 293107 w 364352"/>
                                  <a:gd name="connsiteY14" fmla="*/ 343503 h 377484"/>
                                  <a:gd name="connsiteX15" fmla="*/ 278340 w 364352"/>
                                  <a:gd name="connsiteY15" fmla="*/ 353476 h 377484"/>
                                  <a:gd name="connsiteX16" fmla="*/ 262836 w 364352"/>
                                  <a:gd name="connsiteY16" fmla="*/ 361602 h 377484"/>
                                  <a:gd name="connsiteX17" fmla="*/ 246593 w 364352"/>
                                  <a:gd name="connsiteY17" fmla="*/ 368250 h 377484"/>
                                  <a:gd name="connsiteX18" fmla="*/ 229612 w 364352"/>
                                  <a:gd name="connsiteY18" fmla="*/ 373052 h 377484"/>
                                  <a:gd name="connsiteX19" fmla="*/ 212262 w 364352"/>
                                  <a:gd name="connsiteY19" fmla="*/ 376007 h 377484"/>
                                  <a:gd name="connsiteX20" fmla="*/ 194543 w 364352"/>
                                  <a:gd name="connsiteY20" fmla="*/ 377484 h 377484"/>
                                  <a:gd name="connsiteX21" fmla="*/ 176824 w 364352"/>
                                  <a:gd name="connsiteY21" fmla="*/ 377115 h 377484"/>
                                  <a:gd name="connsiteX22" fmla="*/ 159104 w 364352"/>
                                  <a:gd name="connsiteY22" fmla="*/ 374899 h 377484"/>
                                  <a:gd name="connsiteX23" fmla="*/ 141385 w 364352"/>
                                  <a:gd name="connsiteY23" fmla="*/ 370836 h 377484"/>
                                  <a:gd name="connsiteX24" fmla="*/ 124035 w 364352"/>
                                  <a:gd name="connsiteY24" fmla="*/ 364926 h 377484"/>
                                  <a:gd name="connsiteX25" fmla="*/ 107423 w 364352"/>
                                  <a:gd name="connsiteY25" fmla="*/ 357539 h 377484"/>
                                  <a:gd name="connsiteX26" fmla="*/ 91550 w 364352"/>
                                  <a:gd name="connsiteY26" fmla="*/ 348305 h 377484"/>
                                  <a:gd name="connsiteX27" fmla="*/ 76414 w 364352"/>
                                  <a:gd name="connsiteY27" fmla="*/ 337594 h 377484"/>
                                  <a:gd name="connsiteX28" fmla="*/ 62387 w 364352"/>
                                  <a:gd name="connsiteY28" fmla="*/ 325405 h 377484"/>
                                  <a:gd name="connsiteX29" fmla="*/ 49466 w 364352"/>
                                  <a:gd name="connsiteY29" fmla="*/ 312108 h 377484"/>
                                  <a:gd name="connsiteX30" fmla="*/ 38023 w 364352"/>
                                  <a:gd name="connsiteY30" fmla="*/ 297333 h 377484"/>
                                  <a:gd name="connsiteX31" fmla="*/ 27686 w 364352"/>
                                  <a:gd name="connsiteY31" fmla="*/ 281820 h 377484"/>
                                  <a:gd name="connsiteX32" fmla="*/ 18827 w 364352"/>
                                  <a:gd name="connsiteY32" fmla="*/ 265199 h 377484"/>
                                  <a:gd name="connsiteX33" fmla="*/ 11813 w 364352"/>
                                  <a:gd name="connsiteY33" fmla="*/ 247839 h 377484"/>
                                  <a:gd name="connsiteX34" fmla="*/ 6276 w 364352"/>
                                  <a:gd name="connsiteY34" fmla="*/ 230110 h 377484"/>
                                  <a:gd name="connsiteX35" fmla="*/ 2584 w 364352"/>
                                  <a:gd name="connsiteY35" fmla="*/ 212012 h 377484"/>
                                  <a:gd name="connsiteX36" fmla="*/ 369 w 364352"/>
                                  <a:gd name="connsiteY36" fmla="*/ 193544 h 377484"/>
                                  <a:gd name="connsiteX37" fmla="*/ 0 w 364352"/>
                                  <a:gd name="connsiteY37" fmla="*/ 175076 h 377484"/>
                                  <a:gd name="connsiteX38" fmla="*/ 1477 w 364352"/>
                                  <a:gd name="connsiteY38" fmla="*/ 156608 h 377484"/>
                                  <a:gd name="connsiteX39" fmla="*/ 4799 w 364352"/>
                                  <a:gd name="connsiteY39" fmla="*/ 138509 h 377484"/>
                                  <a:gd name="connsiteX40" fmla="*/ 9598 w 364352"/>
                                  <a:gd name="connsiteY40" fmla="*/ 120780 h 377484"/>
                                  <a:gd name="connsiteX41" fmla="*/ 16243 w 364352"/>
                                  <a:gd name="connsiteY41" fmla="*/ 103790 h 377484"/>
                                  <a:gd name="connsiteX42" fmla="*/ 25102 w 364352"/>
                                  <a:gd name="connsiteY42" fmla="*/ 87169 h 377484"/>
                                  <a:gd name="connsiteX43" fmla="*/ 34700 w 364352"/>
                                  <a:gd name="connsiteY43" fmla="*/ 72025 h 377484"/>
                                  <a:gd name="connsiteX44" fmla="*/ 45775 w 364352"/>
                                  <a:gd name="connsiteY44" fmla="*/ 57989 h 377484"/>
                                  <a:gd name="connsiteX45" fmla="*/ 58326 w 364352"/>
                                  <a:gd name="connsiteY45" fmla="*/ 45431 h 377484"/>
                                  <a:gd name="connsiteX46" fmla="*/ 71984 w 364352"/>
                                  <a:gd name="connsiteY46" fmla="*/ 33981 h 377484"/>
                                  <a:gd name="connsiteX47" fmla="*/ 86751 w 364352"/>
                                  <a:gd name="connsiteY47" fmla="*/ 24008 h 377484"/>
                                  <a:gd name="connsiteX48" fmla="*/ 102255 w 364352"/>
                                  <a:gd name="connsiteY48" fmla="*/ 15882 h 377484"/>
                                  <a:gd name="connsiteX49" fmla="*/ 118498 w 364352"/>
                                  <a:gd name="connsiteY49" fmla="*/ 9234 h 377484"/>
                                  <a:gd name="connsiteX50" fmla="*/ 135479 w 364352"/>
                                  <a:gd name="connsiteY50" fmla="*/ 4432 h 377484"/>
                                  <a:gd name="connsiteX51" fmla="*/ 152829 w 364352"/>
                                  <a:gd name="connsiteY51" fmla="*/ 1477 h 377484"/>
                                  <a:gd name="connsiteX52" fmla="*/ 170548 w 364352"/>
                                  <a:gd name="connsiteY52" fmla="*/ 0 h 377484"/>
                                  <a:gd name="connsiteX53" fmla="*/ 188267 w 364352"/>
                                  <a:gd name="connsiteY53" fmla="*/ 369 h 377484"/>
                                  <a:gd name="connsiteX54" fmla="*/ 205987 w 364352"/>
                                  <a:gd name="connsiteY54" fmla="*/ 2586 h 377484"/>
                                  <a:gd name="connsiteX55" fmla="*/ 223706 w 364352"/>
                                  <a:gd name="connsiteY55" fmla="*/ 6648 h 377484"/>
                                  <a:gd name="connsiteX56" fmla="*/ 240687 w 364352"/>
                                  <a:gd name="connsiteY56" fmla="*/ 12558 h 377484"/>
                                  <a:gd name="connsiteX57" fmla="*/ 257299 w 364352"/>
                                  <a:gd name="connsiteY57" fmla="*/ 19945 h 377484"/>
                                  <a:gd name="connsiteX58" fmla="*/ 273172 w 364352"/>
                                  <a:gd name="connsiteY58" fmla="*/ 29179 h 377484"/>
                                  <a:gd name="connsiteX59" fmla="*/ 288308 w 364352"/>
                                  <a:gd name="connsiteY59" fmla="*/ 39891 h 377484"/>
                                  <a:gd name="connsiteX60" fmla="*/ 302335 w 364352"/>
                                  <a:gd name="connsiteY60" fmla="*/ 52080 h 377484"/>
                                  <a:gd name="connsiteX61" fmla="*/ 315256 w 364352"/>
                                  <a:gd name="connsiteY61" fmla="*/ 65376 h 377484"/>
                                  <a:gd name="connsiteX62" fmla="*/ 326699 w 364352"/>
                                  <a:gd name="connsiteY62" fmla="*/ 80151 h 377484"/>
                                  <a:gd name="connsiteX63" fmla="*/ 337036 w 364352"/>
                                  <a:gd name="connsiteY63" fmla="*/ 95664 h 377484"/>
                                  <a:gd name="connsiteX64" fmla="*/ 345526 w 364352"/>
                                  <a:gd name="connsiteY64" fmla="*/ 112654 h 377484"/>
                                  <a:gd name="connsiteX65" fmla="*/ 345526 w 364352"/>
                                  <a:gd name="connsiteY65" fmla="*/ 112654 h 37748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4352" h="377484">
                                    <a:moveTo>
                                      <a:pt x="345526" y="112654"/>
                                    </a:moveTo>
                                    <a:cubicBezTo>
                                      <a:pt x="348110" y="118195"/>
                                      <a:pt x="350694" y="124104"/>
                                      <a:pt x="352540" y="130014"/>
                                    </a:cubicBezTo>
                                    <a:cubicBezTo>
                                      <a:pt x="354755" y="135924"/>
                                      <a:pt x="356601" y="141834"/>
                                      <a:pt x="358077" y="147743"/>
                                    </a:cubicBezTo>
                                    <a:cubicBezTo>
                                      <a:pt x="359554" y="153653"/>
                                      <a:pt x="361030" y="159932"/>
                                      <a:pt x="361769" y="165842"/>
                                    </a:cubicBezTo>
                                    <a:cubicBezTo>
                                      <a:pt x="362876" y="172121"/>
                                      <a:pt x="363615" y="178031"/>
                                      <a:pt x="363984" y="184310"/>
                                    </a:cubicBezTo>
                                    <a:cubicBezTo>
                                      <a:pt x="364353" y="190589"/>
                                      <a:pt x="364353" y="196499"/>
                                      <a:pt x="364353" y="202778"/>
                                    </a:cubicBezTo>
                                    <a:cubicBezTo>
                                      <a:pt x="363984" y="209057"/>
                                      <a:pt x="363615" y="214967"/>
                                      <a:pt x="362876" y="221246"/>
                                    </a:cubicBezTo>
                                    <a:cubicBezTo>
                                      <a:pt x="362138" y="227155"/>
                                      <a:pt x="361030" y="233434"/>
                                      <a:pt x="359554" y="239344"/>
                                    </a:cubicBezTo>
                                    <a:cubicBezTo>
                                      <a:pt x="358077" y="245254"/>
                                      <a:pt x="356601" y="251164"/>
                                      <a:pt x="354755" y="257073"/>
                                    </a:cubicBezTo>
                                    <a:cubicBezTo>
                                      <a:pt x="352909" y="262983"/>
                                      <a:pt x="350694" y="268524"/>
                                      <a:pt x="348110" y="274064"/>
                                    </a:cubicBezTo>
                                    <a:cubicBezTo>
                                      <a:pt x="345526" y="279604"/>
                                      <a:pt x="342942" y="284775"/>
                                      <a:pt x="339989" y="290316"/>
                                    </a:cubicBezTo>
                                    <a:cubicBezTo>
                                      <a:pt x="337036" y="295487"/>
                                      <a:pt x="333713" y="300658"/>
                                      <a:pt x="330391" y="305459"/>
                                    </a:cubicBezTo>
                                    <a:cubicBezTo>
                                      <a:pt x="327068" y="310261"/>
                                      <a:pt x="323377" y="315063"/>
                                      <a:pt x="319316" y="319495"/>
                                    </a:cubicBezTo>
                                    <a:cubicBezTo>
                                      <a:pt x="315256" y="323927"/>
                                      <a:pt x="311195" y="328360"/>
                                      <a:pt x="306765" y="332053"/>
                                    </a:cubicBezTo>
                                    <a:cubicBezTo>
                                      <a:pt x="302335" y="336116"/>
                                      <a:pt x="297906" y="339810"/>
                                      <a:pt x="293107" y="343503"/>
                                    </a:cubicBezTo>
                                    <a:cubicBezTo>
                                      <a:pt x="288308" y="347197"/>
                                      <a:pt x="283509" y="350521"/>
                                      <a:pt x="278340" y="353476"/>
                                    </a:cubicBezTo>
                                    <a:cubicBezTo>
                                      <a:pt x="273172" y="356431"/>
                                      <a:pt x="268004" y="359386"/>
                                      <a:pt x="262836" y="361602"/>
                                    </a:cubicBezTo>
                                    <a:cubicBezTo>
                                      <a:pt x="257668" y="364187"/>
                                      <a:pt x="252131" y="366403"/>
                                      <a:pt x="246593" y="368250"/>
                                    </a:cubicBezTo>
                                    <a:cubicBezTo>
                                      <a:pt x="241056" y="370097"/>
                                      <a:pt x="235519" y="371944"/>
                                      <a:pt x="229612" y="373052"/>
                                    </a:cubicBezTo>
                                    <a:cubicBezTo>
                                      <a:pt x="223706" y="374160"/>
                                      <a:pt x="218169" y="375268"/>
                                      <a:pt x="212262" y="376007"/>
                                    </a:cubicBezTo>
                                    <a:cubicBezTo>
                                      <a:pt x="206356" y="376746"/>
                                      <a:pt x="200449" y="377115"/>
                                      <a:pt x="194543" y="377484"/>
                                    </a:cubicBezTo>
                                    <a:cubicBezTo>
                                      <a:pt x="188636" y="377484"/>
                                      <a:pt x="182730" y="377484"/>
                                      <a:pt x="176824" y="377115"/>
                                    </a:cubicBezTo>
                                    <a:cubicBezTo>
                                      <a:pt x="170917" y="376746"/>
                                      <a:pt x="165011" y="376007"/>
                                      <a:pt x="159104" y="374899"/>
                                    </a:cubicBezTo>
                                    <a:cubicBezTo>
                                      <a:pt x="153198" y="373791"/>
                                      <a:pt x="147292" y="372313"/>
                                      <a:pt x="141385" y="370836"/>
                                    </a:cubicBezTo>
                                    <a:cubicBezTo>
                                      <a:pt x="135479" y="368989"/>
                                      <a:pt x="129941" y="367142"/>
                                      <a:pt x="124035" y="364926"/>
                                    </a:cubicBezTo>
                                    <a:cubicBezTo>
                                      <a:pt x="118498" y="362710"/>
                                      <a:pt x="112960" y="360124"/>
                                      <a:pt x="107423" y="357539"/>
                                    </a:cubicBezTo>
                                    <a:cubicBezTo>
                                      <a:pt x="101886" y="354584"/>
                                      <a:pt x="96718" y="351629"/>
                                      <a:pt x="91550" y="348305"/>
                                    </a:cubicBezTo>
                                    <a:cubicBezTo>
                                      <a:pt x="86382" y="344981"/>
                                      <a:pt x="81213" y="341287"/>
                                      <a:pt x="76414" y="337594"/>
                                    </a:cubicBezTo>
                                    <a:cubicBezTo>
                                      <a:pt x="71615" y="333900"/>
                                      <a:pt x="66816" y="329837"/>
                                      <a:pt x="62387" y="325405"/>
                                    </a:cubicBezTo>
                                    <a:cubicBezTo>
                                      <a:pt x="57957" y="320972"/>
                                      <a:pt x="53527" y="316540"/>
                                      <a:pt x="49466" y="312108"/>
                                    </a:cubicBezTo>
                                    <a:cubicBezTo>
                                      <a:pt x="45406" y="307306"/>
                                      <a:pt x="41714" y="302505"/>
                                      <a:pt x="38023" y="297333"/>
                                    </a:cubicBezTo>
                                    <a:cubicBezTo>
                                      <a:pt x="34331" y="292162"/>
                                      <a:pt x="31009" y="286991"/>
                                      <a:pt x="27686" y="281820"/>
                                    </a:cubicBezTo>
                                    <a:cubicBezTo>
                                      <a:pt x="24364" y="276280"/>
                                      <a:pt x="21780" y="270740"/>
                                      <a:pt x="18827" y="265199"/>
                                    </a:cubicBezTo>
                                    <a:cubicBezTo>
                                      <a:pt x="16243" y="259659"/>
                                      <a:pt x="13659" y="253749"/>
                                      <a:pt x="11813" y="247839"/>
                                    </a:cubicBezTo>
                                    <a:cubicBezTo>
                                      <a:pt x="9598" y="241930"/>
                                      <a:pt x="7752" y="236020"/>
                                      <a:pt x="6276" y="230110"/>
                                    </a:cubicBezTo>
                                    <a:cubicBezTo>
                                      <a:pt x="4799" y="224201"/>
                                      <a:pt x="3322" y="217921"/>
                                      <a:pt x="2584" y="212012"/>
                                    </a:cubicBezTo>
                                    <a:cubicBezTo>
                                      <a:pt x="1477" y="205733"/>
                                      <a:pt x="738" y="199823"/>
                                      <a:pt x="369" y="193544"/>
                                    </a:cubicBezTo>
                                    <a:cubicBezTo>
                                      <a:pt x="0" y="187265"/>
                                      <a:pt x="0" y="181355"/>
                                      <a:pt x="0" y="175076"/>
                                    </a:cubicBezTo>
                                    <a:cubicBezTo>
                                      <a:pt x="369" y="168797"/>
                                      <a:pt x="738" y="162887"/>
                                      <a:pt x="1477" y="156608"/>
                                    </a:cubicBezTo>
                                    <a:cubicBezTo>
                                      <a:pt x="2215" y="150698"/>
                                      <a:pt x="3322" y="144419"/>
                                      <a:pt x="4799" y="138509"/>
                                    </a:cubicBezTo>
                                    <a:cubicBezTo>
                                      <a:pt x="6276" y="132600"/>
                                      <a:pt x="7752" y="126690"/>
                                      <a:pt x="9598" y="120780"/>
                                    </a:cubicBezTo>
                                    <a:cubicBezTo>
                                      <a:pt x="11444" y="114870"/>
                                      <a:pt x="13659" y="109330"/>
                                      <a:pt x="16243" y="103790"/>
                                    </a:cubicBezTo>
                                    <a:cubicBezTo>
                                      <a:pt x="19565" y="97511"/>
                                      <a:pt x="22149" y="92340"/>
                                      <a:pt x="25102" y="87169"/>
                                    </a:cubicBezTo>
                                    <a:cubicBezTo>
                                      <a:pt x="28055" y="81998"/>
                                      <a:pt x="31378" y="76827"/>
                                      <a:pt x="34700" y="72025"/>
                                    </a:cubicBezTo>
                                    <a:cubicBezTo>
                                      <a:pt x="38023" y="67223"/>
                                      <a:pt x="41714" y="62422"/>
                                      <a:pt x="45775" y="57989"/>
                                    </a:cubicBezTo>
                                    <a:cubicBezTo>
                                      <a:pt x="49835" y="53557"/>
                                      <a:pt x="53896" y="49125"/>
                                      <a:pt x="58326" y="45431"/>
                                    </a:cubicBezTo>
                                    <a:cubicBezTo>
                                      <a:pt x="62756" y="41368"/>
                                      <a:pt x="67186" y="37675"/>
                                      <a:pt x="71984" y="33981"/>
                                    </a:cubicBezTo>
                                    <a:cubicBezTo>
                                      <a:pt x="76784" y="30287"/>
                                      <a:pt x="81583" y="26963"/>
                                      <a:pt x="86751" y="24008"/>
                                    </a:cubicBezTo>
                                    <a:cubicBezTo>
                                      <a:pt x="91919" y="21053"/>
                                      <a:pt x="97087" y="18099"/>
                                      <a:pt x="102255" y="15882"/>
                                    </a:cubicBezTo>
                                    <a:cubicBezTo>
                                      <a:pt x="107423" y="13297"/>
                                      <a:pt x="112960" y="11081"/>
                                      <a:pt x="118498" y="9234"/>
                                    </a:cubicBezTo>
                                    <a:cubicBezTo>
                                      <a:pt x="124035" y="7387"/>
                                      <a:pt x="129572" y="5540"/>
                                      <a:pt x="135479" y="4432"/>
                                    </a:cubicBezTo>
                                    <a:cubicBezTo>
                                      <a:pt x="141385" y="2955"/>
                                      <a:pt x="146922" y="2216"/>
                                      <a:pt x="152829" y="1477"/>
                                    </a:cubicBezTo>
                                    <a:cubicBezTo>
                                      <a:pt x="158735" y="739"/>
                                      <a:pt x="164642" y="369"/>
                                      <a:pt x="170548" y="0"/>
                                    </a:cubicBezTo>
                                    <a:cubicBezTo>
                                      <a:pt x="176455" y="0"/>
                                      <a:pt x="182361" y="0"/>
                                      <a:pt x="188267" y="369"/>
                                    </a:cubicBezTo>
                                    <a:cubicBezTo>
                                      <a:pt x="194174" y="739"/>
                                      <a:pt x="200080" y="1477"/>
                                      <a:pt x="205987" y="2586"/>
                                    </a:cubicBezTo>
                                    <a:cubicBezTo>
                                      <a:pt x="212262" y="3694"/>
                                      <a:pt x="217800" y="5171"/>
                                      <a:pt x="223706" y="6648"/>
                                    </a:cubicBezTo>
                                    <a:cubicBezTo>
                                      <a:pt x="229612" y="8495"/>
                                      <a:pt x="235150" y="10342"/>
                                      <a:pt x="240687" y="12558"/>
                                    </a:cubicBezTo>
                                    <a:cubicBezTo>
                                      <a:pt x="246224" y="14774"/>
                                      <a:pt x="251762" y="17360"/>
                                      <a:pt x="257299" y="19945"/>
                                    </a:cubicBezTo>
                                    <a:cubicBezTo>
                                      <a:pt x="262836" y="22900"/>
                                      <a:pt x="268004" y="25855"/>
                                      <a:pt x="273172" y="29179"/>
                                    </a:cubicBezTo>
                                    <a:cubicBezTo>
                                      <a:pt x="278340" y="32504"/>
                                      <a:pt x="283509" y="36197"/>
                                      <a:pt x="288308" y="39891"/>
                                    </a:cubicBezTo>
                                    <a:cubicBezTo>
                                      <a:pt x="293107" y="43584"/>
                                      <a:pt x="297906" y="47647"/>
                                      <a:pt x="302335" y="52080"/>
                                    </a:cubicBezTo>
                                    <a:cubicBezTo>
                                      <a:pt x="306765" y="56512"/>
                                      <a:pt x="311195" y="60944"/>
                                      <a:pt x="315256" y="65376"/>
                                    </a:cubicBezTo>
                                    <a:cubicBezTo>
                                      <a:pt x="319316" y="70178"/>
                                      <a:pt x="323008" y="74980"/>
                                      <a:pt x="326699" y="80151"/>
                                    </a:cubicBezTo>
                                    <a:cubicBezTo>
                                      <a:pt x="330391" y="85322"/>
                                      <a:pt x="333713" y="90493"/>
                                      <a:pt x="337036" y="95664"/>
                                    </a:cubicBezTo>
                                    <a:cubicBezTo>
                                      <a:pt x="339989" y="101204"/>
                                      <a:pt x="342942" y="106745"/>
                                      <a:pt x="345526" y="112654"/>
                                    </a:cubicBezTo>
                                    <a:lnTo>
                                      <a:pt x="345526" y="11265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7" name="Prostoročno: oblika 187"/>
                            <wps:cNvSpPr/>
                            <wps:spPr>
                              <a:xfrm>
                                <a:off x="1417912" y="105636"/>
                                <a:ext cx="363983" cy="37748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654 h 377484"/>
                                  <a:gd name="connsiteX1" fmla="*/ 352171 w 363983"/>
                                  <a:gd name="connsiteY1" fmla="*/ 130014 h 377484"/>
                                  <a:gd name="connsiteX2" fmla="*/ 357708 w 363983"/>
                                  <a:gd name="connsiteY2" fmla="*/ 147743 h 377484"/>
                                  <a:gd name="connsiteX3" fmla="*/ 361400 w 363983"/>
                                  <a:gd name="connsiteY3" fmla="*/ 165842 h 377484"/>
                                  <a:gd name="connsiteX4" fmla="*/ 363615 w 363983"/>
                                  <a:gd name="connsiteY4" fmla="*/ 184310 h 377484"/>
                                  <a:gd name="connsiteX5" fmla="*/ 363984 w 363983"/>
                                  <a:gd name="connsiteY5" fmla="*/ 202778 h 377484"/>
                                  <a:gd name="connsiteX6" fmla="*/ 362507 w 363983"/>
                                  <a:gd name="connsiteY6" fmla="*/ 221246 h 377484"/>
                                  <a:gd name="connsiteX7" fmla="*/ 359185 w 363983"/>
                                  <a:gd name="connsiteY7" fmla="*/ 239344 h 377484"/>
                                  <a:gd name="connsiteX8" fmla="*/ 354386 w 363983"/>
                                  <a:gd name="connsiteY8" fmla="*/ 257073 h 377484"/>
                                  <a:gd name="connsiteX9" fmla="*/ 347741 w 363983"/>
                                  <a:gd name="connsiteY9" fmla="*/ 274064 h 377484"/>
                                  <a:gd name="connsiteX10" fmla="*/ 339620 w 363983"/>
                                  <a:gd name="connsiteY10" fmla="*/ 290316 h 377484"/>
                                  <a:gd name="connsiteX11" fmla="*/ 330022 w 363983"/>
                                  <a:gd name="connsiteY11" fmla="*/ 305459 h 377484"/>
                                  <a:gd name="connsiteX12" fmla="*/ 318947 w 363983"/>
                                  <a:gd name="connsiteY12" fmla="*/ 319495 h 377484"/>
                                  <a:gd name="connsiteX13" fmla="*/ 306396 w 363983"/>
                                  <a:gd name="connsiteY13" fmla="*/ 332053 h 377484"/>
                                  <a:gd name="connsiteX14" fmla="*/ 292737 w 363983"/>
                                  <a:gd name="connsiteY14" fmla="*/ 343503 h 377484"/>
                                  <a:gd name="connsiteX15" fmla="*/ 277971 w 363983"/>
                                  <a:gd name="connsiteY15" fmla="*/ 353476 h 377484"/>
                                  <a:gd name="connsiteX16" fmla="*/ 262467 w 363983"/>
                                  <a:gd name="connsiteY16" fmla="*/ 361602 h 377484"/>
                                  <a:gd name="connsiteX17" fmla="*/ 246224 w 363983"/>
                                  <a:gd name="connsiteY17" fmla="*/ 368250 h 377484"/>
                                  <a:gd name="connsiteX18" fmla="*/ 229243 w 363983"/>
                                  <a:gd name="connsiteY18" fmla="*/ 373052 h 377484"/>
                                  <a:gd name="connsiteX19" fmla="*/ 211893 w 363983"/>
                                  <a:gd name="connsiteY19" fmla="*/ 376007 h 377484"/>
                                  <a:gd name="connsiteX20" fmla="*/ 194174 w 363983"/>
                                  <a:gd name="connsiteY20" fmla="*/ 377484 h 377484"/>
                                  <a:gd name="connsiteX21" fmla="*/ 176455 w 363983"/>
                                  <a:gd name="connsiteY21" fmla="*/ 377115 h 377484"/>
                                  <a:gd name="connsiteX22" fmla="*/ 158735 w 363983"/>
                                  <a:gd name="connsiteY22" fmla="*/ 374899 h 377484"/>
                                  <a:gd name="connsiteX23" fmla="*/ 141016 w 363983"/>
                                  <a:gd name="connsiteY23" fmla="*/ 370836 h 377484"/>
                                  <a:gd name="connsiteX24" fmla="*/ 124035 w 363983"/>
                                  <a:gd name="connsiteY24" fmla="*/ 364926 h 377484"/>
                                  <a:gd name="connsiteX25" fmla="*/ 107423 w 363983"/>
                                  <a:gd name="connsiteY25" fmla="*/ 357539 h 377484"/>
                                  <a:gd name="connsiteX26" fmla="*/ 91550 w 363983"/>
                                  <a:gd name="connsiteY26" fmla="*/ 348305 h 377484"/>
                                  <a:gd name="connsiteX27" fmla="*/ 76414 w 363983"/>
                                  <a:gd name="connsiteY27" fmla="*/ 337594 h 377484"/>
                                  <a:gd name="connsiteX28" fmla="*/ 62387 w 363983"/>
                                  <a:gd name="connsiteY28" fmla="*/ 325405 h 377484"/>
                                  <a:gd name="connsiteX29" fmla="*/ 49466 w 363983"/>
                                  <a:gd name="connsiteY29" fmla="*/ 312108 h 377484"/>
                                  <a:gd name="connsiteX30" fmla="*/ 38023 w 363983"/>
                                  <a:gd name="connsiteY30" fmla="*/ 297333 h 377484"/>
                                  <a:gd name="connsiteX31" fmla="*/ 27686 w 363983"/>
                                  <a:gd name="connsiteY31" fmla="*/ 281820 h 377484"/>
                                  <a:gd name="connsiteX32" fmla="*/ 18827 w 363983"/>
                                  <a:gd name="connsiteY32" fmla="*/ 265199 h 377484"/>
                                  <a:gd name="connsiteX33" fmla="*/ 11813 w 363983"/>
                                  <a:gd name="connsiteY33" fmla="*/ 247839 h 377484"/>
                                  <a:gd name="connsiteX34" fmla="*/ 6276 w 363983"/>
                                  <a:gd name="connsiteY34" fmla="*/ 230110 h 377484"/>
                                  <a:gd name="connsiteX35" fmla="*/ 2584 w 363983"/>
                                  <a:gd name="connsiteY35" fmla="*/ 212012 h 377484"/>
                                  <a:gd name="connsiteX36" fmla="*/ 369 w 363983"/>
                                  <a:gd name="connsiteY36" fmla="*/ 193544 h 377484"/>
                                  <a:gd name="connsiteX37" fmla="*/ 0 w 363983"/>
                                  <a:gd name="connsiteY37" fmla="*/ 175076 h 377484"/>
                                  <a:gd name="connsiteX38" fmla="*/ 1477 w 363983"/>
                                  <a:gd name="connsiteY38" fmla="*/ 156608 h 377484"/>
                                  <a:gd name="connsiteX39" fmla="*/ 4799 w 363983"/>
                                  <a:gd name="connsiteY39" fmla="*/ 138509 h 377484"/>
                                  <a:gd name="connsiteX40" fmla="*/ 9598 w 363983"/>
                                  <a:gd name="connsiteY40" fmla="*/ 120780 h 377484"/>
                                  <a:gd name="connsiteX41" fmla="*/ 16243 w 363983"/>
                                  <a:gd name="connsiteY41" fmla="*/ 103790 h 377484"/>
                                  <a:gd name="connsiteX42" fmla="*/ 24733 w 363983"/>
                                  <a:gd name="connsiteY42" fmla="*/ 87169 h 377484"/>
                                  <a:gd name="connsiteX43" fmla="*/ 34331 w 363983"/>
                                  <a:gd name="connsiteY43" fmla="*/ 72025 h 377484"/>
                                  <a:gd name="connsiteX44" fmla="*/ 45406 w 363983"/>
                                  <a:gd name="connsiteY44" fmla="*/ 57989 h 377484"/>
                                  <a:gd name="connsiteX45" fmla="*/ 57957 w 363983"/>
                                  <a:gd name="connsiteY45" fmla="*/ 45431 h 377484"/>
                                  <a:gd name="connsiteX46" fmla="*/ 71615 w 363983"/>
                                  <a:gd name="connsiteY46" fmla="*/ 33981 h 377484"/>
                                  <a:gd name="connsiteX47" fmla="*/ 86382 w 363983"/>
                                  <a:gd name="connsiteY47" fmla="*/ 24008 h 377484"/>
                                  <a:gd name="connsiteX48" fmla="*/ 101886 w 363983"/>
                                  <a:gd name="connsiteY48" fmla="*/ 15882 h 377484"/>
                                  <a:gd name="connsiteX49" fmla="*/ 118129 w 363983"/>
                                  <a:gd name="connsiteY49" fmla="*/ 9234 h 377484"/>
                                  <a:gd name="connsiteX50" fmla="*/ 135110 w 363983"/>
                                  <a:gd name="connsiteY50" fmla="*/ 4432 h 377484"/>
                                  <a:gd name="connsiteX51" fmla="*/ 152460 w 363983"/>
                                  <a:gd name="connsiteY51" fmla="*/ 1477 h 377484"/>
                                  <a:gd name="connsiteX52" fmla="*/ 170179 w 363983"/>
                                  <a:gd name="connsiteY52" fmla="*/ 0 h 377484"/>
                                  <a:gd name="connsiteX53" fmla="*/ 187898 w 363983"/>
                                  <a:gd name="connsiteY53" fmla="*/ 369 h 377484"/>
                                  <a:gd name="connsiteX54" fmla="*/ 205618 w 363983"/>
                                  <a:gd name="connsiteY54" fmla="*/ 2586 h 377484"/>
                                  <a:gd name="connsiteX55" fmla="*/ 223337 w 363983"/>
                                  <a:gd name="connsiteY55" fmla="*/ 6648 h 377484"/>
                                  <a:gd name="connsiteX56" fmla="*/ 240318 w 363983"/>
                                  <a:gd name="connsiteY56" fmla="*/ 12558 h 377484"/>
                                  <a:gd name="connsiteX57" fmla="*/ 256930 w 363983"/>
                                  <a:gd name="connsiteY57" fmla="*/ 19945 h 377484"/>
                                  <a:gd name="connsiteX58" fmla="*/ 272803 w 363983"/>
                                  <a:gd name="connsiteY58" fmla="*/ 29179 h 377484"/>
                                  <a:gd name="connsiteX59" fmla="*/ 287938 w 363983"/>
                                  <a:gd name="connsiteY59" fmla="*/ 39891 h 377484"/>
                                  <a:gd name="connsiteX60" fmla="*/ 301966 w 363983"/>
                                  <a:gd name="connsiteY60" fmla="*/ 52080 h 377484"/>
                                  <a:gd name="connsiteX61" fmla="*/ 314886 w 363983"/>
                                  <a:gd name="connsiteY61" fmla="*/ 65376 h 377484"/>
                                  <a:gd name="connsiteX62" fmla="*/ 326330 w 363983"/>
                                  <a:gd name="connsiteY62" fmla="*/ 80151 h 377484"/>
                                  <a:gd name="connsiteX63" fmla="*/ 336666 w 363983"/>
                                  <a:gd name="connsiteY63" fmla="*/ 95664 h 377484"/>
                                  <a:gd name="connsiteX64" fmla="*/ 345157 w 363983"/>
                                  <a:gd name="connsiteY64" fmla="*/ 112654 h 377484"/>
                                  <a:gd name="connsiteX65" fmla="*/ 345157 w 363983"/>
                                  <a:gd name="connsiteY65" fmla="*/ 112654 h 37748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484">
                                    <a:moveTo>
                                      <a:pt x="345157" y="112654"/>
                                    </a:moveTo>
                                    <a:cubicBezTo>
                                      <a:pt x="347741" y="118195"/>
                                      <a:pt x="350325" y="124104"/>
                                      <a:pt x="352171" y="130014"/>
                                    </a:cubicBezTo>
                                    <a:cubicBezTo>
                                      <a:pt x="354386" y="135924"/>
                                      <a:pt x="356232" y="141834"/>
                                      <a:pt x="357708" y="147743"/>
                                    </a:cubicBezTo>
                                    <a:cubicBezTo>
                                      <a:pt x="359185" y="153653"/>
                                      <a:pt x="360661" y="159932"/>
                                      <a:pt x="361400" y="165842"/>
                                    </a:cubicBezTo>
                                    <a:cubicBezTo>
                                      <a:pt x="362507" y="172121"/>
                                      <a:pt x="363245" y="178031"/>
                                      <a:pt x="363615" y="184310"/>
                                    </a:cubicBezTo>
                                    <a:cubicBezTo>
                                      <a:pt x="363984" y="190589"/>
                                      <a:pt x="363984" y="196499"/>
                                      <a:pt x="363984" y="202778"/>
                                    </a:cubicBezTo>
                                    <a:cubicBezTo>
                                      <a:pt x="363615" y="209057"/>
                                      <a:pt x="363245" y="214967"/>
                                      <a:pt x="362507" y="221246"/>
                                    </a:cubicBezTo>
                                    <a:cubicBezTo>
                                      <a:pt x="361769" y="227155"/>
                                      <a:pt x="360661" y="233434"/>
                                      <a:pt x="359185" y="239344"/>
                                    </a:cubicBezTo>
                                    <a:cubicBezTo>
                                      <a:pt x="357708" y="245254"/>
                                      <a:pt x="356232" y="251164"/>
                                      <a:pt x="354386" y="257073"/>
                                    </a:cubicBezTo>
                                    <a:cubicBezTo>
                                      <a:pt x="352540" y="262983"/>
                                      <a:pt x="350325" y="268524"/>
                                      <a:pt x="347741" y="274064"/>
                                    </a:cubicBezTo>
                                    <a:cubicBezTo>
                                      <a:pt x="345157" y="279604"/>
                                      <a:pt x="342573" y="284775"/>
                                      <a:pt x="339620" y="290316"/>
                                    </a:cubicBezTo>
                                    <a:cubicBezTo>
                                      <a:pt x="336666" y="295487"/>
                                      <a:pt x="333344" y="300658"/>
                                      <a:pt x="330022" y="305459"/>
                                    </a:cubicBezTo>
                                    <a:cubicBezTo>
                                      <a:pt x="326699" y="310261"/>
                                      <a:pt x="323008" y="315063"/>
                                      <a:pt x="318947" y="319495"/>
                                    </a:cubicBezTo>
                                    <a:cubicBezTo>
                                      <a:pt x="314886" y="323927"/>
                                      <a:pt x="310826" y="328360"/>
                                      <a:pt x="306396" y="332053"/>
                                    </a:cubicBezTo>
                                    <a:cubicBezTo>
                                      <a:pt x="301966" y="336116"/>
                                      <a:pt x="297536" y="339810"/>
                                      <a:pt x="292737" y="343503"/>
                                    </a:cubicBezTo>
                                    <a:cubicBezTo>
                                      <a:pt x="287938" y="347197"/>
                                      <a:pt x="283140" y="350521"/>
                                      <a:pt x="277971" y="353476"/>
                                    </a:cubicBezTo>
                                    <a:cubicBezTo>
                                      <a:pt x="272803" y="356431"/>
                                      <a:pt x="267635" y="359386"/>
                                      <a:pt x="262467" y="361602"/>
                                    </a:cubicBezTo>
                                    <a:cubicBezTo>
                                      <a:pt x="257299" y="364187"/>
                                      <a:pt x="251762" y="366403"/>
                                      <a:pt x="246224" y="368250"/>
                                    </a:cubicBezTo>
                                    <a:cubicBezTo>
                                      <a:pt x="240687" y="370097"/>
                                      <a:pt x="235150" y="371944"/>
                                      <a:pt x="229243" y="373052"/>
                                    </a:cubicBezTo>
                                    <a:cubicBezTo>
                                      <a:pt x="223337" y="374529"/>
                                      <a:pt x="217800" y="375268"/>
                                      <a:pt x="211893" y="376007"/>
                                    </a:cubicBezTo>
                                    <a:cubicBezTo>
                                      <a:pt x="205987" y="376746"/>
                                      <a:pt x="200080" y="377115"/>
                                      <a:pt x="194174" y="377484"/>
                                    </a:cubicBezTo>
                                    <a:cubicBezTo>
                                      <a:pt x="188267" y="377484"/>
                                      <a:pt x="182361" y="377484"/>
                                      <a:pt x="176455" y="377115"/>
                                    </a:cubicBezTo>
                                    <a:cubicBezTo>
                                      <a:pt x="170548" y="376746"/>
                                      <a:pt x="164642" y="376007"/>
                                      <a:pt x="158735" y="374899"/>
                                    </a:cubicBezTo>
                                    <a:cubicBezTo>
                                      <a:pt x="152829" y="373791"/>
                                      <a:pt x="146922" y="372313"/>
                                      <a:pt x="141016" y="370836"/>
                                    </a:cubicBezTo>
                                    <a:cubicBezTo>
                                      <a:pt x="135110" y="368989"/>
                                      <a:pt x="129572" y="367142"/>
                                      <a:pt x="124035" y="364926"/>
                                    </a:cubicBezTo>
                                    <a:cubicBezTo>
                                      <a:pt x="118498" y="362710"/>
                                      <a:pt x="112961" y="360124"/>
                                      <a:pt x="107423" y="357539"/>
                                    </a:cubicBezTo>
                                    <a:cubicBezTo>
                                      <a:pt x="101886" y="354584"/>
                                      <a:pt x="96718" y="351629"/>
                                      <a:pt x="91550" y="348305"/>
                                    </a:cubicBezTo>
                                    <a:cubicBezTo>
                                      <a:pt x="86382" y="344981"/>
                                      <a:pt x="81213" y="341287"/>
                                      <a:pt x="76414" y="337594"/>
                                    </a:cubicBezTo>
                                    <a:cubicBezTo>
                                      <a:pt x="71615" y="333900"/>
                                      <a:pt x="66817" y="329837"/>
                                      <a:pt x="62387" y="325405"/>
                                    </a:cubicBezTo>
                                    <a:cubicBezTo>
                                      <a:pt x="57957" y="320972"/>
                                      <a:pt x="53527" y="316540"/>
                                      <a:pt x="49466" y="312108"/>
                                    </a:cubicBezTo>
                                    <a:cubicBezTo>
                                      <a:pt x="45406" y="307306"/>
                                      <a:pt x="41714" y="302505"/>
                                      <a:pt x="38023" y="297333"/>
                                    </a:cubicBezTo>
                                    <a:cubicBezTo>
                                      <a:pt x="34331" y="292162"/>
                                      <a:pt x="31009" y="286991"/>
                                      <a:pt x="27686" y="281820"/>
                                    </a:cubicBezTo>
                                    <a:cubicBezTo>
                                      <a:pt x="24364" y="276280"/>
                                      <a:pt x="21780" y="270740"/>
                                      <a:pt x="18827" y="265199"/>
                                    </a:cubicBezTo>
                                    <a:cubicBezTo>
                                      <a:pt x="16243" y="259659"/>
                                      <a:pt x="13659" y="253749"/>
                                      <a:pt x="11813" y="247839"/>
                                    </a:cubicBezTo>
                                    <a:cubicBezTo>
                                      <a:pt x="9598" y="241930"/>
                                      <a:pt x="7752" y="236020"/>
                                      <a:pt x="6276" y="230110"/>
                                    </a:cubicBezTo>
                                    <a:cubicBezTo>
                                      <a:pt x="4799" y="224201"/>
                                      <a:pt x="3322" y="217921"/>
                                      <a:pt x="2584" y="212012"/>
                                    </a:cubicBezTo>
                                    <a:cubicBezTo>
                                      <a:pt x="1477" y="205733"/>
                                      <a:pt x="738" y="199823"/>
                                      <a:pt x="369" y="193544"/>
                                    </a:cubicBezTo>
                                    <a:cubicBezTo>
                                      <a:pt x="0" y="187265"/>
                                      <a:pt x="0" y="181355"/>
                                      <a:pt x="0" y="175076"/>
                                    </a:cubicBezTo>
                                    <a:cubicBezTo>
                                      <a:pt x="369" y="168797"/>
                                      <a:pt x="738" y="162887"/>
                                      <a:pt x="1477" y="156608"/>
                                    </a:cubicBezTo>
                                    <a:cubicBezTo>
                                      <a:pt x="2215" y="150698"/>
                                      <a:pt x="3322" y="144419"/>
                                      <a:pt x="4799" y="138509"/>
                                    </a:cubicBezTo>
                                    <a:cubicBezTo>
                                      <a:pt x="6276" y="132600"/>
                                      <a:pt x="7752" y="126690"/>
                                      <a:pt x="9598" y="120780"/>
                                    </a:cubicBezTo>
                                    <a:cubicBezTo>
                                      <a:pt x="11444" y="114870"/>
                                      <a:pt x="13659" y="109330"/>
                                      <a:pt x="16243" y="103790"/>
                                    </a:cubicBezTo>
                                    <a:cubicBezTo>
                                      <a:pt x="19196" y="97511"/>
                                      <a:pt x="21780" y="92340"/>
                                      <a:pt x="24733" y="87169"/>
                                    </a:cubicBezTo>
                                    <a:cubicBezTo>
                                      <a:pt x="27686" y="81998"/>
                                      <a:pt x="31009" y="76827"/>
                                      <a:pt x="34331" y="72025"/>
                                    </a:cubicBezTo>
                                    <a:cubicBezTo>
                                      <a:pt x="37654" y="67223"/>
                                      <a:pt x="41345" y="62422"/>
                                      <a:pt x="45406" y="57989"/>
                                    </a:cubicBezTo>
                                    <a:cubicBezTo>
                                      <a:pt x="49466" y="53557"/>
                                      <a:pt x="53527" y="49125"/>
                                      <a:pt x="57957" y="45431"/>
                                    </a:cubicBezTo>
                                    <a:cubicBezTo>
                                      <a:pt x="62387" y="41368"/>
                                      <a:pt x="66817" y="37675"/>
                                      <a:pt x="71615" y="33981"/>
                                    </a:cubicBezTo>
                                    <a:cubicBezTo>
                                      <a:pt x="76414" y="30287"/>
                                      <a:pt x="81213" y="26963"/>
                                      <a:pt x="86382" y="24008"/>
                                    </a:cubicBezTo>
                                    <a:cubicBezTo>
                                      <a:pt x="91550" y="21053"/>
                                      <a:pt x="96718" y="18099"/>
                                      <a:pt x="101886" y="15882"/>
                                    </a:cubicBezTo>
                                    <a:cubicBezTo>
                                      <a:pt x="107054" y="13297"/>
                                      <a:pt x="112591" y="11081"/>
                                      <a:pt x="118129" y="9234"/>
                                    </a:cubicBezTo>
                                    <a:cubicBezTo>
                                      <a:pt x="123666" y="7387"/>
                                      <a:pt x="129203" y="5540"/>
                                      <a:pt x="135110" y="4432"/>
                                    </a:cubicBezTo>
                                    <a:cubicBezTo>
                                      <a:pt x="141016" y="2955"/>
                                      <a:pt x="146553" y="2216"/>
                                      <a:pt x="152460" y="1477"/>
                                    </a:cubicBezTo>
                                    <a:cubicBezTo>
                                      <a:pt x="158366" y="739"/>
                                      <a:pt x="164273" y="369"/>
                                      <a:pt x="170179" y="0"/>
                                    </a:cubicBezTo>
                                    <a:cubicBezTo>
                                      <a:pt x="176085" y="0"/>
                                      <a:pt x="181992" y="0"/>
                                      <a:pt x="187898" y="369"/>
                                    </a:cubicBezTo>
                                    <a:cubicBezTo>
                                      <a:pt x="193805" y="739"/>
                                      <a:pt x="199711" y="1477"/>
                                      <a:pt x="205618" y="2586"/>
                                    </a:cubicBezTo>
                                    <a:cubicBezTo>
                                      <a:pt x="211893" y="3694"/>
                                      <a:pt x="217430" y="5171"/>
                                      <a:pt x="223337" y="6648"/>
                                    </a:cubicBezTo>
                                    <a:cubicBezTo>
                                      <a:pt x="229243" y="8495"/>
                                      <a:pt x="234781" y="10342"/>
                                      <a:pt x="240318" y="12558"/>
                                    </a:cubicBezTo>
                                    <a:cubicBezTo>
                                      <a:pt x="245855" y="14774"/>
                                      <a:pt x="251392" y="17360"/>
                                      <a:pt x="256930" y="19945"/>
                                    </a:cubicBezTo>
                                    <a:cubicBezTo>
                                      <a:pt x="262467" y="22900"/>
                                      <a:pt x="267635" y="25855"/>
                                      <a:pt x="272803" y="29179"/>
                                    </a:cubicBezTo>
                                    <a:cubicBezTo>
                                      <a:pt x="277971" y="32504"/>
                                      <a:pt x="283140" y="36197"/>
                                      <a:pt x="287938" y="39891"/>
                                    </a:cubicBezTo>
                                    <a:cubicBezTo>
                                      <a:pt x="292737" y="43584"/>
                                      <a:pt x="297536" y="47647"/>
                                      <a:pt x="301966" y="52080"/>
                                    </a:cubicBezTo>
                                    <a:cubicBezTo>
                                      <a:pt x="306396" y="56512"/>
                                      <a:pt x="310826" y="60944"/>
                                      <a:pt x="314886" y="65376"/>
                                    </a:cubicBezTo>
                                    <a:cubicBezTo>
                                      <a:pt x="318947" y="70178"/>
                                      <a:pt x="322639" y="74980"/>
                                      <a:pt x="326330" y="80151"/>
                                    </a:cubicBezTo>
                                    <a:cubicBezTo>
                                      <a:pt x="330022" y="85322"/>
                                      <a:pt x="333344" y="90493"/>
                                      <a:pt x="336666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654"/>
                                    </a:cubicBezTo>
                                    <a:lnTo>
                                      <a:pt x="345157" y="11265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8" name="Prostoročno: oblika 188"/>
                            <wps:cNvSpPr/>
                            <wps:spPr>
                              <a:xfrm>
                                <a:off x="1900855" y="4432"/>
                                <a:ext cx="198788" cy="206471"/>
                              </a:xfrm>
                              <a:custGeom>
                                <a:avLst/>
                                <a:gdLst>
                                  <a:gd name="connsiteX0" fmla="*/ 188175 w 198788"/>
                                  <a:gd name="connsiteY0" fmla="*/ 61683 h 206471"/>
                                  <a:gd name="connsiteX1" fmla="*/ 192236 w 198788"/>
                                  <a:gd name="connsiteY1" fmla="*/ 71286 h 206471"/>
                                  <a:gd name="connsiteX2" fmla="*/ 195189 w 198788"/>
                                  <a:gd name="connsiteY2" fmla="*/ 80889 h 206471"/>
                                  <a:gd name="connsiteX3" fmla="*/ 197404 w 198788"/>
                                  <a:gd name="connsiteY3" fmla="*/ 90862 h 206471"/>
                                  <a:gd name="connsiteX4" fmla="*/ 198511 w 198788"/>
                                  <a:gd name="connsiteY4" fmla="*/ 100835 h 206471"/>
                                  <a:gd name="connsiteX5" fmla="*/ 198511 w 198788"/>
                                  <a:gd name="connsiteY5" fmla="*/ 110807 h 206471"/>
                                  <a:gd name="connsiteX6" fmla="*/ 197773 w 198788"/>
                                  <a:gd name="connsiteY6" fmla="*/ 120780 h 206471"/>
                                  <a:gd name="connsiteX7" fmla="*/ 195927 w 198788"/>
                                  <a:gd name="connsiteY7" fmla="*/ 130753 h 206471"/>
                                  <a:gd name="connsiteX8" fmla="*/ 193343 w 198788"/>
                                  <a:gd name="connsiteY8" fmla="*/ 140356 h 206471"/>
                                  <a:gd name="connsiteX9" fmla="*/ 189652 w 198788"/>
                                  <a:gd name="connsiteY9" fmla="*/ 149590 h 206471"/>
                                  <a:gd name="connsiteX10" fmla="*/ 185222 w 198788"/>
                                  <a:gd name="connsiteY10" fmla="*/ 158455 h 206471"/>
                                  <a:gd name="connsiteX11" fmla="*/ 180054 w 198788"/>
                                  <a:gd name="connsiteY11" fmla="*/ 166581 h 206471"/>
                                  <a:gd name="connsiteX12" fmla="*/ 174147 w 198788"/>
                                  <a:gd name="connsiteY12" fmla="*/ 174337 h 206471"/>
                                  <a:gd name="connsiteX13" fmla="*/ 167503 w 198788"/>
                                  <a:gd name="connsiteY13" fmla="*/ 181355 h 206471"/>
                                  <a:gd name="connsiteX14" fmla="*/ 160120 w 198788"/>
                                  <a:gd name="connsiteY14" fmla="*/ 187634 h 206471"/>
                                  <a:gd name="connsiteX15" fmla="*/ 151998 w 198788"/>
                                  <a:gd name="connsiteY15" fmla="*/ 193174 h 206471"/>
                                  <a:gd name="connsiteX16" fmla="*/ 143508 w 198788"/>
                                  <a:gd name="connsiteY16" fmla="*/ 197607 h 206471"/>
                                  <a:gd name="connsiteX17" fmla="*/ 134648 w 198788"/>
                                  <a:gd name="connsiteY17" fmla="*/ 201300 h 206471"/>
                                  <a:gd name="connsiteX18" fmla="*/ 125419 w 198788"/>
                                  <a:gd name="connsiteY18" fmla="*/ 203886 h 206471"/>
                                  <a:gd name="connsiteX19" fmla="*/ 115821 w 198788"/>
                                  <a:gd name="connsiteY19" fmla="*/ 205733 h 206471"/>
                                  <a:gd name="connsiteX20" fmla="*/ 106223 w 198788"/>
                                  <a:gd name="connsiteY20" fmla="*/ 206471 h 206471"/>
                                  <a:gd name="connsiteX21" fmla="*/ 96625 w 198788"/>
                                  <a:gd name="connsiteY21" fmla="*/ 206102 h 206471"/>
                                  <a:gd name="connsiteX22" fmla="*/ 87027 w 198788"/>
                                  <a:gd name="connsiteY22" fmla="*/ 204994 h 206471"/>
                                  <a:gd name="connsiteX23" fmla="*/ 77430 w 198788"/>
                                  <a:gd name="connsiteY23" fmla="*/ 202778 h 206471"/>
                                  <a:gd name="connsiteX24" fmla="*/ 68201 w 198788"/>
                                  <a:gd name="connsiteY24" fmla="*/ 199454 h 206471"/>
                                  <a:gd name="connsiteX25" fmla="*/ 58972 w 198788"/>
                                  <a:gd name="connsiteY25" fmla="*/ 195391 h 206471"/>
                                  <a:gd name="connsiteX26" fmla="*/ 50112 w 198788"/>
                                  <a:gd name="connsiteY26" fmla="*/ 189850 h 206471"/>
                                  <a:gd name="connsiteX27" fmla="*/ 41991 w 198788"/>
                                  <a:gd name="connsiteY27" fmla="*/ 183940 h 206471"/>
                                  <a:gd name="connsiteX28" fmla="*/ 34239 w 198788"/>
                                  <a:gd name="connsiteY28" fmla="*/ 177292 h 206471"/>
                                  <a:gd name="connsiteX29" fmla="*/ 27225 w 198788"/>
                                  <a:gd name="connsiteY29" fmla="*/ 169905 h 206471"/>
                                  <a:gd name="connsiteX30" fmla="*/ 20949 w 198788"/>
                                  <a:gd name="connsiteY30" fmla="*/ 161779 h 206471"/>
                                  <a:gd name="connsiteX31" fmla="*/ 15412 w 198788"/>
                                  <a:gd name="connsiteY31" fmla="*/ 153284 h 206471"/>
                                  <a:gd name="connsiteX32" fmla="*/ 10613 w 198788"/>
                                  <a:gd name="connsiteY32" fmla="*/ 144419 h 206471"/>
                                  <a:gd name="connsiteX33" fmla="*/ 6552 w 198788"/>
                                  <a:gd name="connsiteY33" fmla="*/ 134816 h 206471"/>
                                  <a:gd name="connsiteX34" fmla="*/ 3599 w 198788"/>
                                  <a:gd name="connsiteY34" fmla="*/ 125212 h 206471"/>
                                  <a:gd name="connsiteX35" fmla="*/ 1384 w 198788"/>
                                  <a:gd name="connsiteY35" fmla="*/ 115240 h 206471"/>
                                  <a:gd name="connsiteX36" fmla="*/ 277 w 198788"/>
                                  <a:gd name="connsiteY36" fmla="*/ 105267 h 206471"/>
                                  <a:gd name="connsiteX37" fmla="*/ 277 w 198788"/>
                                  <a:gd name="connsiteY37" fmla="*/ 95294 h 206471"/>
                                  <a:gd name="connsiteX38" fmla="*/ 1015 w 198788"/>
                                  <a:gd name="connsiteY38" fmla="*/ 85322 h 206471"/>
                                  <a:gd name="connsiteX39" fmla="*/ 2861 w 198788"/>
                                  <a:gd name="connsiteY39" fmla="*/ 75349 h 206471"/>
                                  <a:gd name="connsiteX40" fmla="*/ 5445 w 198788"/>
                                  <a:gd name="connsiteY40" fmla="*/ 65746 h 206471"/>
                                  <a:gd name="connsiteX41" fmla="*/ 9137 w 198788"/>
                                  <a:gd name="connsiteY41" fmla="*/ 56512 h 206471"/>
                                  <a:gd name="connsiteX42" fmla="*/ 13566 w 198788"/>
                                  <a:gd name="connsiteY42" fmla="*/ 47647 h 206471"/>
                                  <a:gd name="connsiteX43" fmla="*/ 18734 w 198788"/>
                                  <a:gd name="connsiteY43" fmla="*/ 39521 h 206471"/>
                                  <a:gd name="connsiteX44" fmla="*/ 24641 w 198788"/>
                                  <a:gd name="connsiteY44" fmla="*/ 31765 h 206471"/>
                                  <a:gd name="connsiteX45" fmla="*/ 31286 w 198788"/>
                                  <a:gd name="connsiteY45" fmla="*/ 24747 h 206471"/>
                                  <a:gd name="connsiteX46" fmla="*/ 38669 w 198788"/>
                                  <a:gd name="connsiteY46" fmla="*/ 18468 h 206471"/>
                                  <a:gd name="connsiteX47" fmla="*/ 46790 w 198788"/>
                                  <a:gd name="connsiteY47" fmla="*/ 12928 h 206471"/>
                                  <a:gd name="connsiteX48" fmla="*/ 55650 w 198788"/>
                                  <a:gd name="connsiteY48" fmla="*/ 8865 h 206471"/>
                                  <a:gd name="connsiteX49" fmla="*/ 64509 w 198788"/>
                                  <a:gd name="connsiteY49" fmla="*/ 5171 h 206471"/>
                                  <a:gd name="connsiteX50" fmla="*/ 73738 w 198788"/>
                                  <a:gd name="connsiteY50" fmla="*/ 2586 h 206471"/>
                                  <a:gd name="connsiteX51" fmla="*/ 83336 w 198788"/>
                                  <a:gd name="connsiteY51" fmla="*/ 739 h 206471"/>
                                  <a:gd name="connsiteX52" fmla="*/ 92934 w 198788"/>
                                  <a:gd name="connsiteY52" fmla="*/ 0 h 206471"/>
                                  <a:gd name="connsiteX53" fmla="*/ 102532 w 198788"/>
                                  <a:gd name="connsiteY53" fmla="*/ 369 h 206471"/>
                                  <a:gd name="connsiteX54" fmla="*/ 112130 w 198788"/>
                                  <a:gd name="connsiteY54" fmla="*/ 1477 h 206471"/>
                                  <a:gd name="connsiteX55" fmla="*/ 121728 w 198788"/>
                                  <a:gd name="connsiteY55" fmla="*/ 3694 h 206471"/>
                                  <a:gd name="connsiteX56" fmla="*/ 130957 w 198788"/>
                                  <a:gd name="connsiteY56" fmla="*/ 7018 h 206471"/>
                                  <a:gd name="connsiteX57" fmla="*/ 140185 w 198788"/>
                                  <a:gd name="connsiteY57" fmla="*/ 11081 h 206471"/>
                                  <a:gd name="connsiteX58" fmla="*/ 148676 w 198788"/>
                                  <a:gd name="connsiteY58" fmla="*/ 16252 h 206471"/>
                                  <a:gd name="connsiteX59" fmla="*/ 156797 w 198788"/>
                                  <a:gd name="connsiteY59" fmla="*/ 22162 h 206471"/>
                                  <a:gd name="connsiteX60" fmla="*/ 164549 w 198788"/>
                                  <a:gd name="connsiteY60" fmla="*/ 28810 h 206471"/>
                                  <a:gd name="connsiteX61" fmla="*/ 171563 w 198788"/>
                                  <a:gd name="connsiteY61" fmla="*/ 36197 h 206471"/>
                                  <a:gd name="connsiteX62" fmla="*/ 177839 w 198788"/>
                                  <a:gd name="connsiteY62" fmla="*/ 44323 h 206471"/>
                                  <a:gd name="connsiteX63" fmla="*/ 183376 w 198788"/>
                                  <a:gd name="connsiteY63" fmla="*/ 52818 h 206471"/>
                                  <a:gd name="connsiteX64" fmla="*/ 188175 w 198788"/>
                                  <a:gd name="connsiteY64" fmla="*/ 61683 h 206471"/>
                                  <a:gd name="connsiteX65" fmla="*/ 188175 w 198788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788" h="206471">
                                    <a:moveTo>
                                      <a:pt x="188175" y="61683"/>
                                    </a:moveTo>
                                    <a:cubicBezTo>
                                      <a:pt x="189652" y="64638"/>
                                      <a:pt x="190759" y="67962"/>
                                      <a:pt x="192236" y="71286"/>
                                    </a:cubicBezTo>
                                    <a:cubicBezTo>
                                      <a:pt x="193343" y="74610"/>
                                      <a:pt x="194451" y="77565"/>
                                      <a:pt x="195189" y="80889"/>
                                    </a:cubicBezTo>
                                    <a:cubicBezTo>
                                      <a:pt x="195927" y="84214"/>
                                      <a:pt x="196666" y="87538"/>
                                      <a:pt x="197404" y="90862"/>
                                    </a:cubicBezTo>
                                    <a:cubicBezTo>
                                      <a:pt x="197773" y="94186"/>
                                      <a:pt x="198142" y="97511"/>
                                      <a:pt x="198511" y="100835"/>
                                    </a:cubicBezTo>
                                    <a:cubicBezTo>
                                      <a:pt x="198881" y="104159"/>
                                      <a:pt x="198881" y="107483"/>
                                      <a:pt x="198511" y="110807"/>
                                    </a:cubicBezTo>
                                    <a:cubicBezTo>
                                      <a:pt x="198511" y="114132"/>
                                      <a:pt x="198142" y="117456"/>
                                      <a:pt x="197773" y="120780"/>
                                    </a:cubicBezTo>
                                    <a:cubicBezTo>
                                      <a:pt x="197404" y="124104"/>
                                      <a:pt x="196666" y="127429"/>
                                      <a:pt x="195927" y="130753"/>
                                    </a:cubicBezTo>
                                    <a:cubicBezTo>
                                      <a:pt x="195189" y="134077"/>
                                      <a:pt x="194451" y="137032"/>
                                      <a:pt x="193343" y="140356"/>
                                    </a:cubicBezTo>
                                    <a:cubicBezTo>
                                      <a:pt x="192236" y="143680"/>
                                      <a:pt x="191128" y="146635"/>
                                      <a:pt x="189652" y="149590"/>
                                    </a:cubicBezTo>
                                    <a:cubicBezTo>
                                      <a:pt x="188175" y="152545"/>
                                      <a:pt x="186698" y="155500"/>
                                      <a:pt x="185222" y="158455"/>
                                    </a:cubicBezTo>
                                    <a:cubicBezTo>
                                      <a:pt x="183745" y="161410"/>
                                      <a:pt x="181899" y="163995"/>
                                      <a:pt x="180054" y="166581"/>
                                    </a:cubicBezTo>
                                    <a:cubicBezTo>
                                      <a:pt x="178208" y="169166"/>
                                      <a:pt x="175993" y="171752"/>
                                      <a:pt x="174147" y="174337"/>
                                    </a:cubicBezTo>
                                    <a:cubicBezTo>
                                      <a:pt x="171932" y="176923"/>
                                      <a:pt x="169718" y="179139"/>
                                      <a:pt x="167503" y="181355"/>
                                    </a:cubicBezTo>
                                    <a:cubicBezTo>
                                      <a:pt x="165288" y="183571"/>
                                      <a:pt x="162704" y="185787"/>
                                      <a:pt x="160120" y="187634"/>
                                    </a:cubicBezTo>
                                    <a:cubicBezTo>
                                      <a:pt x="157535" y="189481"/>
                                      <a:pt x="154951" y="191328"/>
                                      <a:pt x="151998" y="193174"/>
                                    </a:cubicBezTo>
                                    <a:cubicBezTo>
                                      <a:pt x="149414" y="194652"/>
                                      <a:pt x="146461" y="196499"/>
                                      <a:pt x="143508" y="197607"/>
                                    </a:cubicBezTo>
                                    <a:cubicBezTo>
                                      <a:pt x="140554" y="199084"/>
                                      <a:pt x="137601" y="200192"/>
                                      <a:pt x="134648" y="201300"/>
                                    </a:cubicBezTo>
                                    <a:cubicBezTo>
                                      <a:pt x="131695" y="202408"/>
                                      <a:pt x="128373" y="203147"/>
                                      <a:pt x="125419" y="203886"/>
                                    </a:cubicBezTo>
                                    <a:cubicBezTo>
                                      <a:pt x="122466" y="204625"/>
                                      <a:pt x="119144" y="205363"/>
                                      <a:pt x="115821" y="205733"/>
                                    </a:cubicBezTo>
                                    <a:cubicBezTo>
                                      <a:pt x="112499" y="206102"/>
                                      <a:pt x="109546" y="206471"/>
                                      <a:pt x="106223" y="206471"/>
                                    </a:cubicBezTo>
                                    <a:cubicBezTo>
                                      <a:pt x="102901" y="206471"/>
                                      <a:pt x="99579" y="206471"/>
                                      <a:pt x="96625" y="206102"/>
                                    </a:cubicBezTo>
                                    <a:cubicBezTo>
                                      <a:pt x="93303" y="205733"/>
                                      <a:pt x="89981" y="205363"/>
                                      <a:pt x="87027" y="204994"/>
                                    </a:cubicBezTo>
                                    <a:cubicBezTo>
                                      <a:pt x="83705" y="204255"/>
                                      <a:pt x="80752" y="203516"/>
                                      <a:pt x="77430" y="202778"/>
                                    </a:cubicBezTo>
                                    <a:cubicBezTo>
                                      <a:pt x="74107" y="202039"/>
                                      <a:pt x="71154" y="200931"/>
                                      <a:pt x="68201" y="199454"/>
                                    </a:cubicBezTo>
                                    <a:cubicBezTo>
                                      <a:pt x="65247" y="198345"/>
                                      <a:pt x="61925" y="196868"/>
                                      <a:pt x="58972" y="195391"/>
                                    </a:cubicBezTo>
                                    <a:cubicBezTo>
                                      <a:pt x="55650" y="193544"/>
                                      <a:pt x="52696" y="191697"/>
                                      <a:pt x="50112" y="189850"/>
                                    </a:cubicBezTo>
                                    <a:cubicBezTo>
                                      <a:pt x="47159" y="188003"/>
                                      <a:pt x="44575" y="186157"/>
                                      <a:pt x="41991" y="183940"/>
                                    </a:cubicBezTo>
                                    <a:cubicBezTo>
                                      <a:pt x="39407" y="181724"/>
                                      <a:pt x="36823" y="179508"/>
                                      <a:pt x="34239" y="177292"/>
                                    </a:cubicBezTo>
                                    <a:cubicBezTo>
                                      <a:pt x="31655" y="175076"/>
                                      <a:pt x="29440" y="172490"/>
                                      <a:pt x="27225" y="169905"/>
                                    </a:cubicBezTo>
                                    <a:cubicBezTo>
                                      <a:pt x="25010" y="167319"/>
                                      <a:pt x="22795" y="164734"/>
                                      <a:pt x="20949" y="161779"/>
                                    </a:cubicBezTo>
                                    <a:cubicBezTo>
                                      <a:pt x="19103" y="159193"/>
                                      <a:pt x="17258" y="156239"/>
                                      <a:pt x="15412" y="153284"/>
                                    </a:cubicBezTo>
                                    <a:cubicBezTo>
                                      <a:pt x="13566" y="150329"/>
                                      <a:pt x="12090" y="147374"/>
                                      <a:pt x="10613" y="144419"/>
                                    </a:cubicBezTo>
                                    <a:cubicBezTo>
                                      <a:pt x="9137" y="141464"/>
                                      <a:pt x="8029" y="138140"/>
                                      <a:pt x="6552" y="134816"/>
                                    </a:cubicBezTo>
                                    <a:cubicBezTo>
                                      <a:pt x="5445" y="131492"/>
                                      <a:pt x="4338" y="128537"/>
                                      <a:pt x="3599" y="125212"/>
                                    </a:cubicBezTo>
                                    <a:cubicBezTo>
                                      <a:pt x="2861" y="121888"/>
                                      <a:pt x="2123" y="118564"/>
                                      <a:pt x="1384" y="115240"/>
                                    </a:cubicBezTo>
                                    <a:cubicBezTo>
                                      <a:pt x="1015" y="111916"/>
                                      <a:pt x="646" y="108591"/>
                                      <a:pt x="277" y="105267"/>
                                    </a:cubicBezTo>
                                    <a:cubicBezTo>
                                      <a:pt x="-92" y="101943"/>
                                      <a:pt x="-92" y="98619"/>
                                      <a:pt x="277" y="95294"/>
                                    </a:cubicBezTo>
                                    <a:cubicBezTo>
                                      <a:pt x="277" y="91970"/>
                                      <a:pt x="646" y="88646"/>
                                      <a:pt x="1015" y="85322"/>
                                    </a:cubicBezTo>
                                    <a:cubicBezTo>
                                      <a:pt x="1384" y="81998"/>
                                      <a:pt x="2123" y="78673"/>
                                      <a:pt x="2861" y="75349"/>
                                    </a:cubicBezTo>
                                    <a:cubicBezTo>
                                      <a:pt x="3599" y="72025"/>
                                      <a:pt x="4338" y="69070"/>
                                      <a:pt x="5445" y="65746"/>
                                    </a:cubicBezTo>
                                    <a:cubicBezTo>
                                      <a:pt x="6552" y="62422"/>
                                      <a:pt x="7660" y="59467"/>
                                      <a:pt x="9137" y="56512"/>
                                    </a:cubicBezTo>
                                    <a:cubicBezTo>
                                      <a:pt x="10613" y="53557"/>
                                      <a:pt x="12090" y="50602"/>
                                      <a:pt x="13566" y="47647"/>
                                    </a:cubicBezTo>
                                    <a:cubicBezTo>
                                      <a:pt x="15043" y="45062"/>
                                      <a:pt x="16889" y="42107"/>
                                      <a:pt x="18734" y="39521"/>
                                    </a:cubicBezTo>
                                    <a:cubicBezTo>
                                      <a:pt x="20580" y="36936"/>
                                      <a:pt x="22795" y="34350"/>
                                      <a:pt x="24641" y="31765"/>
                                    </a:cubicBezTo>
                                    <a:cubicBezTo>
                                      <a:pt x="26856" y="29179"/>
                                      <a:pt x="29071" y="26963"/>
                                      <a:pt x="31286" y="24747"/>
                                    </a:cubicBezTo>
                                    <a:cubicBezTo>
                                      <a:pt x="33501" y="22531"/>
                                      <a:pt x="36085" y="20315"/>
                                      <a:pt x="38669" y="18468"/>
                                    </a:cubicBezTo>
                                    <a:cubicBezTo>
                                      <a:pt x="41253" y="16621"/>
                                      <a:pt x="43837" y="14774"/>
                                      <a:pt x="46790" y="12928"/>
                                    </a:cubicBezTo>
                                    <a:cubicBezTo>
                                      <a:pt x="49743" y="11819"/>
                                      <a:pt x="52696" y="10342"/>
                                      <a:pt x="55650" y="8865"/>
                                    </a:cubicBezTo>
                                    <a:cubicBezTo>
                                      <a:pt x="58603" y="7387"/>
                                      <a:pt x="61556" y="6279"/>
                                      <a:pt x="64509" y="5171"/>
                                    </a:cubicBezTo>
                                    <a:cubicBezTo>
                                      <a:pt x="67462" y="4063"/>
                                      <a:pt x="70785" y="3324"/>
                                      <a:pt x="73738" y="2586"/>
                                    </a:cubicBezTo>
                                    <a:cubicBezTo>
                                      <a:pt x="76691" y="1847"/>
                                      <a:pt x="80014" y="1108"/>
                                      <a:pt x="83336" y="739"/>
                                    </a:cubicBezTo>
                                    <a:cubicBezTo>
                                      <a:pt x="86658" y="369"/>
                                      <a:pt x="89611" y="0"/>
                                      <a:pt x="92934" y="0"/>
                                    </a:cubicBezTo>
                                    <a:cubicBezTo>
                                      <a:pt x="96256" y="0"/>
                                      <a:pt x="99579" y="0"/>
                                      <a:pt x="102532" y="369"/>
                                    </a:cubicBezTo>
                                    <a:cubicBezTo>
                                      <a:pt x="105854" y="739"/>
                                      <a:pt x="109177" y="1108"/>
                                      <a:pt x="112130" y="1477"/>
                                    </a:cubicBezTo>
                                    <a:cubicBezTo>
                                      <a:pt x="115452" y="2216"/>
                                      <a:pt x="118405" y="2955"/>
                                      <a:pt x="121728" y="3694"/>
                                    </a:cubicBezTo>
                                    <a:cubicBezTo>
                                      <a:pt x="125050" y="4432"/>
                                      <a:pt x="128003" y="5540"/>
                                      <a:pt x="130957" y="7018"/>
                                    </a:cubicBezTo>
                                    <a:cubicBezTo>
                                      <a:pt x="133910" y="8126"/>
                                      <a:pt x="137232" y="9603"/>
                                      <a:pt x="140185" y="11081"/>
                                    </a:cubicBezTo>
                                    <a:cubicBezTo>
                                      <a:pt x="143139" y="12558"/>
                                      <a:pt x="146092" y="14405"/>
                                      <a:pt x="148676" y="16252"/>
                                    </a:cubicBezTo>
                                    <a:cubicBezTo>
                                      <a:pt x="151629" y="18099"/>
                                      <a:pt x="154213" y="19945"/>
                                      <a:pt x="156797" y="22162"/>
                                    </a:cubicBezTo>
                                    <a:cubicBezTo>
                                      <a:pt x="159381" y="24378"/>
                                      <a:pt x="161965" y="26594"/>
                                      <a:pt x="164549" y="28810"/>
                                    </a:cubicBezTo>
                                    <a:cubicBezTo>
                                      <a:pt x="167133" y="31026"/>
                                      <a:pt x="169348" y="33612"/>
                                      <a:pt x="171563" y="36197"/>
                                    </a:cubicBezTo>
                                    <a:cubicBezTo>
                                      <a:pt x="173778" y="38783"/>
                                      <a:pt x="175993" y="41368"/>
                                      <a:pt x="177839" y="44323"/>
                                    </a:cubicBezTo>
                                    <a:cubicBezTo>
                                      <a:pt x="179685" y="46909"/>
                                      <a:pt x="181530" y="49863"/>
                                      <a:pt x="183376" y="52818"/>
                                    </a:cubicBezTo>
                                    <a:cubicBezTo>
                                      <a:pt x="185222" y="55773"/>
                                      <a:pt x="187068" y="58728"/>
                                      <a:pt x="188175" y="61683"/>
                                    </a:cubicBezTo>
                                    <a:lnTo>
                                      <a:pt x="188175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9" name="Prostoročno: oblika 189"/>
                            <wps:cNvSpPr/>
                            <wps:spPr>
                              <a:xfrm>
                                <a:off x="1900855" y="4432"/>
                                <a:ext cx="198788" cy="206471"/>
                              </a:xfrm>
                              <a:custGeom>
                                <a:avLst/>
                                <a:gdLst>
                                  <a:gd name="connsiteX0" fmla="*/ 188175 w 198788"/>
                                  <a:gd name="connsiteY0" fmla="*/ 61683 h 206471"/>
                                  <a:gd name="connsiteX1" fmla="*/ 192236 w 198788"/>
                                  <a:gd name="connsiteY1" fmla="*/ 71286 h 206471"/>
                                  <a:gd name="connsiteX2" fmla="*/ 195189 w 198788"/>
                                  <a:gd name="connsiteY2" fmla="*/ 80889 h 206471"/>
                                  <a:gd name="connsiteX3" fmla="*/ 197404 w 198788"/>
                                  <a:gd name="connsiteY3" fmla="*/ 90862 h 206471"/>
                                  <a:gd name="connsiteX4" fmla="*/ 198511 w 198788"/>
                                  <a:gd name="connsiteY4" fmla="*/ 100835 h 206471"/>
                                  <a:gd name="connsiteX5" fmla="*/ 198511 w 198788"/>
                                  <a:gd name="connsiteY5" fmla="*/ 110807 h 206471"/>
                                  <a:gd name="connsiteX6" fmla="*/ 197773 w 198788"/>
                                  <a:gd name="connsiteY6" fmla="*/ 120780 h 206471"/>
                                  <a:gd name="connsiteX7" fmla="*/ 195927 w 198788"/>
                                  <a:gd name="connsiteY7" fmla="*/ 130753 h 206471"/>
                                  <a:gd name="connsiteX8" fmla="*/ 193343 w 198788"/>
                                  <a:gd name="connsiteY8" fmla="*/ 140356 h 206471"/>
                                  <a:gd name="connsiteX9" fmla="*/ 189652 w 198788"/>
                                  <a:gd name="connsiteY9" fmla="*/ 149590 h 206471"/>
                                  <a:gd name="connsiteX10" fmla="*/ 185222 w 198788"/>
                                  <a:gd name="connsiteY10" fmla="*/ 158455 h 206471"/>
                                  <a:gd name="connsiteX11" fmla="*/ 180054 w 198788"/>
                                  <a:gd name="connsiteY11" fmla="*/ 166581 h 206471"/>
                                  <a:gd name="connsiteX12" fmla="*/ 174147 w 198788"/>
                                  <a:gd name="connsiteY12" fmla="*/ 174337 h 206471"/>
                                  <a:gd name="connsiteX13" fmla="*/ 167503 w 198788"/>
                                  <a:gd name="connsiteY13" fmla="*/ 181355 h 206471"/>
                                  <a:gd name="connsiteX14" fmla="*/ 160120 w 198788"/>
                                  <a:gd name="connsiteY14" fmla="*/ 187634 h 206471"/>
                                  <a:gd name="connsiteX15" fmla="*/ 151998 w 198788"/>
                                  <a:gd name="connsiteY15" fmla="*/ 193174 h 206471"/>
                                  <a:gd name="connsiteX16" fmla="*/ 143508 w 198788"/>
                                  <a:gd name="connsiteY16" fmla="*/ 197607 h 206471"/>
                                  <a:gd name="connsiteX17" fmla="*/ 134648 w 198788"/>
                                  <a:gd name="connsiteY17" fmla="*/ 201300 h 206471"/>
                                  <a:gd name="connsiteX18" fmla="*/ 125419 w 198788"/>
                                  <a:gd name="connsiteY18" fmla="*/ 203886 h 206471"/>
                                  <a:gd name="connsiteX19" fmla="*/ 115821 w 198788"/>
                                  <a:gd name="connsiteY19" fmla="*/ 205733 h 206471"/>
                                  <a:gd name="connsiteX20" fmla="*/ 106223 w 198788"/>
                                  <a:gd name="connsiteY20" fmla="*/ 206471 h 206471"/>
                                  <a:gd name="connsiteX21" fmla="*/ 96625 w 198788"/>
                                  <a:gd name="connsiteY21" fmla="*/ 206102 h 206471"/>
                                  <a:gd name="connsiteX22" fmla="*/ 87027 w 198788"/>
                                  <a:gd name="connsiteY22" fmla="*/ 204994 h 206471"/>
                                  <a:gd name="connsiteX23" fmla="*/ 77430 w 198788"/>
                                  <a:gd name="connsiteY23" fmla="*/ 202778 h 206471"/>
                                  <a:gd name="connsiteX24" fmla="*/ 68201 w 198788"/>
                                  <a:gd name="connsiteY24" fmla="*/ 199454 h 206471"/>
                                  <a:gd name="connsiteX25" fmla="*/ 58972 w 198788"/>
                                  <a:gd name="connsiteY25" fmla="*/ 195391 h 206471"/>
                                  <a:gd name="connsiteX26" fmla="*/ 50112 w 198788"/>
                                  <a:gd name="connsiteY26" fmla="*/ 189850 h 206471"/>
                                  <a:gd name="connsiteX27" fmla="*/ 41991 w 198788"/>
                                  <a:gd name="connsiteY27" fmla="*/ 183940 h 206471"/>
                                  <a:gd name="connsiteX28" fmla="*/ 34239 w 198788"/>
                                  <a:gd name="connsiteY28" fmla="*/ 177292 h 206471"/>
                                  <a:gd name="connsiteX29" fmla="*/ 27225 w 198788"/>
                                  <a:gd name="connsiteY29" fmla="*/ 169905 h 206471"/>
                                  <a:gd name="connsiteX30" fmla="*/ 20949 w 198788"/>
                                  <a:gd name="connsiteY30" fmla="*/ 161779 h 206471"/>
                                  <a:gd name="connsiteX31" fmla="*/ 15412 w 198788"/>
                                  <a:gd name="connsiteY31" fmla="*/ 153284 h 206471"/>
                                  <a:gd name="connsiteX32" fmla="*/ 10613 w 198788"/>
                                  <a:gd name="connsiteY32" fmla="*/ 144419 h 206471"/>
                                  <a:gd name="connsiteX33" fmla="*/ 6552 w 198788"/>
                                  <a:gd name="connsiteY33" fmla="*/ 134816 h 206471"/>
                                  <a:gd name="connsiteX34" fmla="*/ 3599 w 198788"/>
                                  <a:gd name="connsiteY34" fmla="*/ 125212 h 206471"/>
                                  <a:gd name="connsiteX35" fmla="*/ 1384 w 198788"/>
                                  <a:gd name="connsiteY35" fmla="*/ 115240 h 206471"/>
                                  <a:gd name="connsiteX36" fmla="*/ 277 w 198788"/>
                                  <a:gd name="connsiteY36" fmla="*/ 105267 h 206471"/>
                                  <a:gd name="connsiteX37" fmla="*/ 277 w 198788"/>
                                  <a:gd name="connsiteY37" fmla="*/ 95294 h 206471"/>
                                  <a:gd name="connsiteX38" fmla="*/ 1015 w 198788"/>
                                  <a:gd name="connsiteY38" fmla="*/ 85322 h 206471"/>
                                  <a:gd name="connsiteX39" fmla="*/ 2861 w 198788"/>
                                  <a:gd name="connsiteY39" fmla="*/ 75349 h 206471"/>
                                  <a:gd name="connsiteX40" fmla="*/ 5445 w 198788"/>
                                  <a:gd name="connsiteY40" fmla="*/ 65746 h 206471"/>
                                  <a:gd name="connsiteX41" fmla="*/ 9137 w 198788"/>
                                  <a:gd name="connsiteY41" fmla="*/ 56512 h 206471"/>
                                  <a:gd name="connsiteX42" fmla="*/ 13566 w 198788"/>
                                  <a:gd name="connsiteY42" fmla="*/ 47647 h 206471"/>
                                  <a:gd name="connsiteX43" fmla="*/ 18734 w 198788"/>
                                  <a:gd name="connsiteY43" fmla="*/ 39521 h 206471"/>
                                  <a:gd name="connsiteX44" fmla="*/ 24641 w 198788"/>
                                  <a:gd name="connsiteY44" fmla="*/ 31765 h 206471"/>
                                  <a:gd name="connsiteX45" fmla="*/ 31286 w 198788"/>
                                  <a:gd name="connsiteY45" fmla="*/ 24747 h 206471"/>
                                  <a:gd name="connsiteX46" fmla="*/ 38669 w 198788"/>
                                  <a:gd name="connsiteY46" fmla="*/ 18468 h 206471"/>
                                  <a:gd name="connsiteX47" fmla="*/ 46790 w 198788"/>
                                  <a:gd name="connsiteY47" fmla="*/ 12928 h 206471"/>
                                  <a:gd name="connsiteX48" fmla="*/ 55650 w 198788"/>
                                  <a:gd name="connsiteY48" fmla="*/ 8865 h 206471"/>
                                  <a:gd name="connsiteX49" fmla="*/ 64509 w 198788"/>
                                  <a:gd name="connsiteY49" fmla="*/ 5171 h 206471"/>
                                  <a:gd name="connsiteX50" fmla="*/ 73738 w 198788"/>
                                  <a:gd name="connsiteY50" fmla="*/ 2586 h 206471"/>
                                  <a:gd name="connsiteX51" fmla="*/ 83336 w 198788"/>
                                  <a:gd name="connsiteY51" fmla="*/ 739 h 206471"/>
                                  <a:gd name="connsiteX52" fmla="*/ 92934 w 198788"/>
                                  <a:gd name="connsiteY52" fmla="*/ 0 h 206471"/>
                                  <a:gd name="connsiteX53" fmla="*/ 102532 w 198788"/>
                                  <a:gd name="connsiteY53" fmla="*/ 369 h 206471"/>
                                  <a:gd name="connsiteX54" fmla="*/ 112130 w 198788"/>
                                  <a:gd name="connsiteY54" fmla="*/ 1477 h 206471"/>
                                  <a:gd name="connsiteX55" fmla="*/ 121728 w 198788"/>
                                  <a:gd name="connsiteY55" fmla="*/ 3694 h 206471"/>
                                  <a:gd name="connsiteX56" fmla="*/ 130957 w 198788"/>
                                  <a:gd name="connsiteY56" fmla="*/ 7018 h 206471"/>
                                  <a:gd name="connsiteX57" fmla="*/ 140185 w 198788"/>
                                  <a:gd name="connsiteY57" fmla="*/ 11081 h 206471"/>
                                  <a:gd name="connsiteX58" fmla="*/ 148676 w 198788"/>
                                  <a:gd name="connsiteY58" fmla="*/ 16252 h 206471"/>
                                  <a:gd name="connsiteX59" fmla="*/ 156797 w 198788"/>
                                  <a:gd name="connsiteY59" fmla="*/ 22162 h 206471"/>
                                  <a:gd name="connsiteX60" fmla="*/ 164549 w 198788"/>
                                  <a:gd name="connsiteY60" fmla="*/ 28810 h 206471"/>
                                  <a:gd name="connsiteX61" fmla="*/ 171563 w 198788"/>
                                  <a:gd name="connsiteY61" fmla="*/ 36197 h 206471"/>
                                  <a:gd name="connsiteX62" fmla="*/ 177839 w 198788"/>
                                  <a:gd name="connsiteY62" fmla="*/ 44323 h 206471"/>
                                  <a:gd name="connsiteX63" fmla="*/ 183376 w 198788"/>
                                  <a:gd name="connsiteY63" fmla="*/ 52818 h 206471"/>
                                  <a:gd name="connsiteX64" fmla="*/ 188175 w 198788"/>
                                  <a:gd name="connsiteY64" fmla="*/ 61683 h 206471"/>
                                  <a:gd name="connsiteX65" fmla="*/ 188175 w 198788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788" h="206471">
                                    <a:moveTo>
                                      <a:pt x="188175" y="61683"/>
                                    </a:moveTo>
                                    <a:cubicBezTo>
                                      <a:pt x="189652" y="64638"/>
                                      <a:pt x="190759" y="67962"/>
                                      <a:pt x="192236" y="71286"/>
                                    </a:cubicBezTo>
                                    <a:cubicBezTo>
                                      <a:pt x="193343" y="74610"/>
                                      <a:pt x="194451" y="77565"/>
                                      <a:pt x="195189" y="80889"/>
                                    </a:cubicBezTo>
                                    <a:cubicBezTo>
                                      <a:pt x="195927" y="84214"/>
                                      <a:pt x="196666" y="87538"/>
                                      <a:pt x="197404" y="90862"/>
                                    </a:cubicBezTo>
                                    <a:cubicBezTo>
                                      <a:pt x="197773" y="94186"/>
                                      <a:pt x="198142" y="97511"/>
                                      <a:pt x="198511" y="100835"/>
                                    </a:cubicBezTo>
                                    <a:cubicBezTo>
                                      <a:pt x="198881" y="104159"/>
                                      <a:pt x="198881" y="107483"/>
                                      <a:pt x="198511" y="110807"/>
                                    </a:cubicBezTo>
                                    <a:cubicBezTo>
                                      <a:pt x="198511" y="114132"/>
                                      <a:pt x="198142" y="117456"/>
                                      <a:pt x="197773" y="120780"/>
                                    </a:cubicBezTo>
                                    <a:cubicBezTo>
                                      <a:pt x="197404" y="124104"/>
                                      <a:pt x="196666" y="127429"/>
                                      <a:pt x="195927" y="130753"/>
                                    </a:cubicBezTo>
                                    <a:cubicBezTo>
                                      <a:pt x="195189" y="134077"/>
                                      <a:pt x="194451" y="137032"/>
                                      <a:pt x="193343" y="140356"/>
                                    </a:cubicBezTo>
                                    <a:cubicBezTo>
                                      <a:pt x="192236" y="143680"/>
                                      <a:pt x="191128" y="146635"/>
                                      <a:pt x="189652" y="149590"/>
                                    </a:cubicBezTo>
                                    <a:cubicBezTo>
                                      <a:pt x="188175" y="152545"/>
                                      <a:pt x="186698" y="155500"/>
                                      <a:pt x="185222" y="158455"/>
                                    </a:cubicBezTo>
                                    <a:cubicBezTo>
                                      <a:pt x="183745" y="161410"/>
                                      <a:pt x="181899" y="163995"/>
                                      <a:pt x="180054" y="166581"/>
                                    </a:cubicBezTo>
                                    <a:cubicBezTo>
                                      <a:pt x="178208" y="169166"/>
                                      <a:pt x="175993" y="171752"/>
                                      <a:pt x="174147" y="174337"/>
                                    </a:cubicBezTo>
                                    <a:cubicBezTo>
                                      <a:pt x="171932" y="176923"/>
                                      <a:pt x="169718" y="179139"/>
                                      <a:pt x="167503" y="181355"/>
                                    </a:cubicBezTo>
                                    <a:cubicBezTo>
                                      <a:pt x="165288" y="183571"/>
                                      <a:pt x="162704" y="185787"/>
                                      <a:pt x="160120" y="187634"/>
                                    </a:cubicBezTo>
                                    <a:cubicBezTo>
                                      <a:pt x="157535" y="189481"/>
                                      <a:pt x="154951" y="191328"/>
                                      <a:pt x="151998" y="193174"/>
                                    </a:cubicBezTo>
                                    <a:cubicBezTo>
                                      <a:pt x="149414" y="194652"/>
                                      <a:pt x="146461" y="196499"/>
                                      <a:pt x="143508" y="197607"/>
                                    </a:cubicBezTo>
                                    <a:cubicBezTo>
                                      <a:pt x="140554" y="199084"/>
                                      <a:pt x="137601" y="200192"/>
                                      <a:pt x="134648" y="201300"/>
                                    </a:cubicBezTo>
                                    <a:cubicBezTo>
                                      <a:pt x="131695" y="202408"/>
                                      <a:pt x="128373" y="203147"/>
                                      <a:pt x="125419" y="203886"/>
                                    </a:cubicBezTo>
                                    <a:cubicBezTo>
                                      <a:pt x="122466" y="204625"/>
                                      <a:pt x="119144" y="205363"/>
                                      <a:pt x="115821" y="205733"/>
                                    </a:cubicBezTo>
                                    <a:cubicBezTo>
                                      <a:pt x="112499" y="206102"/>
                                      <a:pt x="109546" y="206471"/>
                                      <a:pt x="106223" y="206471"/>
                                    </a:cubicBezTo>
                                    <a:cubicBezTo>
                                      <a:pt x="102901" y="206471"/>
                                      <a:pt x="99579" y="206471"/>
                                      <a:pt x="96625" y="206102"/>
                                    </a:cubicBezTo>
                                    <a:cubicBezTo>
                                      <a:pt x="93303" y="205733"/>
                                      <a:pt x="89981" y="205363"/>
                                      <a:pt x="87027" y="204994"/>
                                    </a:cubicBezTo>
                                    <a:cubicBezTo>
                                      <a:pt x="83705" y="204255"/>
                                      <a:pt x="80752" y="203516"/>
                                      <a:pt x="77430" y="202778"/>
                                    </a:cubicBezTo>
                                    <a:cubicBezTo>
                                      <a:pt x="74107" y="202039"/>
                                      <a:pt x="71154" y="200931"/>
                                      <a:pt x="68201" y="199454"/>
                                    </a:cubicBezTo>
                                    <a:cubicBezTo>
                                      <a:pt x="65247" y="198345"/>
                                      <a:pt x="61925" y="196868"/>
                                      <a:pt x="58972" y="195391"/>
                                    </a:cubicBezTo>
                                    <a:cubicBezTo>
                                      <a:pt x="55650" y="193544"/>
                                      <a:pt x="52696" y="191697"/>
                                      <a:pt x="50112" y="189850"/>
                                    </a:cubicBezTo>
                                    <a:cubicBezTo>
                                      <a:pt x="47159" y="188003"/>
                                      <a:pt x="44575" y="186157"/>
                                      <a:pt x="41991" y="183940"/>
                                    </a:cubicBezTo>
                                    <a:cubicBezTo>
                                      <a:pt x="39407" y="181724"/>
                                      <a:pt x="36823" y="179508"/>
                                      <a:pt x="34239" y="177292"/>
                                    </a:cubicBezTo>
                                    <a:cubicBezTo>
                                      <a:pt x="31655" y="175076"/>
                                      <a:pt x="29440" y="172490"/>
                                      <a:pt x="27225" y="169905"/>
                                    </a:cubicBezTo>
                                    <a:cubicBezTo>
                                      <a:pt x="25010" y="167319"/>
                                      <a:pt x="22795" y="164734"/>
                                      <a:pt x="20949" y="161779"/>
                                    </a:cubicBezTo>
                                    <a:cubicBezTo>
                                      <a:pt x="19103" y="159193"/>
                                      <a:pt x="17258" y="156239"/>
                                      <a:pt x="15412" y="153284"/>
                                    </a:cubicBezTo>
                                    <a:cubicBezTo>
                                      <a:pt x="13566" y="150329"/>
                                      <a:pt x="12090" y="147374"/>
                                      <a:pt x="10613" y="144419"/>
                                    </a:cubicBezTo>
                                    <a:cubicBezTo>
                                      <a:pt x="9137" y="141464"/>
                                      <a:pt x="8029" y="138140"/>
                                      <a:pt x="6552" y="134816"/>
                                    </a:cubicBezTo>
                                    <a:cubicBezTo>
                                      <a:pt x="5445" y="131492"/>
                                      <a:pt x="4338" y="128537"/>
                                      <a:pt x="3599" y="125212"/>
                                    </a:cubicBezTo>
                                    <a:cubicBezTo>
                                      <a:pt x="2861" y="121888"/>
                                      <a:pt x="2123" y="118564"/>
                                      <a:pt x="1384" y="115240"/>
                                    </a:cubicBezTo>
                                    <a:cubicBezTo>
                                      <a:pt x="1015" y="111916"/>
                                      <a:pt x="646" y="108591"/>
                                      <a:pt x="277" y="105267"/>
                                    </a:cubicBezTo>
                                    <a:cubicBezTo>
                                      <a:pt x="-92" y="101943"/>
                                      <a:pt x="-92" y="98619"/>
                                      <a:pt x="277" y="95294"/>
                                    </a:cubicBezTo>
                                    <a:cubicBezTo>
                                      <a:pt x="277" y="91970"/>
                                      <a:pt x="646" y="88646"/>
                                      <a:pt x="1015" y="85322"/>
                                    </a:cubicBezTo>
                                    <a:cubicBezTo>
                                      <a:pt x="1384" y="81998"/>
                                      <a:pt x="2123" y="78673"/>
                                      <a:pt x="2861" y="75349"/>
                                    </a:cubicBezTo>
                                    <a:cubicBezTo>
                                      <a:pt x="3599" y="72025"/>
                                      <a:pt x="4338" y="69070"/>
                                      <a:pt x="5445" y="65746"/>
                                    </a:cubicBezTo>
                                    <a:cubicBezTo>
                                      <a:pt x="6552" y="62422"/>
                                      <a:pt x="7660" y="59467"/>
                                      <a:pt x="9137" y="56512"/>
                                    </a:cubicBezTo>
                                    <a:cubicBezTo>
                                      <a:pt x="10613" y="53557"/>
                                      <a:pt x="12090" y="50602"/>
                                      <a:pt x="13566" y="47647"/>
                                    </a:cubicBezTo>
                                    <a:cubicBezTo>
                                      <a:pt x="15043" y="45062"/>
                                      <a:pt x="16889" y="42107"/>
                                      <a:pt x="18734" y="39521"/>
                                    </a:cubicBezTo>
                                    <a:cubicBezTo>
                                      <a:pt x="20580" y="36936"/>
                                      <a:pt x="22795" y="34350"/>
                                      <a:pt x="24641" y="31765"/>
                                    </a:cubicBezTo>
                                    <a:cubicBezTo>
                                      <a:pt x="26856" y="29179"/>
                                      <a:pt x="29071" y="26963"/>
                                      <a:pt x="31286" y="24747"/>
                                    </a:cubicBezTo>
                                    <a:cubicBezTo>
                                      <a:pt x="33501" y="22531"/>
                                      <a:pt x="36085" y="20315"/>
                                      <a:pt x="38669" y="18468"/>
                                    </a:cubicBezTo>
                                    <a:cubicBezTo>
                                      <a:pt x="41253" y="16621"/>
                                      <a:pt x="43837" y="14774"/>
                                      <a:pt x="46790" y="12928"/>
                                    </a:cubicBezTo>
                                    <a:cubicBezTo>
                                      <a:pt x="49743" y="11819"/>
                                      <a:pt x="52696" y="10342"/>
                                      <a:pt x="55650" y="8865"/>
                                    </a:cubicBezTo>
                                    <a:cubicBezTo>
                                      <a:pt x="58603" y="7387"/>
                                      <a:pt x="61556" y="6279"/>
                                      <a:pt x="64509" y="5171"/>
                                    </a:cubicBezTo>
                                    <a:cubicBezTo>
                                      <a:pt x="67462" y="4063"/>
                                      <a:pt x="70785" y="3324"/>
                                      <a:pt x="73738" y="2586"/>
                                    </a:cubicBezTo>
                                    <a:cubicBezTo>
                                      <a:pt x="76691" y="1847"/>
                                      <a:pt x="80014" y="1108"/>
                                      <a:pt x="83336" y="739"/>
                                    </a:cubicBezTo>
                                    <a:cubicBezTo>
                                      <a:pt x="86658" y="369"/>
                                      <a:pt x="89611" y="0"/>
                                      <a:pt x="92934" y="0"/>
                                    </a:cubicBezTo>
                                    <a:cubicBezTo>
                                      <a:pt x="96256" y="0"/>
                                      <a:pt x="99579" y="0"/>
                                      <a:pt x="102532" y="369"/>
                                    </a:cubicBezTo>
                                    <a:cubicBezTo>
                                      <a:pt x="105854" y="739"/>
                                      <a:pt x="109177" y="1108"/>
                                      <a:pt x="112130" y="1477"/>
                                    </a:cubicBezTo>
                                    <a:cubicBezTo>
                                      <a:pt x="115452" y="2216"/>
                                      <a:pt x="118405" y="2955"/>
                                      <a:pt x="121728" y="3694"/>
                                    </a:cubicBezTo>
                                    <a:cubicBezTo>
                                      <a:pt x="125050" y="4432"/>
                                      <a:pt x="128003" y="5540"/>
                                      <a:pt x="130957" y="7018"/>
                                    </a:cubicBezTo>
                                    <a:cubicBezTo>
                                      <a:pt x="133910" y="8126"/>
                                      <a:pt x="137232" y="9603"/>
                                      <a:pt x="140185" y="11081"/>
                                    </a:cubicBezTo>
                                    <a:cubicBezTo>
                                      <a:pt x="143139" y="12558"/>
                                      <a:pt x="146092" y="14405"/>
                                      <a:pt x="148676" y="16252"/>
                                    </a:cubicBezTo>
                                    <a:cubicBezTo>
                                      <a:pt x="151629" y="18099"/>
                                      <a:pt x="154213" y="19945"/>
                                      <a:pt x="156797" y="22162"/>
                                    </a:cubicBezTo>
                                    <a:cubicBezTo>
                                      <a:pt x="159381" y="24378"/>
                                      <a:pt x="161965" y="26594"/>
                                      <a:pt x="164549" y="28810"/>
                                    </a:cubicBezTo>
                                    <a:cubicBezTo>
                                      <a:pt x="167133" y="31026"/>
                                      <a:pt x="169348" y="33612"/>
                                      <a:pt x="171563" y="36197"/>
                                    </a:cubicBezTo>
                                    <a:cubicBezTo>
                                      <a:pt x="173778" y="38783"/>
                                      <a:pt x="175993" y="41368"/>
                                      <a:pt x="177839" y="44323"/>
                                    </a:cubicBezTo>
                                    <a:cubicBezTo>
                                      <a:pt x="179685" y="46909"/>
                                      <a:pt x="181530" y="49863"/>
                                      <a:pt x="183376" y="52818"/>
                                    </a:cubicBezTo>
                                    <a:cubicBezTo>
                                      <a:pt x="185222" y="55773"/>
                                      <a:pt x="187068" y="58728"/>
                                      <a:pt x="188175" y="61683"/>
                                    </a:cubicBezTo>
                                    <a:lnTo>
                                      <a:pt x="188175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0" name="Prostoročno: oblika 190"/>
                            <wps:cNvSpPr/>
                            <wps:spPr>
                              <a:xfrm>
                                <a:off x="119236" y="1227747"/>
                                <a:ext cx="364352" cy="377484"/>
                              </a:xfrm>
                              <a:custGeom>
                                <a:avLst/>
                                <a:gdLst>
                                  <a:gd name="connsiteX0" fmla="*/ 345526 w 364352"/>
                                  <a:gd name="connsiteY0" fmla="*/ 112654 h 377484"/>
                                  <a:gd name="connsiteX1" fmla="*/ 352540 w 364352"/>
                                  <a:gd name="connsiteY1" fmla="*/ 130014 h 377484"/>
                                  <a:gd name="connsiteX2" fmla="*/ 358077 w 364352"/>
                                  <a:gd name="connsiteY2" fmla="*/ 147743 h 377484"/>
                                  <a:gd name="connsiteX3" fmla="*/ 361769 w 364352"/>
                                  <a:gd name="connsiteY3" fmla="*/ 165842 h 377484"/>
                                  <a:gd name="connsiteX4" fmla="*/ 363984 w 364352"/>
                                  <a:gd name="connsiteY4" fmla="*/ 184310 h 377484"/>
                                  <a:gd name="connsiteX5" fmla="*/ 364353 w 364352"/>
                                  <a:gd name="connsiteY5" fmla="*/ 202778 h 377484"/>
                                  <a:gd name="connsiteX6" fmla="*/ 362876 w 364352"/>
                                  <a:gd name="connsiteY6" fmla="*/ 221246 h 377484"/>
                                  <a:gd name="connsiteX7" fmla="*/ 359554 w 364352"/>
                                  <a:gd name="connsiteY7" fmla="*/ 239344 h 377484"/>
                                  <a:gd name="connsiteX8" fmla="*/ 354755 w 364352"/>
                                  <a:gd name="connsiteY8" fmla="*/ 257073 h 377484"/>
                                  <a:gd name="connsiteX9" fmla="*/ 348110 w 364352"/>
                                  <a:gd name="connsiteY9" fmla="*/ 274064 h 377484"/>
                                  <a:gd name="connsiteX10" fmla="*/ 339989 w 364352"/>
                                  <a:gd name="connsiteY10" fmla="*/ 290316 h 377484"/>
                                  <a:gd name="connsiteX11" fmla="*/ 330391 w 364352"/>
                                  <a:gd name="connsiteY11" fmla="*/ 305459 h 377484"/>
                                  <a:gd name="connsiteX12" fmla="*/ 319316 w 364352"/>
                                  <a:gd name="connsiteY12" fmla="*/ 319495 h 377484"/>
                                  <a:gd name="connsiteX13" fmla="*/ 306765 w 364352"/>
                                  <a:gd name="connsiteY13" fmla="*/ 332053 h 377484"/>
                                  <a:gd name="connsiteX14" fmla="*/ 293107 w 364352"/>
                                  <a:gd name="connsiteY14" fmla="*/ 343503 h 377484"/>
                                  <a:gd name="connsiteX15" fmla="*/ 278341 w 364352"/>
                                  <a:gd name="connsiteY15" fmla="*/ 353476 h 377484"/>
                                  <a:gd name="connsiteX16" fmla="*/ 262836 w 364352"/>
                                  <a:gd name="connsiteY16" fmla="*/ 361602 h 377484"/>
                                  <a:gd name="connsiteX17" fmla="*/ 246593 w 364352"/>
                                  <a:gd name="connsiteY17" fmla="*/ 368250 h 377484"/>
                                  <a:gd name="connsiteX18" fmla="*/ 229612 w 364352"/>
                                  <a:gd name="connsiteY18" fmla="*/ 373052 h 377484"/>
                                  <a:gd name="connsiteX19" fmla="*/ 212262 w 364352"/>
                                  <a:gd name="connsiteY19" fmla="*/ 376007 h 377484"/>
                                  <a:gd name="connsiteX20" fmla="*/ 194543 w 364352"/>
                                  <a:gd name="connsiteY20" fmla="*/ 377484 h 377484"/>
                                  <a:gd name="connsiteX21" fmla="*/ 176824 w 364352"/>
                                  <a:gd name="connsiteY21" fmla="*/ 377115 h 377484"/>
                                  <a:gd name="connsiteX22" fmla="*/ 159104 w 364352"/>
                                  <a:gd name="connsiteY22" fmla="*/ 374899 h 377484"/>
                                  <a:gd name="connsiteX23" fmla="*/ 141385 w 364352"/>
                                  <a:gd name="connsiteY23" fmla="*/ 370836 h 377484"/>
                                  <a:gd name="connsiteX24" fmla="*/ 124404 w 364352"/>
                                  <a:gd name="connsiteY24" fmla="*/ 364926 h 377484"/>
                                  <a:gd name="connsiteX25" fmla="*/ 107792 w 364352"/>
                                  <a:gd name="connsiteY25" fmla="*/ 357539 h 377484"/>
                                  <a:gd name="connsiteX26" fmla="*/ 91550 w 364352"/>
                                  <a:gd name="connsiteY26" fmla="*/ 347935 h 377484"/>
                                  <a:gd name="connsiteX27" fmla="*/ 76414 w 364352"/>
                                  <a:gd name="connsiteY27" fmla="*/ 337224 h 377484"/>
                                  <a:gd name="connsiteX28" fmla="*/ 62387 w 364352"/>
                                  <a:gd name="connsiteY28" fmla="*/ 325035 h 377484"/>
                                  <a:gd name="connsiteX29" fmla="*/ 49466 w 364352"/>
                                  <a:gd name="connsiteY29" fmla="*/ 311738 h 377484"/>
                                  <a:gd name="connsiteX30" fmla="*/ 38023 w 364352"/>
                                  <a:gd name="connsiteY30" fmla="*/ 296964 h 377484"/>
                                  <a:gd name="connsiteX31" fmla="*/ 27686 w 364352"/>
                                  <a:gd name="connsiteY31" fmla="*/ 281451 h 377484"/>
                                  <a:gd name="connsiteX32" fmla="*/ 18827 w 364352"/>
                                  <a:gd name="connsiteY32" fmla="*/ 264830 h 377484"/>
                                  <a:gd name="connsiteX33" fmla="*/ 11813 w 364352"/>
                                  <a:gd name="connsiteY33" fmla="*/ 247470 h 377484"/>
                                  <a:gd name="connsiteX34" fmla="*/ 6276 w 364352"/>
                                  <a:gd name="connsiteY34" fmla="*/ 229741 h 377484"/>
                                  <a:gd name="connsiteX35" fmla="*/ 2584 w 364352"/>
                                  <a:gd name="connsiteY35" fmla="*/ 211642 h 377484"/>
                                  <a:gd name="connsiteX36" fmla="*/ 369 w 364352"/>
                                  <a:gd name="connsiteY36" fmla="*/ 193174 h 377484"/>
                                  <a:gd name="connsiteX37" fmla="*/ 0 w 364352"/>
                                  <a:gd name="connsiteY37" fmla="*/ 174706 h 377484"/>
                                  <a:gd name="connsiteX38" fmla="*/ 1477 w 364352"/>
                                  <a:gd name="connsiteY38" fmla="*/ 156239 h 377484"/>
                                  <a:gd name="connsiteX39" fmla="*/ 4799 w 364352"/>
                                  <a:gd name="connsiteY39" fmla="*/ 138140 h 377484"/>
                                  <a:gd name="connsiteX40" fmla="*/ 9598 w 364352"/>
                                  <a:gd name="connsiteY40" fmla="*/ 120411 h 377484"/>
                                  <a:gd name="connsiteX41" fmla="*/ 16243 w 364352"/>
                                  <a:gd name="connsiteY41" fmla="*/ 103420 h 377484"/>
                                  <a:gd name="connsiteX42" fmla="*/ 24364 w 364352"/>
                                  <a:gd name="connsiteY42" fmla="*/ 87168 h 377484"/>
                                  <a:gd name="connsiteX43" fmla="*/ 33962 w 364352"/>
                                  <a:gd name="connsiteY43" fmla="*/ 72025 h 377484"/>
                                  <a:gd name="connsiteX44" fmla="*/ 45037 w 364352"/>
                                  <a:gd name="connsiteY44" fmla="*/ 57989 h 377484"/>
                                  <a:gd name="connsiteX45" fmla="*/ 57588 w 364352"/>
                                  <a:gd name="connsiteY45" fmla="*/ 45431 h 377484"/>
                                  <a:gd name="connsiteX46" fmla="*/ 71246 w 364352"/>
                                  <a:gd name="connsiteY46" fmla="*/ 33981 h 377484"/>
                                  <a:gd name="connsiteX47" fmla="*/ 86012 w 364352"/>
                                  <a:gd name="connsiteY47" fmla="*/ 24008 h 377484"/>
                                  <a:gd name="connsiteX48" fmla="*/ 101517 w 364352"/>
                                  <a:gd name="connsiteY48" fmla="*/ 15882 h 377484"/>
                                  <a:gd name="connsiteX49" fmla="*/ 117759 w 364352"/>
                                  <a:gd name="connsiteY49" fmla="*/ 9234 h 377484"/>
                                  <a:gd name="connsiteX50" fmla="*/ 134740 w 364352"/>
                                  <a:gd name="connsiteY50" fmla="*/ 4432 h 377484"/>
                                  <a:gd name="connsiteX51" fmla="*/ 152091 w 364352"/>
                                  <a:gd name="connsiteY51" fmla="*/ 1477 h 377484"/>
                                  <a:gd name="connsiteX52" fmla="*/ 169810 w 364352"/>
                                  <a:gd name="connsiteY52" fmla="*/ 0 h 377484"/>
                                  <a:gd name="connsiteX53" fmla="*/ 187529 w 364352"/>
                                  <a:gd name="connsiteY53" fmla="*/ 369 h 377484"/>
                                  <a:gd name="connsiteX54" fmla="*/ 205248 w 364352"/>
                                  <a:gd name="connsiteY54" fmla="*/ 2585 h 377484"/>
                                  <a:gd name="connsiteX55" fmla="*/ 222968 w 364352"/>
                                  <a:gd name="connsiteY55" fmla="*/ 6648 h 377484"/>
                                  <a:gd name="connsiteX56" fmla="*/ 239949 w 364352"/>
                                  <a:gd name="connsiteY56" fmla="*/ 12558 h 377484"/>
                                  <a:gd name="connsiteX57" fmla="*/ 256561 w 364352"/>
                                  <a:gd name="connsiteY57" fmla="*/ 19945 h 377484"/>
                                  <a:gd name="connsiteX58" fmla="*/ 272434 w 364352"/>
                                  <a:gd name="connsiteY58" fmla="*/ 29179 h 377484"/>
                                  <a:gd name="connsiteX59" fmla="*/ 287569 w 364352"/>
                                  <a:gd name="connsiteY59" fmla="*/ 39891 h 377484"/>
                                  <a:gd name="connsiteX60" fmla="*/ 301597 w 364352"/>
                                  <a:gd name="connsiteY60" fmla="*/ 52080 h 377484"/>
                                  <a:gd name="connsiteX61" fmla="*/ 314517 w 364352"/>
                                  <a:gd name="connsiteY61" fmla="*/ 65376 h 377484"/>
                                  <a:gd name="connsiteX62" fmla="*/ 325961 w 364352"/>
                                  <a:gd name="connsiteY62" fmla="*/ 80151 h 377484"/>
                                  <a:gd name="connsiteX63" fmla="*/ 336297 w 364352"/>
                                  <a:gd name="connsiteY63" fmla="*/ 95664 h 377484"/>
                                  <a:gd name="connsiteX64" fmla="*/ 345526 w 364352"/>
                                  <a:gd name="connsiteY64" fmla="*/ 112654 h 377484"/>
                                  <a:gd name="connsiteX65" fmla="*/ 345526 w 364352"/>
                                  <a:gd name="connsiteY65" fmla="*/ 112654 h 37748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4352" h="377484">
                                    <a:moveTo>
                                      <a:pt x="345526" y="112654"/>
                                    </a:moveTo>
                                    <a:cubicBezTo>
                                      <a:pt x="348110" y="118195"/>
                                      <a:pt x="350694" y="124104"/>
                                      <a:pt x="352540" y="130014"/>
                                    </a:cubicBezTo>
                                    <a:cubicBezTo>
                                      <a:pt x="354755" y="135924"/>
                                      <a:pt x="356601" y="141834"/>
                                      <a:pt x="358077" y="147743"/>
                                    </a:cubicBezTo>
                                    <a:cubicBezTo>
                                      <a:pt x="359554" y="153653"/>
                                      <a:pt x="361031" y="159932"/>
                                      <a:pt x="361769" y="165842"/>
                                    </a:cubicBezTo>
                                    <a:cubicBezTo>
                                      <a:pt x="362876" y="172121"/>
                                      <a:pt x="363615" y="178031"/>
                                      <a:pt x="363984" y="184310"/>
                                    </a:cubicBezTo>
                                    <a:cubicBezTo>
                                      <a:pt x="364353" y="190589"/>
                                      <a:pt x="364353" y="196499"/>
                                      <a:pt x="364353" y="202778"/>
                                    </a:cubicBezTo>
                                    <a:cubicBezTo>
                                      <a:pt x="363984" y="209057"/>
                                      <a:pt x="363615" y="214967"/>
                                      <a:pt x="362876" y="221246"/>
                                    </a:cubicBezTo>
                                    <a:cubicBezTo>
                                      <a:pt x="362138" y="227155"/>
                                      <a:pt x="361031" y="233434"/>
                                      <a:pt x="359554" y="239344"/>
                                    </a:cubicBezTo>
                                    <a:cubicBezTo>
                                      <a:pt x="358077" y="245254"/>
                                      <a:pt x="356601" y="251164"/>
                                      <a:pt x="354755" y="257073"/>
                                    </a:cubicBezTo>
                                    <a:cubicBezTo>
                                      <a:pt x="352909" y="262983"/>
                                      <a:pt x="350694" y="268523"/>
                                      <a:pt x="348110" y="274064"/>
                                    </a:cubicBezTo>
                                    <a:cubicBezTo>
                                      <a:pt x="345526" y="279604"/>
                                      <a:pt x="342942" y="284775"/>
                                      <a:pt x="339989" y="290316"/>
                                    </a:cubicBezTo>
                                    <a:cubicBezTo>
                                      <a:pt x="337036" y="295487"/>
                                      <a:pt x="333713" y="300658"/>
                                      <a:pt x="330391" y="305459"/>
                                    </a:cubicBezTo>
                                    <a:cubicBezTo>
                                      <a:pt x="327069" y="310261"/>
                                      <a:pt x="323377" y="315063"/>
                                      <a:pt x="319316" y="319495"/>
                                    </a:cubicBezTo>
                                    <a:cubicBezTo>
                                      <a:pt x="315256" y="323927"/>
                                      <a:pt x="311195" y="328360"/>
                                      <a:pt x="306765" y="332053"/>
                                    </a:cubicBezTo>
                                    <a:cubicBezTo>
                                      <a:pt x="302335" y="336116"/>
                                      <a:pt x="297906" y="339810"/>
                                      <a:pt x="293107" y="343503"/>
                                    </a:cubicBezTo>
                                    <a:cubicBezTo>
                                      <a:pt x="288308" y="347197"/>
                                      <a:pt x="283509" y="350521"/>
                                      <a:pt x="278341" y="353476"/>
                                    </a:cubicBezTo>
                                    <a:cubicBezTo>
                                      <a:pt x="273172" y="356431"/>
                                      <a:pt x="268004" y="359386"/>
                                      <a:pt x="262836" y="361602"/>
                                    </a:cubicBezTo>
                                    <a:cubicBezTo>
                                      <a:pt x="257668" y="364187"/>
                                      <a:pt x="252131" y="366403"/>
                                      <a:pt x="246593" y="368250"/>
                                    </a:cubicBezTo>
                                    <a:cubicBezTo>
                                      <a:pt x="241056" y="370097"/>
                                      <a:pt x="235519" y="371944"/>
                                      <a:pt x="229612" y="373052"/>
                                    </a:cubicBezTo>
                                    <a:cubicBezTo>
                                      <a:pt x="223706" y="374529"/>
                                      <a:pt x="218169" y="375268"/>
                                      <a:pt x="212262" y="376007"/>
                                    </a:cubicBezTo>
                                    <a:cubicBezTo>
                                      <a:pt x="206356" y="376745"/>
                                      <a:pt x="200449" y="377115"/>
                                      <a:pt x="194543" y="377484"/>
                                    </a:cubicBezTo>
                                    <a:cubicBezTo>
                                      <a:pt x="188637" y="377484"/>
                                      <a:pt x="182730" y="377484"/>
                                      <a:pt x="176824" y="377115"/>
                                    </a:cubicBezTo>
                                    <a:cubicBezTo>
                                      <a:pt x="170917" y="376745"/>
                                      <a:pt x="165011" y="376007"/>
                                      <a:pt x="159104" y="374899"/>
                                    </a:cubicBezTo>
                                    <a:cubicBezTo>
                                      <a:pt x="153198" y="373791"/>
                                      <a:pt x="147292" y="372313"/>
                                      <a:pt x="141385" y="370836"/>
                                    </a:cubicBezTo>
                                    <a:cubicBezTo>
                                      <a:pt x="135479" y="368989"/>
                                      <a:pt x="129941" y="367142"/>
                                      <a:pt x="124404" y="364926"/>
                                    </a:cubicBezTo>
                                    <a:cubicBezTo>
                                      <a:pt x="118867" y="362710"/>
                                      <a:pt x="113330" y="360124"/>
                                      <a:pt x="107792" y="357539"/>
                                    </a:cubicBezTo>
                                    <a:cubicBezTo>
                                      <a:pt x="102255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8"/>
                                    </a:cubicBezTo>
                                    <a:cubicBezTo>
                                      <a:pt x="27317" y="81997"/>
                                      <a:pt x="30640" y="76826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8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3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989" y="101574"/>
                                      <a:pt x="342573" y="106745"/>
                                      <a:pt x="345526" y="112654"/>
                                    </a:cubicBezTo>
                                    <a:lnTo>
                                      <a:pt x="345526" y="11265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1" name="Prostoročno: oblika 191"/>
                            <wps:cNvSpPr/>
                            <wps:spPr>
                              <a:xfrm>
                                <a:off x="119236" y="1227747"/>
                                <a:ext cx="364352" cy="377484"/>
                              </a:xfrm>
                              <a:custGeom>
                                <a:avLst/>
                                <a:gdLst>
                                  <a:gd name="connsiteX0" fmla="*/ 345526 w 364352"/>
                                  <a:gd name="connsiteY0" fmla="*/ 112654 h 377484"/>
                                  <a:gd name="connsiteX1" fmla="*/ 352540 w 364352"/>
                                  <a:gd name="connsiteY1" fmla="*/ 130014 h 377484"/>
                                  <a:gd name="connsiteX2" fmla="*/ 358077 w 364352"/>
                                  <a:gd name="connsiteY2" fmla="*/ 147743 h 377484"/>
                                  <a:gd name="connsiteX3" fmla="*/ 361769 w 364352"/>
                                  <a:gd name="connsiteY3" fmla="*/ 165842 h 377484"/>
                                  <a:gd name="connsiteX4" fmla="*/ 363984 w 364352"/>
                                  <a:gd name="connsiteY4" fmla="*/ 184310 h 377484"/>
                                  <a:gd name="connsiteX5" fmla="*/ 364353 w 364352"/>
                                  <a:gd name="connsiteY5" fmla="*/ 202778 h 377484"/>
                                  <a:gd name="connsiteX6" fmla="*/ 362876 w 364352"/>
                                  <a:gd name="connsiteY6" fmla="*/ 221246 h 377484"/>
                                  <a:gd name="connsiteX7" fmla="*/ 359554 w 364352"/>
                                  <a:gd name="connsiteY7" fmla="*/ 239344 h 377484"/>
                                  <a:gd name="connsiteX8" fmla="*/ 354755 w 364352"/>
                                  <a:gd name="connsiteY8" fmla="*/ 257073 h 377484"/>
                                  <a:gd name="connsiteX9" fmla="*/ 348110 w 364352"/>
                                  <a:gd name="connsiteY9" fmla="*/ 274064 h 377484"/>
                                  <a:gd name="connsiteX10" fmla="*/ 339989 w 364352"/>
                                  <a:gd name="connsiteY10" fmla="*/ 290316 h 377484"/>
                                  <a:gd name="connsiteX11" fmla="*/ 330391 w 364352"/>
                                  <a:gd name="connsiteY11" fmla="*/ 305459 h 377484"/>
                                  <a:gd name="connsiteX12" fmla="*/ 319316 w 364352"/>
                                  <a:gd name="connsiteY12" fmla="*/ 319495 h 377484"/>
                                  <a:gd name="connsiteX13" fmla="*/ 306765 w 364352"/>
                                  <a:gd name="connsiteY13" fmla="*/ 332053 h 377484"/>
                                  <a:gd name="connsiteX14" fmla="*/ 293107 w 364352"/>
                                  <a:gd name="connsiteY14" fmla="*/ 343503 h 377484"/>
                                  <a:gd name="connsiteX15" fmla="*/ 278341 w 364352"/>
                                  <a:gd name="connsiteY15" fmla="*/ 353476 h 377484"/>
                                  <a:gd name="connsiteX16" fmla="*/ 262836 w 364352"/>
                                  <a:gd name="connsiteY16" fmla="*/ 361602 h 377484"/>
                                  <a:gd name="connsiteX17" fmla="*/ 246593 w 364352"/>
                                  <a:gd name="connsiteY17" fmla="*/ 368250 h 377484"/>
                                  <a:gd name="connsiteX18" fmla="*/ 229612 w 364352"/>
                                  <a:gd name="connsiteY18" fmla="*/ 373052 h 377484"/>
                                  <a:gd name="connsiteX19" fmla="*/ 212262 w 364352"/>
                                  <a:gd name="connsiteY19" fmla="*/ 376007 h 377484"/>
                                  <a:gd name="connsiteX20" fmla="*/ 194543 w 364352"/>
                                  <a:gd name="connsiteY20" fmla="*/ 377484 h 377484"/>
                                  <a:gd name="connsiteX21" fmla="*/ 176824 w 364352"/>
                                  <a:gd name="connsiteY21" fmla="*/ 377115 h 377484"/>
                                  <a:gd name="connsiteX22" fmla="*/ 159104 w 364352"/>
                                  <a:gd name="connsiteY22" fmla="*/ 374899 h 377484"/>
                                  <a:gd name="connsiteX23" fmla="*/ 141385 w 364352"/>
                                  <a:gd name="connsiteY23" fmla="*/ 370836 h 377484"/>
                                  <a:gd name="connsiteX24" fmla="*/ 124404 w 364352"/>
                                  <a:gd name="connsiteY24" fmla="*/ 364926 h 377484"/>
                                  <a:gd name="connsiteX25" fmla="*/ 107792 w 364352"/>
                                  <a:gd name="connsiteY25" fmla="*/ 357539 h 377484"/>
                                  <a:gd name="connsiteX26" fmla="*/ 91550 w 364352"/>
                                  <a:gd name="connsiteY26" fmla="*/ 347935 h 377484"/>
                                  <a:gd name="connsiteX27" fmla="*/ 76414 w 364352"/>
                                  <a:gd name="connsiteY27" fmla="*/ 337224 h 377484"/>
                                  <a:gd name="connsiteX28" fmla="*/ 62387 w 364352"/>
                                  <a:gd name="connsiteY28" fmla="*/ 325035 h 377484"/>
                                  <a:gd name="connsiteX29" fmla="*/ 49466 w 364352"/>
                                  <a:gd name="connsiteY29" fmla="*/ 311738 h 377484"/>
                                  <a:gd name="connsiteX30" fmla="*/ 38023 w 364352"/>
                                  <a:gd name="connsiteY30" fmla="*/ 296964 h 377484"/>
                                  <a:gd name="connsiteX31" fmla="*/ 27686 w 364352"/>
                                  <a:gd name="connsiteY31" fmla="*/ 281451 h 377484"/>
                                  <a:gd name="connsiteX32" fmla="*/ 18827 w 364352"/>
                                  <a:gd name="connsiteY32" fmla="*/ 264830 h 377484"/>
                                  <a:gd name="connsiteX33" fmla="*/ 11813 w 364352"/>
                                  <a:gd name="connsiteY33" fmla="*/ 247470 h 377484"/>
                                  <a:gd name="connsiteX34" fmla="*/ 6276 w 364352"/>
                                  <a:gd name="connsiteY34" fmla="*/ 229741 h 377484"/>
                                  <a:gd name="connsiteX35" fmla="*/ 2584 w 364352"/>
                                  <a:gd name="connsiteY35" fmla="*/ 211642 h 377484"/>
                                  <a:gd name="connsiteX36" fmla="*/ 369 w 364352"/>
                                  <a:gd name="connsiteY36" fmla="*/ 193174 h 377484"/>
                                  <a:gd name="connsiteX37" fmla="*/ 0 w 364352"/>
                                  <a:gd name="connsiteY37" fmla="*/ 174706 h 377484"/>
                                  <a:gd name="connsiteX38" fmla="*/ 1477 w 364352"/>
                                  <a:gd name="connsiteY38" fmla="*/ 156239 h 377484"/>
                                  <a:gd name="connsiteX39" fmla="*/ 4799 w 364352"/>
                                  <a:gd name="connsiteY39" fmla="*/ 138140 h 377484"/>
                                  <a:gd name="connsiteX40" fmla="*/ 9598 w 364352"/>
                                  <a:gd name="connsiteY40" fmla="*/ 120411 h 377484"/>
                                  <a:gd name="connsiteX41" fmla="*/ 16243 w 364352"/>
                                  <a:gd name="connsiteY41" fmla="*/ 103420 h 377484"/>
                                  <a:gd name="connsiteX42" fmla="*/ 24364 w 364352"/>
                                  <a:gd name="connsiteY42" fmla="*/ 87168 h 377484"/>
                                  <a:gd name="connsiteX43" fmla="*/ 33962 w 364352"/>
                                  <a:gd name="connsiteY43" fmla="*/ 72025 h 377484"/>
                                  <a:gd name="connsiteX44" fmla="*/ 45037 w 364352"/>
                                  <a:gd name="connsiteY44" fmla="*/ 57989 h 377484"/>
                                  <a:gd name="connsiteX45" fmla="*/ 57588 w 364352"/>
                                  <a:gd name="connsiteY45" fmla="*/ 45431 h 377484"/>
                                  <a:gd name="connsiteX46" fmla="*/ 71246 w 364352"/>
                                  <a:gd name="connsiteY46" fmla="*/ 33981 h 377484"/>
                                  <a:gd name="connsiteX47" fmla="*/ 86012 w 364352"/>
                                  <a:gd name="connsiteY47" fmla="*/ 24008 h 377484"/>
                                  <a:gd name="connsiteX48" fmla="*/ 101517 w 364352"/>
                                  <a:gd name="connsiteY48" fmla="*/ 15882 h 377484"/>
                                  <a:gd name="connsiteX49" fmla="*/ 117759 w 364352"/>
                                  <a:gd name="connsiteY49" fmla="*/ 9234 h 377484"/>
                                  <a:gd name="connsiteX50" fmla="*/ 134740 w 364352"/>
                                  <a:gd name="connsiteY50" fmla="*/ 4432 h 377484"/>
                                  <a:gd name="connsiteX51" fmla="*/ 152091 w 364352"/>
                                  <a:gd name="connsiteY51" fmla="*/ 1477 h 377484"/>
                                  <a:gd name="connsiteX52" fmla="*/ 169810 w 364352"/>
                                  <a:gd name="connsiteY52" fmla="*/ 0 h 377484"/>
                                  <a:gd name="connsiteX53" fmla="*/ 187529 w 364352"/>
                                  <a:gd name="connsiteY53" fmla="*/ 369 h 377484"/>
                                  <a:gd name="connsiteX54" fmla="*/ 205248 w 364352"/>
                                  <a:gd name="connsiteY54" fmla="*/ 2585 h 377484"/>
                                  <a:gd name="connsiteX55" fmla="*/ 222968 w 364352"/>
                                  <a:gd name="connsiteY55" fmla="*/ 6648 h 377484"/>
                                  <a:gd name="connsiteX56" fmla="*/ 239949 w 364352"/>
                                  <a:gd name="connsiteY56" fmla="*/ 12558 h 377484"/>
                                  <a:gd name="connsiteX57" fmla="*/ 256561 w 364352"/>
                                  <a:gd name="connsiteY57" fmla="*/ 19945 h 377484"/>
                                  <a:gd name="connsiteX58" fmla="*/ 272434 w 364352"/>
                                  <a:gd name="connsiteY58" fmla="*/ 29179 h 377484"/>
                                  <a:gd name="connsiteX59" fmla="*/ 287569 w 364352"/>
                                  <a:gd name="connsiteY59" fmla="*/ 39891 h 377484"/>
                                  <a:gd name="connsiteX60" fmla="*/ 301597 w 364352"/>
                                  <a:gd name="connsiteY60" fmla="*/ 52080 h 377484"/>
                                  <a:gd name="connsiteX61" fmla="*/ 314517 w 364352"/>
                                  <a:gd name="connsiteY61" fmla="*/ 65376 h 377484"/>
                                  <a:gd name="connsiteX62" fmla="*/ 325961 w 364352"/>
                                  <a:gd name="connsiteY62" fmla="*/ 80151 h 377484"/>
                                  <a:gd name="connsiteX63" fmla="*/ 336297 w 364352"/>
                                  <a:gd name="connsiteY63" fmla="*/ 95664 h 377484"/>
                                  <a:gd name="connsiteX64" fmla="*/ 345526 w 364352"/>
                                  <a:gd name="connsiteY64" fmla="*/ 112654 h 377484"/>
                                  <a:gd name="connsiteX65" fmla="*/ 345526 w 364352"/>
                                  <a:gd name="connsiteY65" fmla="*/ 112654 h 37748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4352" h="377484">
                                    <a:moveTo>
                                      <a:pt x="345526" y="112654"/>
                                    </a:moveTo>
                                    <a:cubicBezTo>
                                      <a:pt x="348110" y="118195"/>
                                      <a:pt x="350694" y="124104"/>
                                      <a:pt x="352540" y="130014"/>
                                    </a:cubicBezTo>
                                    <a:cubicBezTo>
                                      <a:pt x="354755" y="135924"/>
                                      <a:pt x="356601" y="141834"/>
                                      <a:pt x="358077" y="147743"/>
                                    </a:cubicBezTo>
                                    <a:cubicBezTo>
                                      <a:pt x="359554" y="153653"/>
                                      <a:pt x="361031" y="159932"/>
                                      <a:pt x="361769" y="165842"/>
                                    </a:cubicBezTo>
                                    <a:cubicBezTo>
                                      <a:pt x="362876" y="172121"/>
                                      <a:pt x="363615" y="178031"/>
                                      <a:pt x="363984" y="184310"/>
                                    </a:cubicBezTo>
                                    <a:cubicBezTo>
                                      <a:pt x="364353" y="190589"/>
                                      <a:pt x="364353" y="196499"/>
                                      <a:pt x="364353" y="202778"/>
                                    </a:cubicBezTo>
                                    <a:cubicBezTo>
                                      <a:pt x="363984" y="209057"/>
                                      <a:pt x="363615" y="214967"/>
                                      <a:pt x="362876" y="221246"/>
                                    </a:cubicBezTo>
                                    <a:cubicBezTo>
                                      <a:pt x="362138" y="227155"/>
                                      <a:pt x="361031" y="233434"/>
                                      <a:pt x="359554" y="239344"/>
                                    </a:cubicBezTo>
                                    <a:cubicBezTo>
                                      <a:pt x="358077" y="245254"/>
                                      <a:pt x="356601" y="251164"/>
                                      <a:pt x="354755" y="257073"/>
                                    </a:cubicBezTo>
                                    <a:cubicBezTo>
                                      <a:pt x="352909" y="262983"/>
                                      <a:pt x="350694" y="268523"/>
                                      <a:pt x="348110" y="274064"/>
                                    </a:cubicBezTo>
                                    <a:cubicBezTo>
                                      <a:pt x="345526" y="279604"/>
                                      <a:pt x="342942" y="284775"/>
                                      <a:pt x="339989" y="290316"/>
                                    </a:cubicBezTo>
                                    <a:cubicBezTo>
                                      <a:pt x="337036" y="295487"/>
                                      <a:pt x="333713" y="300658"/>
                                      <a:pt x="330391" y="305459"/>
                                    </a:cubicBezTo>
                                    <a:cubicBezTo>
                                      <a:pt x="327069" y="310261"/>
                                      <a:pt x="323377" y="315063"/>
                                      <a:pt x="319316" y="319495"/>
                                    </a:cubicBezTo>
                                    <a:cubicBezTo>
                                      <a:pt x="315256" y="323927"/>
                                      <a:pt x="311195" y="328360"/>
                                      <a:pt x="306765" y="332053"/>
                                    </a:cubicBezTo>
                                    <a:cubicBezTo>
                                      <a:pt x="302335" y="336116"/>
                                      <a:pt x="297906" y="339810"/>
                                      <a:pt x="293107" y="343503"/>
                                    </a:cubicBezTo>
                                    <a:cubicBezTo>
                                      <a:pt x="288308" y="347197"/>
                                      <a:pt x="283509" y="350521"/>
                                      <a:pt x="278341" y="353476"/>
                                    </a:cubicBezTo>
                                    <a:cubicBezTo>
                                      <a:pt x="273172" y="356431"/>
                                      <a:pt x="268004" y="359386"/>
                                      <a:pt x="262836" y="361602"/>
                                    </a:cubicBezTo>
                                    <a:cubicBezTo>
                                      <a:pt x="257668" y="364187"/>
                                      <a:pt x="252131" y="366403"/>
                                      <a:pt x="246593" y="368250"/>
                                    </a:cubicBezTo>
                                    <a:cubicBezTo>
                                      <a:pt x="241056" y="370097"/>
                                      <a:pt x="235519" y="371944"/>
                                      <a:pt x="229612" y="373052"/>
                                    </a:cubicBezTo>
                                    <a:cubicBezTo>
                                      <a:pt x="223706" y="374529"/>
                                      <a:pt x="218169" y="375268"/>
                                      <a:pt x="212262" y="376007"/>
                                    </a:cubicBezTo>
                                    <a:cubicBezTo>
                                      <a:pt x="206356" y="376745"/>
                                      <a:pt x="200449" y="377115"/>
                                      <a:pt x="194543" y="377484"/>
                                    </a:cubicBezTo>
                                    <a:cubicBezTo>
                                      <a:pt x="188637" y="377484"/>
                                      <a:pt x="182730" y="377484"/>
                                      <a:pt x="176824" y="377115"/>
                                    </a:cubicBezTo>
                                    <a:cubicBezTo>
                                      <a:pt x="170917" y="376745"/>
                                      <a:pt x="165011" y="376007"/>
                                      <a:pt x="159104" y="374899"/>
                                    </a:cubicBezTo>
                                    <a:cubicBezTo>
                                      <a:pt x="153198" y="373791"/>
                                      <a:pt x="147292" y="372313"/>
                                      <a:pt x="141385" y="370836"/>
                                    </a:cubicBezTo>
                                    <a:cubicBezTo>
                                      <a:pt x="135479" y="368989"/>
                                      <a:pt x="129941" y="367142"/>
                                      <a:pt x="124404" y="364926"/>
                                    </a:cubicBezTo>
                                    <a:cubicBezTo>
                                      <a:pt x="118867" y="362710"/>
                                      <a:pt x="113330" y="360124"/>
                                      <a:pt x="107792" y="357539"/>
                                    </a:cubicBezTo>
                                    <a:cubicBezTo>
                                      <a:pt x="102255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8"/>
                                    </a:cubicBezTo>
                                    <a:cubicBezTo>
                                      <a:pt x="27317" y="81997"/>
                                      <a:pt x="30640" y="76826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8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3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989" y="101574"/>
                                      <a:pt x="342573" y="106745"/>
                                      <a:pt x="345526" y="112654"/>
                                    </a:cubicBezTo>
                                    <a:lnTo>
                                      <a:pt x="345526" y="11265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2" name="Prostoročno: oblika 192"/>
                            <wps:cNvSpPr/>
                            <wps:spPr>
                              <a:xfrm>
                                <a:off x="713293" y="1170496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7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6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7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4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6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8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3" name="Prostoročno: oblika 193"/>
                            <wps:cNvSpPr/>
                            <wps:spPr>
                              <a:xfrm>
                                <a:off x="713293" y="1170496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7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6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7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4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6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8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4" name="Prostoročno: oblika 194"/>
                            <wps:cNvSpPr/>
                            <wps:spPr>
                              <a:xfrm>
                                <a:off x="1141048" y="942971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5" name="Prostoročno: oblika 195"/>
                            <wps:cNvSpPr/>
                            <wps:spPr>
                              <a:xfrm>
                                <a:off x="1141048" y="942971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138" y="17138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Prostoročno: oblika 196"/>
                            <wps:cNvSpPr/>
                            <wps:spPr>
                              <a:xfrm>
                                <a:off x="1661644" y="728374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6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7" y="87538"/>
                                      <a:pt x="197035" y="90862"/>
                                    </a:cubicBezTo>
                                    <a:cubicBezTo>
                                      <a:pt x="197773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7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6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1728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076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20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6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7" name="Prostoročno: oblika 197"/>
                            <wps:cNvSpPr/>
                            <wps:spPr>
                              <a:xfrm>
                                <a:off x="1661644" y="728374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6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7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7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6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20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6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8" name="Prostoročno: oblika 198"/>
                            <wps:cNvSpPr/>
                            <wps:spPr>
                              <a:xfrm>
                                <a:off x="2015938" y="34350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803 w 363983"/>
                                  <a:gd name="connsiteY58" fmla="*/ 29179 h 377114"/>
                                  <a:gd name="connsiteX59" fmla="*/ 287938 w 363983"/>
                                  <a:gd name="connsiteY59" fmla="*/ 39891 h 377114"/>
                                  <a:gd name="connsiteX60" fmla="*/ 301966 w 363983"/>
                                  <a:gd name="connsiteY60" fmla="*/ 52080 h 377114"/>
                                  <a:gd name="connsiteX61" fmla="*/ 314886 w 363983"/>
                                  <a:gd name="connsiteY61" fmla="*/ 65376 h 377114"/>
                                  <a:gd name="connsiteX62" fmla="*/ 326330 w 363983"/>
                                  <a:gd name="connsiteY62" fmla="*/ 80151 h 377114"/>
                                  <a:gd name="connsiteX63" fmla="*/ 336666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8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967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467" y="22900"/>
                                      <a:pt x="267635" y="25855"/>
                                      <a:pt x="272803" y="29179"/>
                                    </a:cubicBezTo>
                                    <a:cubicBezTo>
                                      <a:pt x="277971" y="32504"/>
                                      <a:pt x="283139" y="36197"/>
                                      <a:pt x="287938" y="39891"/>
                                    </a:cubicBezTo>
                                    <a:cubicBezTo>
                                      <a:pt x="292737" y="43584"/>
                                      <a:pt x="297536" y="47647"/>
                                      <a:pt x="301966" y="52080"/>
                                    </a:cubicBezTo>
                                    <a:cubicBezTo>
                                      <a:pt x="306396" y="56512"/>
                                      <a:pt x="310826" y="60944"/>
                                      <a:pt x="314886" y="65376"/>
                                    </a:cubicBezTo>
                                    <a:cubicBezTo>
                                      <a:pt x="318947" y="70178"/>
                                      <a:pt x="322639" y="74980"/>
                                      <a:pt x="326330" y="80151"/>
                                    </a:cubicBezTo>
                                    <a:cubicBezTo>
                                      <a:pt x="330022" y="85322"/>
                                      <a:pt x="333344" y="90493"/>
                                      <a:pt x="336666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9" name="Prostoročno: oblika 199"/>
                            <wps:cNvSpPr/>
                            <wps:spPr>
                              <a:xfrm>
                                <a:off x="2015938" y="34350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803 w 363983"/>
                                  <a:gd name="connsiteY58" fmla="*/ 29179 h 377114"/>
                                  <a:gd name="connsiteX59" fmla="*/ 287938 w 363983"/>
                                  <a:gd name="connsiteY59" fmla="*/ 39891 h 377114"/>
                                  <a:gd name="connsiteX60" fmla="*/ 301966 w 363983"/>
                                  <a:gd name="connsiteY60" fmla="*/ 52080 h 377114"/>
                                  <a:gd name="connsiteX61" fmla="*/ 314886 w 363983"/>
                                  <a:gd name="connsiteY61" fmla="*/ 65376 h 377114"/>
                                  <a:gd name="connsiteX62" fmla="*/ 326330 w 363983"/>
                                  <a:gd name="connsiteY62" fmla="*/ 80151 h 377114"/>
                                  <a:gd name="connsiteX63" fmla="*/ 336666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8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467" y="22900"/>
                                      <a:pt x="267635" y="25855"/>
                                      <a:pt x="272803" y="29179"/>
                                    </a:cubicBezTo>
                                    <a:cubicBezTo>
                                      <a:pt x="277971" y="32504"/>
                                      <a:pt x="283139" y="36197"/>
                                      <a:pt x="287938" y="39891"/>
                                    </a:cubicBezTo>
                                    <a:cubicBezTo>
                                      <a:pt x="292737" y="43584"/>
                                      <a:pt x="297536" y="47647"/>
                                      <a:pt x="301966" y="52080"/>
                                    </a:cubicBezTo>
                                    <a:cubicBezTo>
                                      <a:pt x="306396" y="56512"/>
                                      <a:pt x="310826" y="60944"/>
                                      <a:pt x="314886" y="65376"/>
                                    </a:cubicBezTo>
                                    <a:cubicBezTo>
                                      <a:pt x="318947" y="70178"/>
                                      <a:pt x="322639" y="74980"/>
                                      <a:pt x="326330" y="80151"/>
                                    </a:cubicBezTo>
                                    <a:cubicBezTo>
                                      <a:pt x="330022" y="85322"/>
                                      <a:pt x="333344" y="90493"/>
                                      <a:pt x="336666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0" name="Prostoročno: oblika 200"/>
                            <wps:cNvSpPr/>
                            <wps:spPr>
                              <a:xfrm>
                                <a:off x="308241" y="1723281"/>
                                <a:ext cx="529237" cy="548786"/>
                              </a:xfrm>
                              <a:custGeom>
                                <a:avLst/>
                                <a:gdLst>
                                  <a:gd name="connsiteX0" fmla="*/ 501677 w 529237"/>
                                  <a:gd name="connsiteY0" fmla="*/ 163771 h 548786"/>
                                  <a:gd name="connsiteX1" fmla="*/ 512014 w 529237"/>
                                  <a:gd name="connsiteY1" fmla="*/ 188887 h 548786"/>
                                  <a:gd name="connsiteX2" fmla="*/ 520135 w 529237"/>
                                  <a:gd name="connsiteY2" fmla="*/ 214742 h 548786"/>
                                  <a:gd name="connsiteX3" fmla="*/ 525672 w 529237"/>
                                  <a:gd name="connsiteY3" fmla="*/ 241336 h 548786"/>
                                  <a:gd name="connsiteX4" fmla="*/ 528625 w 529237"/>
                                  <a:gd name="connsiteY4" fmla="*/ 268299 h 548786"/>
                                  <a:gd name="connsiteX5" fmla="*/ 528995 w 529237"/>
                                  <a:gd name="connsiteY5" fmla="*/ 295262 h 548786"/>
                                  <a:gd name="connsiteX6" fmla="*/ 526780 w 529237"/>
                                  <a:gd name="connsiteY6" fmla="*/ 321856 h 548786"/>
                                  <a:gd name="connsiteX7" fmla="*/ 521981 w 529237"/>
                                  <a:gd name="connsiteY7" fmla="*/ 348081 h 548786"/>
                                  <a:gd name="connsiteX8" fmla="*/ 514967 w 529237"/>
                                  <a:gd name="connsiteY8" fmla="*/ 373566 h 548786"/>
                                  <a:gd name="connsiteX9" fmla="*/ 505369 w 529237"/>
                                  <a:gd name="connsiteY9" fmla="*/ 398313 h 548786"/>
                                  <a:gd name="connsiteX10" fmla="*/ 493556 w 529237"/>
                                  <a:gd name="connsiteY10" fmla="*/ 421583 h 548786"/>
                                  <a:gd name="connsiteX11" fmla="*/ 479528 w 529237"/>
                                  <a:gd name="connsiteY11" fmla="*/ 443744 h 548786"/>
                                  <a:gd name="connsiteX12" fmla="*/ 463286 w 529237"/>
                                  <a:gd name="connsiteY12" fmla="*/ 464059 h 548786"/>
                                  <a:gd name="connsiteX13" fmla="*/ 445197 w 529237"/>
                                  <a:gd name="connsiteY13" fmla="*/ 482527 h 548786"/>
                                  <a:gd name="connsiteX14" fmla="*/ 425263 w 529237"/>
                                  <a:gd name="connsiteY14" fmla="*/ 499148 h 548786"/>
                                  <a:gd name="connsiteX15" fmla="*/ 403852 w 529237"/>
                                  <a:gd name="connsiteY15" fmla="*/ 513553 h 548786"/>
                                  <a:gd name="connsiteX16" fmla="*/ 381334 w 529237"/>
                                  <a:gd name="connsiteY16" fmla="*/ 525742 h 548786"/>
                                  <a:gd name="connsiteX17" fmla="*/ 357708 w 529237"/>
                                  <a:gd name="connsiteY17" fmla="*/ 535345 h 548786"/>
                                  <a:gd name="connsiteX18" fmla="*/ 332975 w 529237"/>
                                  <a:gd name="connsiteY18" fmla="*/ 542363 h 548786"/>
                                  <a:gd name="connsiteX19" fmla="*/ 307503 w 529237"/>
                                  <a:gd name="connsiteY19" fmla="*/ 546795 h 548786"/>
                                  <a:gd name="connsiteX20" fmla="*/ 281663 w 529237"/>
                                  <a:gd name="connsiteY20" fmla="*/ 548642 h 548786"/>
                                  <a:gd name="connsiteX21" fmla="*/ 255822 w 529237"/>
                                  <a:gd name="connsiteY21" fmla="*/ 547903 h 548786"/>
                                  <a:gd name="connsiteX22" fmla="*/ 229982 w 529237"/>
                                  <a:gd name="connsiteY22" fmla="*/ 544579 h 548786"/>
                                  <a:gd name="connsiteX23" fmla="*/ 204510 w 529237"/>
                                  <a:gd name="connsiteY23" fmla="*/ 538669 h 548786"/>
                                  <a:gd name="connsiteX24" fmla="*/ 179408 w 529237"/>
                                  <a:gd name="connsiteY24" fmla="*/ 530174 h 548786"/>
                                  <a:gd name="connsiteX25" fmla="*/ 155413 w 529237"/>
                                  <a:gd name="connsiteY25" fmla="*/ 519093 h 548786"/>
                                  <a:gd name="connsiteX26" fmla="*/ 132156 w 529237"/>
                                  <a:gd name="connsiteY26" fmla="*/ 505796 h 548786"/>
                                  <a:gd name="connsiteX27" fmla="*/ 110376 w 529237"/>
                                  <a:gd name="connsiteY27" fmla="*/ 490283 h 548786"/>
                                  <a:gd name="connsiteX28" fmla="*/ 90073 w 529237"/>
                                  <a:gd name="connsiteY28" fmla="*/ 472554 h 548786"/>
                                  <a:gd name="connsiteX29" fmla="*/ 71246 w 529237"/>
                                  <a:gd name="connsiteY29" fmla="*/ 452978 h 548786"/>
                                  <a:gd name="connsiteX30" fmla="*/ 54265 w 529237"/>
                                  <a:gd name="connsiteY30" fmla="*/ 431555 h 548786"/>
                                  <a:gd name="connsiteX31" fmla="*/ 39499 w 529237"/>
                                  <a:gd name="connsiteY31" fmla="*/ 408655 h 548786"/>
                                  <a:gd name="connsiteX32" fmla="*/ 26948 w 529237"/>
                                  <a:gd name="connsiteY32" fmla="*/ 384647 h 548786"/>
                                  <a:gd name="connsiteX33" fmla="*/ 16612 w 529237"/>
                                  <a:gd name="connsiteY33" fmla="*/ 359531 h 548786"/>
                                  <a:gd name="connsiteX34" fmla="*/ 8490 w 529237"/>
                                  <a:gd name="connsiteY34" fmla="*/ 333675 h 548786"/>
                                  <a:gd name="connsiteX35" fmla="*/ 2953 w 529237"/>
                                  <a:gd name="connsiteY35" fmla="*/ 307082 h 548786"/>
                                  <a:gd name="connsiteX36" fmla="*/ 0 w 529237"/>
                                  <a:gd name="connsiteY36" fmla="*/ 280119 h 548786"/>
                                  <a:gd name="connsiteX37" fmla="*/ 0 w 529237"/>
                                  <a:gd name="connsiteY37" fmla="*/ 253525 h 548786"/>
                                  <a:gd name="connsiteX38" fmla="*/ 2215 w 529237"/>
                                  <a:gd name="connsiteY38" fmla="*/ 226931 h 548786"/>
                                  <a:gd name="connsiteX39" fmla="*/ 7014 w 529237"/>
                                  <a:gd name="connsiteY39" fmla="*/ 200706 h 548786"/>
                                  <a:gd name="connsiteX40" fmla="*/ 14028 w 529237"/>
                                  <a:gd name="connsiteY40" fmla="*/ 175221 h 548786"/>
                                  <a:gd name="connsiteX41" fmla="*/ 23626 w 529237"/>
                                  <a:gd name="connsiteY41" fmla="*/ 150474 h 548786"/>
                                  <a:gd name="connsiteX42" fmla="*/ 35439 w 529237"/>
                                  <a:gd name="connsiteY42" fmla="*/ 127204 h 548786"/>
                                  <a:gd name="connsiteX43" fmla="*/ 49466 w 529237"/>
                                  <a:gd name="connsiteY43" fmla="*/ 105043 h 548786"/>
                                  <a:gd name="connsiteX44" fmla="*/ 65709 w 529237"/>
                                  <a:gd name="connsiteY44" fmla="*/ 84728 h 548786"/>
                                  <a:gd name="connsiteX45" fmla="*/ 83797 w 529237"/>
                                  <a:gd name="connsiteY45" fmla="*/ 66260 h 548786"/>
                                  <a:gd name="connsiteX46" fmla="*/ 103732 w 529237"/>
                                  <a:gd name="connsiteY46" fmla="*/ 49639 h 548786"/>
                                  <a:gd name="connsiteX47" fmla="*/ 125142 w 529237"/>
                                  <a:gd name="connsiteY47" fmla="*/ 35234 h 548786"/>
                                  <a:gd name="connsiteX48" fmla="*/ 147661 w 529237"/>
                                  <a:gd name="connsiteY48" fmla="*/ 23045 h 548786"/>
                                  <a:gd name="connsiteX49" fmla="*/ 171286 w 529237"/>
                                  <a:gd name="connsiteY49" fmla="*/ 13442 h 548786"/>
                                  <a:gd name="connsiteX50" fmla="*/ 196020 w 529237"/>
                                  <a:gd name="connsiteY50" fmla="*/ 6424 h 548786"/>
                                  <a:gd name="connsiteX51" fmla="*/ 221491 w 529237"/>
                                  <a:gd name="connsiteY51" fmla="*/ 1992 h 548786"/>
                                  <a:gd name="connsiteX52" fmla="*/ 247332 w 529237"/>
                                  <a:gd name="connsiteY52" fmla="*/ 145 h 548786"/>
                                  <a:gd name="connsiteX53" fmla="*/ 273172 w 529237"/>
                                  <a:gd name="connsiteY53" fmla="*/ 884 h 548786"/>
                                  <a:gd name="connsiteX54" fmla="*/ 299013 w 529237"/>
                                  <a:gd name="connsiteY54" fmla="*/ 4208 h 548786"/>
                                  <a:gd name="connsiteX55" fmla="*/ 324484 w 529237"/>
                                  <a:gd name="connsiteY55" fmla="*/ 10118 h 548786"/>
                                  <a:gd name="connsiteX56" fmla="*/ 349587 w 529237"/>
                                  <a:gd name="connsiteY56" fmla="*/ 18613 h 548786"/>
                                  <a:gd name="connsiteX57" fmla="*/ 373582 w 529237"/>
                                  <a:gd name="connsiteY57" fmla="*/ 29694 h 548786"/>
                                  <a:gd name="connsiteX58" fmla="*/ 396838 w 529237"/>
                                  <a:gd name="connsiteY58" fmla="*/ 42990 h 548786"/>
                                  <a:gd name="connsiteX59" fmla="*/ 418618 w 529237"/>
                                  <a:gd name="connsiteY59" fmla="*/ 58504 h 548786"/>
                                  <a:gd name="connsiteX60" fmla="*/ 438922 w 529237"/>
                                  <a:gd name="connsiteY60" fmla="*/ 76233 h 548786"/>
                                  <a:gd name="connsiteX61" fmla="*/ 457748 w 529237"/>
                                  <a:gd name="connsiteY61" fmla="*/ 95809 h 548786"/>
                                  <a:gd name="connsiteX62" fmla="*/ 474729 w 529237"/>
                                  <a:gd name="connsiteY62" fmla="*/ 117232 h 548786"/>
                                  <a:gd name="connsiteX63" fmla="*/ 489495 w 529237"/>
                                  <a:gd name="connsiteY63" fmla="*/ 140132 h 548786"/>
                                  <a:gd name="connsiteX64" fmla="*/ 501677 w 529237"/>
                                  <a:gd name="connsiteY64" fmla="*/ 163771 h 548786"/>
                                  <a:gd name="connsiteX65" fmla="*/ 501677 w 529237"/>
                                  <a:gd name="connsiteY65" fmla="*/ 163771 h 54878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237" h="548786">
                                    <a:moveTo>
                                      <a:pt x="501677" y="163771"/>
                                    </a:moveTo>
                                    <a:cubicBezTo>
                                      <a:pt x="505369" y="171897"/>
                                      <a:pt x="509060" y="180392"/>
                                      <a:pt x="512014" y="188887"/>
                                    </a:cubicBezTo>
                                    <a:cubicBezTo>
                                      <a:pt x="514967" y="197382"/>
                                      <a:pt x="517551" y="206247"/>
                                      <a:pt x="520135" y="214742"/>
                                    </a:cubicBezTo>
                                    <a:cubicBezTo>
                                      <a:pt x="522350" y="223607"/>
                                      <a:pt x="524196" y="232471"/>
                                      <a:pt x="525672" y="241336"/>
                                    </a:cubicBezTo>
                                    <a:cubicBezTo>
                                      <a:pt x="527149" y="250200"/>
                                      <a:pt x="528256" y="259065"/>
                                      <a:pt x="528625" y="268299"/>
                                    </a:cubicBezTo>
                                    <a:cubicBezTo>
                                      <a:pt x="529364" y="277164"/>
                                      <a:pt x="529364" y="286398"/>
                                      <a:pt x="528995" y="295262"/>
                                    </a:cubicBezTo>
                                    <a:cubicBezTo>
                                      <a:pt x="528625" y="304127"/>
                                      <a:pt x="527887" y="312991"/>
                                      <a:pt x="526780" y="321856"/>
                                    </a:cubicBezTo>
                                    <a:cubicBezTo>
                                      <a:pt x="525672" y="330721"/>
                                      <a:pt x="524196" y="339585"/>
                                      <a:pt x="521981" y="348081"/>
                                    </a:cubicBezTo>
                                    <a:cubicBezTo>
                                      <a:pt x="520135" y="356576"/>
                                      <a:pt x="517551" y="365440"/>
                                      <a:pt x="514967" y="373566"/>
                                    </a:cubicBezTo>
                                    <a:cubicBezTo>
                                      <a:pt x="512014" y="382061"/>
                                      <a:pt x="509060" y="390187"/>
                                      <a:pt x="505369" y="398313"/>
                                    </a:cubicBezTo>
                                    <a:cubicBezTo>
                                      <a:pt x="501677" y="406439"/>
                                      <a:pt x="497986" y="414196"/>
                                      <a:pt x="493556" y="421583"/>
                                    </a:cubicBezTo>
                                    <a:cubicBezTo>
                                      <a:pt x="489126" y="429339"/>
                                      <a:pt x="484696" y="436357"/>
                                      <a:pt x="479528" y="443744"/>
                                    </a:cubicBezTo>
                                    <a:cubicBezTo>
                                      <a:pt x="474360" y="450762"/>
                                      <a:pt x="469192" y="457780"/>
                                      <a:pt x="463286" y="464059"/>
                                    </a:cubicBezTo>
                                    <a:cubicBezTo>
                                      <a:pt x="457748" y="470707"/>
                                      <a:pt x="451473" y="476617"/>
                                      <a:pt x="445197" y="482527"/>
                                    </a:cubicBezTo>
                                    <a:cubicBezTo>
                                      <a:pt x="438922" y="488437"/>
                                      <a:pt x="432277" y="493977"/>
                                      <a:pt x="425263" y="499148"/>
                                    </a:cubicBezTo>
                                    <a:cubicBezTo>
                                      <a:pt x="418249" y="504319"/>
                                      <a:pt x="411235" y="509121"/>
                                      <a:pt x="403852" y="513553"/>
                                    </a:cubicBezTo>
                                    <a:cubicBezTo>
                                      <a:pt x="396469" y="517985"/>
                                      <a:pt x="389086" y="522048"/>
                                      <a:pt x="381334" y="525742"/>
                                    </a:cubicBezTo>
                                    <a:cubicBezTo>
                                      <a:pt x="373582" y="529435"/>
                                      <a:pt x="365460" y="532390"/>
                                      <a:pt x="357708" y="535345"/>
                                    </a:cubicBezTo>
                                    <a:cubicBezTo>
                                      <a:pt x="349587" y="538300"/>
                                      <a:pt x="341465" y="540516"/>
                                      <a:pt x="332975" y="542363"/>
                                    </a:cubicBezTo>
                                    <a:cubicBezTo>
                                      <a:pt x="324484" y="544210"/>
                                      <a:pt x="315994" y="545687"/>
                                      <a:pt x="307503" y="546795"/>
                                    </a:cubicBezTo>
                                    <a:cubicBezTo>
                                      <a:pt x="299013" y="547903"/>
                                      <a:pt x="290522" y="548642"/>
                                      <a:pt x="281663" y="548642"/>
                                    </a:cubicBezTo>
                                    <a:cubicBezTo>
                                      <a:pt x="273172" y="549011"/>
                                      <a:pt x="264313" y="548642"/>
                                      <a:pt x="255822" y="547903"/>
                                    </a:cubicBezTo>
                                    <a:cubicBezTo>
                                      <a:pt x="247332" y="547165"/>
                                      <a:pt x="238472" y="546056"/>
                                      <a:pt x="229982" y="544579"/>
                                    </a:cubicBezTo>
                                    <a:cubicBezTo>
                                      <a:pt x="221491" y="543102"/>
                                      <a:pt x="213001" y="540885"/>
                                      <a:pt x="204510" y="538669"/>
                                    </a:cubicBezTo>
                                    <a:cubicBezTo>
                                      <a:pt x="196020" y="536084"/>
                                      <a:pt x="187898" y="533498"/>
                                      <a:pt x="179408" y="530174"/>
                                    </a:cubicBezTo>
                                    <a:cubicBezTo>
                                      <a:pt x="171286" y="526850"/>
                                      <a:pt x="163165" y="523156"/>
                                      <a:pt x="155413" y="519093"/>
                                    </a:cubicBezTo>
                                    <a:cubicBezTo>
                                      <a:pt x="147661" y="515030"/>
                                      <a:pt x="139909" y="510598"/>
                                      <a:pt x="132156" y="505796"/>
                                    </a:cubicBezTo>
                                    <a:cubicBezTo>
                                      <a:pt x="124773" y="500995"/>
                                      <a:pt x="117390" y="495824"/>
                                      <a:pt x="110376" y="490283"/>
                                    </a:cubicBezTo>
                                    <a:cubicBezTo>
                                      <a:pt x="103362" y="484743"/>
                                      <a:pt x="96718" y="478833"/>
                                      <a:pt x="90073" y="472554"/>
                                    </a:cubicBezTo>
                                    <a:cubicBezTo>
                                      <a:pt x="83428" y="466275"/>
                                      <a:pt x="77153" y="459627"/>
                                      <a:pt x="71246" y="452978"/>
                                    </a:cubicBezTo>
                                    <a:cubicBezTo>
                                      <a:pt x="65340" y="446330"/>
                                      <a:pt x="59803" y="438943"/>
                                      <a:pt x="54265" y="431555"/>
                                    </a:cubicBezTo>
                                    <a:cubicBezTo>
                                      <a:pt x="49097" y="424168"/>
                                      <a:pt x="43929" y="416412"/>
                                      <a:pt x="39499" y="408655"/>
                                    </a:cubicBezTo>
                                    <a:cubicBezTo>
                                      <a:pt x="35069" y="400899"/>
                                      <a:pt x="30640" y="392773"/>
                                      <a:pt x="26948" y="384647"/>
                                    </a:cubicBezTo>
                                    <a:cubicBezTo>
                                      <a:pt x="23257" y="376521"/>
                                      <a:pt x="19565" y="368026"/>
                                      <a:pt x="16612" y="359531"/>
                                    </a:cubicBezTo>
                                    <a:cubicBezTo>
                                      <a:pt x="13659" y="351035"/>
                                      <a:pt x="11075" y="342171"/>
                                      <a:pt x="8490" y="333675"/>
                                    </a:cubicBezTo>
                                    <a:cubicBezTo>
                                      <a:pt x="6276" y="324811"/>
                                      <a:pt x="4430" y="315946"/>
                                      <a:pt x="2953" y="307082"/>
                                    </a:cubicBezTo>
                                    <a:cubicBezTo>
                                      <a:pt x="1477" y="298217"/>
                                      <a:pt x="369" y="289353"/>
                                      <a:pt x="0" y="280119"/>
                                    </a:cubicBezTo>
                                    <a:cubicBezTo>
                                      <a:pt x="0" y="271254"/>
                                      <a:pt x="0" y="262389"/>
                                      <a:pt x="0" y="253525"/>
                                    </a:cubicBezTo>
                                    <a:cubicBezTo>
                                      <a:pt x="369" y="244660"/>
                                      <a:pt x="1107" y="235796"/>
                                      <a:pt x="2215" y="226931"/>
                                    </a:cubicBezTo>
                                    <a:cubicBezTo>
                                      <a:pt x="3322" y="218066"/>
                                      <a:pt x="4799" y="209202"/>
                                      <a:pt x="7014" y="200706"/>
                                    </a:cubicBezTo>
                                    <a:cubicBezTo>
                                      <a:pt x="8860" y="192211"/>
                                      <a:pt x="11444" y="183347"/>
                                      <a:pt x="14028" y="175221"/>
                                    </a:cubicBezTo>
                                    <a:cubicBezTo>
                                      <a:pt x="16981" y="166725"/>
                                      <a:pt x="19934" y="158600"/>
                                      <a:pt x="23626" y="150474"/>
                                    </a:cubicBezTo>
                                    <a:cubicBezTo>
                                      <a:pt x="27317" y="142348"/>
                                      <a:pt x="31009" y="134591"/>
                                      <a:pt x="35439" y="127204"/>
                                    </a:cubicBezTo>
                                    <a:cubicBezTo>
                                      <a:pt x="39868" y="119448"/>
                                      <a:pt x="44298" y="112430"/>
                                      <a:pt x="49466" y="105043"/>
                                    </a:cubicBezTo>
                                    <a:cubicBezTo>
                                      <a:pt x="54634" y="98025"/>
                                      <a:pt x="59803" y="91007"/>
                                      <a:pt x="65709" y="84728"/>
                                    </a:cubicBezTo>
                                    <a:cubicBezTo>
                                      <a:pt x="71246" y="78080"/>
                                      <a:pt x="77522" y="72170"/>
                                      <a:pt x="83797" y="66260"/>
                                    </a:cubicBezTo>
                                    <a:cubicBezTo>
                                      <a:pt x="90073" y="60350"/>
                                      <a:pt x="96718" y="54810"/>
                                      <a:pt x="103732" y="49639"/>
                                    </a:cubicBezTo>
                                    <a:cubicBezTo>
                                      <a:pt x="110746" y="44468"/>
                                      <a:pt x="117759" y="39666"/>
                                      <a:pt x="125142" y="35234"/>
                                    </a:cubicBezTo>
                                    <a:cubicBezTo>
                                      <a:pt x="132525" y="30802"/>
                                      <a:pt x="139909" y="26739"/>
                                      <a:pt x="147661" y="23045"/>
                                    </a:cubicBezTo>
                                    <a:cubicBezTo>
                                      <a:pt x="155413" y="19352"/>
                                      <a:pt x="163534" y="16397"/>
                                      <a:pt x="171286" y="13442"/>
                                    </a:cubicBezTo>
                                    <a:cubicBezTo>
                                      <a:pt x="179408" y="10487"/>
                                      <a:pt x="187529" y="8271"/>
                                      <a:pt x="196020" y="6424"/>
                                    </a:cubicBezTo>
                                    <a:cubicBezTo>
                                      <a:pt x="204510" y="4577"/>
                                      <a:pt x="213001" y="3100"/>
                                      <a:pt x="221491" y="1992"/>
                                    </a:cubicBezTo>
                                    <a:cubicBezTo>
                                      <a:pt x="229982" y="884"/>
                                      <a:pt x="238472" y="145"/>
                                      <a:pt x="247332" y="145"/>
                                    </a:cubicBezTo>
                                    <a:cubicBezTo>
                                      <a:pt x="255822" y="-224"/>
                                      <a:pt x="264682" y="145"/>
                                      <a:pt x="273172" y="884"/>
                                    </a:cubicBezTo>
                                    <a:cubicBezTo>
                                      <a:pt x="281663" y="1622"/>
                                      <a:pt x="290522" y="2730"/>
                                      <a:pt x="299013" y="4208"/>
                                    </a:cubicBezTo>
                                    <a:cubicBezTo>
                                      <a:pt x="307503" y="5685"/>
                                      <a:pt x="315994" y="7901"/>
                                      <a:pt x="324484" y="10118"/>
                                    </a:cubicBezTo>
                                    <a:cubicBezTo>
                                      <a:pt x="332975" y="12334"/>
                                      <a:pt x="341096" y="15289"/>
                                      <a:pt x="349587" y="18613"/>
                                    </a:cubicBezTo>
                                    <a:cubicBezTo>
                                      <a:pt x="357708" y="21937"/>
                                      <a:pt x="365829" y="25631"/>
                                      <a:pt x="373582" y="29694"/>
                                    </a:cubicBezTo>
                                    <a:cubicBezTo>
                                      <a:pt x="381334" y="33756"/>
                                      <a:pt x="389086" y="38189"/>
                                      <a:pt x="396838" y="42990"/>
                                    </a:cubicBezTo>
                                    <a:cubicBezTo>
                                      <a:pt x="404221" y="47792"/>
                                      <a:pt x="411604" y="52963"/>
                                      <a:pt x="418618" y="58504"/>
                                    </a:cubicBezTo>
                                    <a:cubicBezTo>
                                      <a:pt x="425632" y="64044"/>
                                      <a:pt x="432277" y="69954"/>
                                      <a:pt x="438922" y="76233"/>
                                    </a:cubicBezTo>
                                    <a:cubicBezTo>
                                      <a:pt x="445566" y="82512"/>
                                      <a:pt x="451842" y="89160"/>
                                      <a:pt x="457748" y="95809"/>
                                    </a:cubicBezTo>
                                    <a:cubicBezTo>
                                      <a:pt x="463655" y="102457"/>
                                      <a:pt x="469192" y="109844"/>
                                      <a:pt x="474729" y="117232"/>
                                    </a:cubicBezTo>
                                    <a:cubicBezTo>
                                      <a:pt x="479897" y="124619"/>
                                      <a:pt x="485065" y="132375"/>
                                      <a:pt x="489495" y="140132"/>
                                    </a:cubicBezTo>
                                    <a:cubicBezTo>
                                      <a:pt x="493556" y="147519"/>
                                      <a:pt x="497617" y="155645"/>
                                      <a:pt x="501677" y="163771"/>
                                    </a:cubicBezTo>
                                    <a:lnTo>
                                      <a:pt x="501677" y="16377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1" name="Prostoročno: oblika 201"/>
                            <wps:cNvSpPr/>
                            <wps:spPr>
                              <a:xfrm>
                                <a:off x="308241" y="1723281"/>
                                <a:ext cx="529237" cy="548786"/>
                              </a:xfrm>
                              <a:custGeom>
                                <a:avLst/>
                                <a:gdLst>
                                  <a:gd name="connsiteX0" fmla="*/ 501677 w 529237"/>
                                  <a:gd name="connsiteY0" fmla="*/ 163771 h 548786"/>
                                  <a:gd name="connsiteX1" fmla="*/ 512014 w 529237"/>
                                  <a:gd name="connsiteY1" fmla="*/ 188887 h 548786"/>
                                  <a:gd name="connsiteX2" fmla="*/ 520135 w 529237"/>
                                  <a:gd name="connsiteY2" fmla="*/ 214742 h 548786"/>
                                  <a:gd name="connsiteX3" fmla="*/ 525672 w 529237"/>
                                  <a:gd name="connsiteY3" fmla="*/ 241336 h 548786"/>
                                  <a:gd name="connsiteX4" fmla="*/ 528625 w 529237"/>
                                  <a:gd name="connsiteY4" fmla="*/ 268299 h 548786"/>
                                  <a:gd name="connsiteX5" fmla="*/ 528995 w 529237"/>
                                  <a:gd name="connsiteY5" fmla="*/ 295262 h 548786"/>
                                  <a:gd name="connsiteX6" fmla="*/ 526780 w 529237"/>
                                  <a:gd name="connsiteY6" fmla="*/ 321856 h 548786"/>
                                  <a:gd name="connsiteX7" fmla="*/ 521981 w 529237"/>
                                  <a:gd name="connsiteY7" fmla="*/ 348081 h 548786"/>
                                  <a:gd name="connsiteX8" fmla="*/ 514967 w 529237"/>
                                  <a:gd name="connsiteY8" fmla="*/ 373566 h 548786"/>
                                  <a:gd name="connsiteX9" fmla="*/ 505369 w 529237"/>
                                  <a:gd name="connsiteY9" fmla="*/ 398313 h 548786"/>
                                  <a:gd name="connsiteX10" fmla="*/ 493556 w 529237"/>
                                  <a:gd name="connsiteY10" fmla="*/ 421583 h 548786"/>
                                  <a:gd name="connsiteX11" fmla="*/ 479528 w 529237"/>
                                  <a:gd name="connsiteY11" fmla="*/ 443744 h 548786"/>
                                  <a:gd name="connsiteX12" fmla="*/ 463286 w 529237"/>
                                  <a:gd name="connsiteY12" fmla="*/ 464059 h 548786"/>
                                  <a:gd name="connsiteX13" fmla="*/ 445197 w 529237"/>
                                  <a:gd name="connsiteY13" fmla="*/ 482527 h 548786"/>
                                  <a:gd name="connsiteX14" fmla="*/ 425263 w 529237"/>
                                  <a:gd name="connsiteY14" fmla="*/ 499148 h 548786"/>
                                  <a:gd name="connsiteX15" fmla="*/ 403852 w 529237"/>
                                  <a:gd name="connsiteY15" fmla="*/ 513553 h 548786"/>
                                  <a:gd name="connsiteX16" fmla="*/ 381334 w 529237"/>
                                  <a:gd name="connsiteY16" fmla="*/ 525742 h 548786"/>
                                  <a:gd name="connsiteX17" fmla="*/ 357708 w 529237"/>
                                  <a:gd name="connsiteY17" fmla="*/ 535345 h 548786"/>
                                  <a:gd name="connsiteX18" fmla="*/ 332975 w 529237"/>
                                  <a:gd name="connsiteY18" fmla="*/ 542363 h 548786"/>
                                  <a:gd name="connsiteX19" fmla="*/ 307503 w 529237"/>
                                  <a:gd name="connsiteY19" fmla="*/ 546795 h 548786"/>
                                  <a:gd name="connsiteX20" fmla="*/ 281663 w 529237"/>
                                  <a:gd name="connsiteY20" fmla="*/ 548642 h 548786"/>
                                  <a:gd name="connsiteX21" fmla="*/ 255822 w 529237"/>
                                  <a:gd name="connsiteY21" fmla="*/ 547903 h 548786"/>
                                  <a:gd name="connsiteX22" fmla="*/ 229982 w 529237"/>
                                  <a:gd name="connsiteY22" fmla="*/ 544579 h 548786"/>
                                  <a:gd name="connsiteX23" fmla="*/ 204510 w 529237"/>
                                  <a:gd name="connsiteY23" fmla="*/ 538669 h 548786"/>
                                  <a:gd name="connsiteX24" fmla="*/ 179408 w 529237"/>
                                  <a:gd name="connsiteY24" fmla="*/ 530174 h 548786"/>
                                  <a:gd name="connsiteX25" fmla="*/ 155413 w 529237"/>
                                  <a:gd name="connsiteY25" fmla="*/ 519093 h 548786"/>
                                  <a:gd name="connsiteX26" fmla="*/ 132156 w 529237"/>
                                  <a:gd name="connsiteY26" fmla="*/ 505796 h 548786"/>
                                  <a:gd name="connsiteX27" fmla="*/ 110376 w 529237"/>
                                  <a:gd name="connsiteY27" fmla="*/ 490283 h 548786"/>
                                  <a:gd name="connsiteX28" fmla="*/ 90073 w 529237"/>
                                  <a:gd name="connsiteY28" fmla="*/ 472554 h 548786"/>
                                  <a:gd name="connsiteX29" fmla="*/ 71246 w 529237"/>
                                  <a:gd name="connsiteY29" fmla="*/ 452978 h 548786"/>
                                  <a:gd name="connsiteX30" fmla="*/ 54265 w 529237"/>
                                  <a:gd name="connsiteY30" fmla="*/ 431555 h 548786"/>
                                  <a:gd name="connsiteX31" fmla="*/ 39499 w 529237"/>
                                  <a:gd name="connsiteY31" fmla="*/ 408655 h 548786"/>
                                  <a:gd name="connsiteX32" fmla="*/ 26948 w 529237"/>
                                  <a:gd name="connsiteY32" fmla="*/ 384647 h 548786"/>
                                  <a:gd name="connsiteX33" fmla="*/ 16612 w 529237"/>
                                  <a:gd name="connsiteY33" fmla="*/ 359531 h 548786"/>
                                  <a:gd name="connsiteX34" fmla="*/ 8490 w 529237"/>
                                  <a:gd name="connsiteY34" fmla="*/ 333675 h 548786"/>
                                  <a:gd name="connsiteX35" fmla="*/ 2953 w 529237"/>
                                  <a:gd name="connsiteY35" fmla="*/ 307082 h 548786"/>
                                  <a:gd name="connsiteX36" fmla="*/ 0 w 529237"/>
                                  <a:gd name="connsiteY36" fmla="*/ 280119 h 548786"/>
                                  <a:gd name="connsiteX37" fmla="*/ 0 w 529237"/>
                                  <a:gd name="connsiteY37" fmla="*/ 253525 h 548786"/>
                                  <a:gd name="connsiteX38" fmla="*/ 2215 w 529237"/>
                                  <a:gd name="connsiteY38" fmla="*/ 226931 h 548786"/>
                                  <a:gd name="connsiteX39" fmla="*/ 7014 w 529237"/>
                                  <a:gd name="connsiteY39" fmla="*/ 200706 h 548786"/>
                                  <a:gd name="connsiteX40" fmla="*/ 14028 w 529237"/>
                                  <a:gd name="connsiteY40" fmla="*/ 175221 h 548786"/>
                                  <a:gd name="connsiteX41" fmla="*/ 23626 w 529237"/>
                                  <a:gd name="connsiteY41" fmla="*/ 150474 h 548786"/>
                                  <a:gd name="connsiteX42" fmla="*/ 35439 w 529237"/>
                                  <a:gd name="connsiteY42" fmla="*/ 127204 h 548786"/>
                                  <a:gd name="connsiteX43" fmla="*/ 49466 w 529237"/>
                                  <a:gd name="connsiteY43" fmla="*/ 105043 h 548786"/>
                                  <a:gd name="connsiteX44" fmla="*/ 65709 w 529237"/>
                                  <a:gd name="connsiteY44" fmla="*/ 84728 h 548786"/>
                                  <a:gd name="connsiteX45" fmla="*/ 83797 w 529237"/>
                                  <a:gd name="connsiteY45" fmla="*/ 66260 h 548786"/>
                                  <a:gd name="connsiteX46" fmla="*/ 103732 w 529237"/>
                                  <a:gd name="connsiteY46" fmla="*/ 49639 h 548786"/>
                                  <a:gd name="connsiteX47" fmla="*/ 125142 w 529237"/>
                                  <a:gd name="connsiteY47" fmla="*/ 35234 h 548786"/>
                                  <a:gd name="connsiteX48" fmla="*/ 147661 w 529237"/>
                                  <a:gd name="connsiteY48" fmla="*/ 23045 h 548786"/>
                                  <a:gd name="connsiteX49" fmla="*/ 171286 w 529237"/>
                                  <a:gd name="connsiteY49" fmla="*/ 13442 h 548786"/>
                                  <a:gd name="connsiteX50" fmla="*/ 196020 w 529237"/>
                                  <a:gd name="connsiteY50" fmla="*/ 6424 h 548786"/>
                                  <a:gd name="connsiteX51" fmla="*/ 221491 w 529237"/>
                                  <a:gd name="connsiteY51" fmla="*/ 1992 h 548786"/>
                                  <a:gd name="connsiteX52" fmla="*/ 247332 w 529237"/>
                                  <a:gd name="connsiteY52" fmla="*/ 145 h 548786"/>
                                  <a:gd name="connsiteX53" fmla="*/ 273172 w 529237"/>
                                  <a:gd name="connsiteY53" fmla="*/ 884 h 548786"/>
                                  <a:gd name="connsiteX54" fmla="*/ 299013 w 529237"/>
                                  <a:gd name="connsiteY54" fmla="*/ 4208 h 548786"/>
                                  <a:gd name="connsiteX55" fmla="*/ 324484 w 529237"/>
                                  <a:gd name="connsiteY55" fmla="*/ 10118 h 548786"/>
                                  <a:gd name="connsiteX56" fmla="*/ 349587 w 529237"/>
                                  <a:gd name="connsiteY56" fmla="*/ 18613 h 548786"/>
                                  <a:gd name="connsiteX57" fmla="*/ 373582 w 529237"/>
                                  <a:gd name="connsiteY57" fmla="*/ 29694 h 548786"/>
                                  <a:gd name="connsiteX58" fmla="*/ 396838 w 529237"/>
                                  <a:gd name="connsiteY58" fmla="*/ 42990 h 548786"/>
                                  <a:gd name="connsiteX59" fmla="*/ 418618 w 529237"/>
                                  <a:gd name="connsiteY59" fmla="*/ 58504 h 548786"/>
                                  <a:gd name="connsiteX60" fmla="*/ 438922 w 529237"/>
                                  <a:gd name="connsiteY60" fmla="*/ 76233 h 548786"/>
                                  <a:gd name="connsiteX61" fmla="*/ 457748 w 529237"/>
                                  <a:gd name="connsiteY61" fmla="*/ 95809 h 548786"/>
                                  <a:gd name="connsiteX62" fmla="*/ 474729 w 529237"/>
                                  <a:gd name="connsiteY62" fmla="*/ 117232 h 548786"/>
                                  <a:gd name="connsiteX63" fmla="*/ 489495 w 529237"/>
                                  <a:gd name="connsiteY63" fmla="*/ 140132 h 548786"/>
                                  <a:gd name="connsiteX64" fmla="*/ 501677 w 529237"/>
                                  <a:gd name="connsiteY64" fmla="*/ 163771 h 548786"/>
                                  <a:gd name="connsiteX65" fmla="*/ 501677 w 529237"/>
                                  <a:gd name="connsiteY65" fmla="*/ 163771 h 54878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237" h="548786">
                                    <a:moveTo>
                                      <a:pt x="501677" y="163771"/>
                                    </a:moveTo>
                                    <a:cubicBezTo>
                                      <a:pt x="505369" y="171897"/>
                                      <a:pt x="509060" y="180392"/>
                                      <a:pt x="512014" y="188887"/>
                                    </a:cubicBezTo>
                                    <a:cubicBezTo>
                                      <a:pt x="514967" y="197382"/>
                                      <a:pt x="517551" y="206247"/>
                                      <a:pt x="520135" y="214742"/>
                                    </a:cubicBezTo>
                                    <a:cubicBezTo>
                                      <a:pt x="522350" y="223607"/>
                                      <a:pt x="524196" y="232471"/>
                                      <a:pt x="525672" y="241336"/>
                                    </a:cubicBezTo>
                                    <a:cubicBezTo>
                                      <a:pt x="527149" y="250200"/>
                                      <a:pt x="528256" y="259065"/>
                                      <a:pt x="528625" y="268299"/>
                                    </a:cubicBezTo>
                                    <a:cubicBezTo>
                                      <a:pt x="529364" y="277164"/>
                                      <a:pt x="529364" y="286398"/>
                                      <a:pt x="528995" y="295262"/>
                                    </a:cubicBezTo>
                                    <a:cubicBezTo>
                                      <a:pt x="528625" y="304127"/>
                                      <a:pt x="527887" y="312991"/>
                                      <a:pt x="526780" y="321856"/>
                                    </a:cubicBezTo>
                                    <a:cubicBezTo>
                                      <a:pt x="525672" y="330721"/>
                                      <a:pt x="524196" y="339585"/>
                                      <a:pt x="521981" y="348081"/>
                                    </a:cubicBezTo>
                                    <a:cubicBezTo>
                                      <a:pt x="520135" y="356576"/>
                                      <a:pt x="517551" y="365440"/>
                                      <a:pt x="514967" y="373566"/>
                                    </a:cubicBezTo>
                                    <a:cubicBezTo>
                                      <a:pt x="512014" y="382061"/>
                                      <a:pt x="509060" y="390187"/>
                                      <a:pt x="505369" y="398313"/>
                                    </a:cubicBezTo>
                                    <a:cubicBezTo>
                                      <a:pt x="501677" y="406439"/>
                                      <a:pt x="497986" y="414196"/>
                                      <a:pt x="493556" y="421583"/>
                                    </a:cubicBezTo>
                                    <a:cubicBezTo>
                                      <a:pt x="489126" y="429339"/>
                                      <a:pt x="484696" y="436357"/>
                                      <a:pt x="479528" y="443744"/>
                                    </a:cubicBezTo>
                                    <a:cubicBezTo>
                                      <a:pt x="474360" y="450762"/>
                                      <a:pt x="469192" y="457780"/>
                                      <a:pt x="463286" y="464059"/>
                                    </a:cubicBezTo>
                                    <a:cubicBezTo>
                                      <a:pt x="457748" y="470707"/>
                                      <a:pt x="451473" y="476617"/>
                                      <a:pt x="445197" y="482527"/>
                                    </a:cubicBezTo>
                                    <a:cubicBezTo>
                                      <a:pt x="438922" y="488437"/>
                                      <a:pt x="432277" y="493977"/>
                                      <a:pt x="425263" y="499148"/>
                                    </a:cubicBezTo>
                                    <a:cubicBezTo>
                                      <a:pt x="418249" y="504319"/>
                                      <a:pt x="411235" y="509121"/>
                                      <a:pt x="403852" y="513553"/>
                                    </a:cubicBezTo>
                                    <a:cubicBezTo>
                                      <a:pt x="396469" y="517985"/>
                                      <a:pt x="389086" y="522048"/>
                                      <a:pt x="381334" y="525742"/>
                                    </a:cubicBezTo>
                                    <a:cubicBezTo>
                                      <a:pt x="373582" y="529435"/>
                                      <a:pt x="365460" y="532390"/>
                                      <a:pt x="357708" y="535345"/>
                                    </a:cubicBezTo>
                                    <a:cubicBezTo>
                                      <a:pt x="349587" y="538300"/>
                                      <a:pt x="341465" y="540516"/>
                                      <a:pt x="332975" y="542363"/>
                                    </a:cubicBezTo>
                                    <a:cubicBezTo>
                                      <a:pt x="324484" y="544210"/>
                                      <a:pt x="315994" y="545687"/>
                                      <a:pt x="307503" y="546795"/>
                                    </a:cubicBezTo>
                                    <a:cubicBezTo>
                                      <a:pt x="299013" y="547903"/>
                                      <a:pt x="290522" y="548642"/>
                                      <a:pt x="281663" y="548642"/>
                                    </a:cubicBezTo>
                                    <a:cubicBezTo>
                                      <a:pt x="273172" y="549011"/>
                                      <a:pt x="264313" y="548642"/>
                                      <a:pt x="255822" y="547903"/>
                                    </a:cubicBezTo>
                                    <a:cubicBezTo>
                                      <a:pt x="247332" y="547165"/>
                                      <a:pt x="238472" y="546056"/>
                                      <a:pt x="229982" y="544579"/>
                                    </a:cubicBezTo>
                                    <a:cubicBezTo>
                                      <a:pt x="221491" y="543102"/>
                                      <a:pt x="213001" y="540885"/>
                                      <a:pt x="204510" y="538669"/>
                                    </a:cubicBezTo>
                                    <a:cubicBezTo>
                                      <a:pt x="196020" y="536084"/>
                                      <a:pt x="187898" y="533498"/>
                                      <a:pt x="179408" y="530174"/>
                                    </a:cubicBezTo>
                                    <a:cubicBezTo>
                                      <a:pt x="171286" y="526850"/>
                                      <a:pt x="163165" y="523156"/>
                                      <a:pt x="155413" y="519093"/>
                                    </a:cubicBezTo>
                                    <a:cubicBezTo>
                                      <a:pt x="147661" y="515030"/>
                                      <a:pt x="139909" y="510598"/>
                                      <a:pt x="132156" y="505796"/>
                                    </a:cubicBezTo>
                                    <a:cubicBezTo>
                                      <a:pt x="124773" y="500995"/>
                                      <a:pt x="117390" y="495824"/>
                                      <a:pt x="110376" y="490283"/>
                                    </a:cubicBezTo>
                                    <a:cubicBezTo>
                                      <a:pt x="103362" y="484743"/>
                                      <a:pt x="96718" y="478833"/>
                                      <a:pt x="90073" y="472554"/>
                                    </a:cubicBezTo>
                                    <a:cubicBezTo>
                                      <a:pt x="83428" y="466275"/>
                                      <a:pt x="77153" y="459627"/>
                                      <a:pt x="71246" y="452978"/>
                                    </a:cubicBezTo>
                                    <a:cubicBezTo>
                                      <a:pt x="65340" y="446330"/>
                                      <a:pt x="59803" y="438943"/>
                                      <a:pt x="54265" y="431555"/>
                                    </a:cubicBezTo>
                                    <a:cubicBezTo>
                                      <a:pt x="49097" y="424168"/>
                                      <a:pt x="43929" y="416412"/>
                                      <a:pt x="39499" y="408655"/>
                                    </a:cubicBezTo>
                                    <a:cubicBezTo>
                                      <a:pt x="35069" y="400899"/>
                                      <a:pt x="30640" y="392773"/>
                                      <a:pt x="26948" y="384647"/>
                                    </a:cubicBezTo>
                                    <a:cubicBezTo>
                                      <a:pt x="23257" y="376521"/>
                                      <a:pt x="19565" y="368026"/>
                                      <a:pt x="16612" y="359531"/>
                                    </a:cubicBezTo>
                                    <a:cubicBezTo>
                                      <a:pt x="13659" y="351035"/>
                                      <a:pt x="11075" y="342171"/>
                                      <a:pt x="8490" y="333675"/>
                                    </a:cubicBezTo>
                                    <a:cubicBezTo>
                                      <a:pt x="6276" y="324811"/>
                                      <a:pt x="4430" y="315946"/>
                                      <a:pt x="2953" y="307082"/>
                                    </a:cubicBezTo>
                                    <a:cubicBezTo>
                                      <a:pt x="1477" y="298217"/>
                                      <a:pt x="369" y="289353"/>
                                      <a:pt x="0" y="280119"/>
                                    </a:cubicBezTo>
                                    <a:cubicBezTo>
                                      <a:pt x="0" y="271254"/>
                                      <a:pt x="0" y="262389"/>
                                      <a:pt x="0" y="253525"/>
                                    </a:cubicBezTo>
                                    <a:cubicBezTo>
                                      <a:pt x="369" y="244660"/>
                                      <a:pt x="1107" y="235796"/>
                                      <a:pt x="2215" y="226931"/>
                                    </a:cubicBezTo>
                                    <a:cubicBezTo>
                                      <a:pt x="3322" y="218066"/>
                                      <a:pt x="4799" y="209202"/>
                                      <a:pt x="7014" y="200706"/>
                                    </a:cubicBezTo>
                                    <a:cubicBezTo>
                                      <a:pt x="8860" y="192211"/>
                                      <a:pt x="11444" y="183347"/>
                                      <a:pt x="14028" y="175221"/>
                                    </a:cubicBezTo>
                                    <a:cubicBezTo>
                                      <a:pt x="16981" y="166725"/>
                                      <a:pt x="19934" y="158600"/>
                                      <a:pt x="23626" y="150474"/>
                                    </a:cubicBezTo>
                                    <a:cubicBezTo>
                                      <a:pt x="27317" y="142348"/>
                                      <a:pt x="31009" y="134591"/>
                                      <a:pt x="35439" y="127204"/>
                                    </a:cubicBezTo>
                                    <a:cubicBezTo>
                                      <a:pt x="39868" y="119448"/>
                                      <a:pt x="44298" y="112430"/>
                                      <a:pt x="49466" y="105043"/>
                                    </a:cubicBezTo>
                                    <a:cubicBezTo>
                                      <a:pt x="54634" y="98025"/>
                                      <a:pt x="59803" y="91007"/>
                                      <a:pt x="65709" y="84728"/>
                                    </a:cubicBezTo>
                                    <a:cubicBezTo>
                                      <a:pt x="71246" y="78080"/>
                                      <a:pt x="77522" y="72170"/>
                                      <a:pt x="83797" y="66260"/>
                                    </a:cubicBezTo>
                                    <a:cubicBezTo>
                                      <a:pt x="90073" y="60350"/>
                                      <a:pt x="96718" y="54810"/>
                                      <a:pt x="103732" y="49639"/>
                                    </a:cubicBezTo>
                                    <a:cubicBezTo>
                                      <a:pt x="110746" y="44468"/>
                                      <a:pt x="117759" y="39666"/>
                                      <a:pt x="125142" y="35234"/>
                                    </a:cubicBezTo>
                                    <a:cubicBezTo>
                                      <a:pt x="132525" y="30802"/>
                                      <a:pt x="139909" y="26739"/>
                                      <a:pt x="147661" y="23045"/>
                                    </a:cubicBezTo>
                                    <a:cubicBezTo>
                                      <a:pt x="155413" y="19352"/>
                                      <a:pt x="163534" y="16397"/>
                                      <a:pt x="171286" y="13442"/>
                                    </a:cubicBezTo>
                                    <a:cubicBezTo>
                                      <a:pt x="179408" y="10487"/>
                                      <a:pt x="187529" y="8271"/>
                                      <a:pt x="196020" y="6424"/>
                                    </a:cubicBezTo>
                                    <a:cubicBezTo>
                                      <a:pt x="204510" y="4577"/>
                                      <a:pt x="213001" y="3100"/>
                                      <a:pt x="221491" y="1992"/>
                                    </a:cubicBezTo>
                                    <a:cubicBezTo>
                                      <a:pt x="229982" y="884"/>
                                      <a:pt x="238472" y="145"/>
                                      <a:pt x="247332" y="145"/>
                                    </a:cubicBezTo>
                                    <a:cubicBezTo>
                                      <a:pt x="255822" y="-224"/>
                                      <a:pt x="264682" y="145"/>
                                      <a:pt x="273172" y="884"/>
                                    </a:cubicBezTo>
                                    <a:cubicBezTo>
                                      <a:pt x="281663" y="1622"/>
                                      <a:pt x="290522" y="2730"/>
                                      <a:pt x="299013" y="4208"/>
                                    </a:cubicBezTo>
                                    <a:cubicBezTo>
                                      <a:pt x="307503" y="5685"/>
                                      <a:pt x="315994" y="7901"/>
                                      <a:pt x="324484" y="10118"/>
                                    </a:cubicBezTo>
                                    <a:cubicBezTo>
                                      <a:pt x="332975" y="12334"/>
                                      <a:pt x="341096" y="15289"/>
                                      <a:pt x="349587" y="18613"/>
                                    </a:cubicBezTo>
                                    <a:cubicBezTo>
                                      <a:pt x="357708" y="21937"/>
                                      <a:pt x="365829" y="25631"/>
                                      <a:pt x="373582" y="29694"/>
                                    </a:cubicBezTo>
                                    <a:cubicBezTo>
                                      <a:pt x="381334" y="33756"/>
                                      <a:pt x="389086" y="38189"/>
                                      <a:pt x="396838" y="42990"/>
                                    </a:cubicBezTo>
                                    <a:cubicBezTo>
                                      <a:pt x="404221" y="47792"/>
                                      <a:pt x="411604" y="52963"/>
                                      <a:pt x="418618" y="58504"/>
                                    </a:cubicBezTo>
                                    <a:cubicBezTo>
                                      <a:pt x="425632" y="64044"/>
                                      <a:pt x="432277" y="69954"/>
                                      <a:pt x="438922" y="76233"/>
                                    </a:cubicBezTo>
                                    <a:cubicBezTo>
                                      <a:pt x="445566" y="82512"/>
                                      <a:pt x="451842" y="89160"/>
                                      <a:pt x="457748" y="95809"/>
                                    </a:cubicBezTo>
                                    <a:cubicBezTo>
                                      <a:pt x="463655" y="102457"/>
                                      <a:pt x="469192" y="109844"/>
                                      <a:pt x="474729" y="117232"/>
                                    </a:cubicBezTo>
                                    <a:cubicBezTo>
                                      <a:pt x="479897" y="124619"/>
                                      <a:pt x="485065" y="132375"/>
                                      <a:pt x="489495" y="140132"/>
                                    </a:cubicBezTo>
                                    <a:cubicBezTo>
                                      <a:pt x="493556" y="147519"/>
                                      <a:pt x="497617" y="155645"/>
                                      <a:pt x="501677" y="163771"/>
                                    </a:cubicBezTo>
                                    <a:lnTo>
                                      <a:pt x="501677" y="16377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2" name="Prostoročno: oblika 202"/>
                            <wps:cNvSpPr/>
                            <wps:spPr>
                              <a:xfrm>
                                <a:off x="938753" y="1553890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8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8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8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69809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3" name="Prostoročno: oblika 203"/>
                            <wps:cNvSpPr/>
                            <wps:spPr>
                              <a:xfrm>
                                <a:off x="938753" y="1553890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8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8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8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4" name="Prostoročno: oblika 204"/>
                            <wps:cNvSpPr/>
                            <wps:spPr>
                              <a:xfrm>
                                <a:off x="1422065" y="1452316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3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8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3" y="181355"/>
                                    </a:cubicBezTo>
                                    <a:cubicBezTo>
                                      <a:pt x="164919" y="183571"/>
                                      <a:pt x="162334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8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5" name="Prostoročno: oblika 205"/>
                            <wps:cNvSpPr/>
                            <wps:spPr>
                              <a:xfrm>
                                <a:off x="1422065" y="1452316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3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8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3" y="181355"/>
                                    </a:cubicBezTo>
                                    <a:cubicBezTo>
                                      <a:pt x="164919" y="183571"/>
                                      <a:pt x="162334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705" y="20462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646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8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6" name="Prostoročno: oblika 206"/>
                            <wps:cNvSpPr/>
                            <wps:spPr>
                              <a:xfrm>
                                <a:off x="1738705" y="1180838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1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7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6 h 377114"/>
                                  <a:gd name="connsiteX55" fmla="*/ 222968 w 363983"/>
                                  <a:gd name="connsiteY55" fmla="*/ 6649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7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1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9" y="346828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8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3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0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6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9"/>
                                    </a:cubicBezTo>
                                    <a:cubicBezTo>
                                      <a:pt x="228874" y="8495"/>
                                      <a:pt x="234412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7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7" name="Prostoročno: oblika 207"/>
                            <wps:cNvSpPr/>
                            <wps:spPr>
                              <a:xfrm>
                                <a:off x="1738705" y="1180838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1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7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6 h 377114"/>
                                  <a:gd name="connsiteX55" fmla="*/ 222968 w 363983"/>
                                  <a:gd name="connsiteY55" fmla="*/ 6649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7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1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9" y="346828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8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3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6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9"/>
                                    </a:cubicBezTo>
                                    <a:cubicBezTo>
                                      <a:pt x="228874" y="8495"/>
                                      <a:pt x="234412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7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8" name="Prostoročno: oblika 208"/>
                            <wps:cNvSpPr/>
                            <wps:spPr>
                              <a:xfrm>
                                <a:off x="2203963" y="838667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6 w 529848"/>
                                  <a:gd name="connsiteY2" fmla="*/ 215111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6 h 549156"/>
                                  <a:gd name="connsiteX9" fmla="*/ 505981 w 529848"/>
                                  <a:gd name="connsiteY9" fmla="*/ 398683 h 549156"/>
                                  <a:gd name="connsiteX10" fmla="*/ 494167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4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6 w 529848"/>
                                  <a:gd name="connsiteY16" fmla="*/ 526111 h 549156"/>
                                  <a:gd name="connsiteX17" fmla="*/ 358320 w 529848"/>
                                  <a:gd name="connsiteY17" fmla="*/ 535714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4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8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3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2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1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1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1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2" y="206616"/>
                                      <a:pt x="520746" y="215111"/>
                                    </a:cubicBezTo>
                                    <a:cubicBezTo>
                                      <a:pt x="522962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0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746" y="356945"/>
                                      <a:pt x="518162" y="365810"/>
                                      <a:pt x="515578" y="373936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1" y="398683"/>
                                    </a:cubicBezTo>
                                    <a:cubicBezTo>
                                      <a:pt x="502289" y="406808"/>
                                      <a:pt x="498597" y="414565"/>
                                      <a:pt x="494167" y="421952"/>
                                    </a:cubicBezTo>
                                    <a:cubicBezTo>
                                      <a:pt x="489738" y="429709"/>
                                      <a:pt x="485308" y="436726"/>
                                      <a:pt x="480140" y="444114"/>
                                    </a:cubicBezTo>
                                    <a:cubicBezTo>
                                      <a:pt x="474972" y="451131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6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4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6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4"/>
                                    </a:cubicBezTo>
                                    <a:cubicBezTo>
                                      <a:pt x="350199" y="538669"/>
                                      <a:pt x="342077" y="540885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4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8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8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5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3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2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3" y="166725"/>
                                      <a:pt x="20177" y="158600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8025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80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4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8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7"/>
                                      <a:pt x="389329" y="38189"/>
                                      <a:pt x="397081" y="42991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4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1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167" y="147888"/>
                                      <a:pt x="498597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9" name="Prostoročno: oblika 209"/>
                            <wps:cNvSpPr/>
                            <wps:spPr>
                              <a:xfrm>
                                <a:off x="2203963" y="838667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6 w 529848"/>
                                  <a:gd name="connsiteY2" fmla="*/ 215111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6 h 549156"/>
                                  <a:gd name="connsiteX9" fmla="*/ 505981 w 529848"/>
                                  <a:gd name="connsiteY9" fmla="*/ 398683 h 549156"/>
                                  <a:gd name="connsiteX10" fmla="*/ 494167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4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6 w 529848"/>
                                  <a:gd name="connsiteY16" fmla="*/ 526111 h 549156"/>
                                  <a:gd name="connsiteX17" fmla="*/ 358320 w 529848"/>
                                  <a:gd name="connsiteY17" fmla="*/ 535714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4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8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3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2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1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1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1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2" y="206616"/>
                                      <a:pt x="520746" y="215111"/>
                                    </a:cubicBezTo>
                                    <a:cubicBezTo>
                                      <a:pt x="522962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0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378" y="356945"/>
                                      <a:pt x="518162" y="365810"/>
                                      <a:pt x="515578" y="373936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1" y="398683"/>
                                    </a:cubicBezTo>
                                    <a:cubicBezTo>
                                      <a:pt x="502289" y="406808"/>
                                      <a:pt x="498597" y="414565"/>
                                      <a:pt x="494167" y="421952"/>
                                    </a:cubicBezTo>
                                    <a:cubicBezTo>
                                      <a:pt x="489738" y="429709"/>
                                      <a:pt x="485308" y="436726"/>
                                      <a:pt x="480140" y="444114"/>
                                    </a:cubicBezTo>
                                    <a:cubicBezTo>
                                      <a:pt x="474972" y="451131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6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4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6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4"/>
                                    </a:cubicBezTo>
                                    <a:cubicBezTo>
                                      <a:pt x="350199" y="538669"/>
                                      <a:pt x="342077" y="540885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4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8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8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5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3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2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3" y="166725"/>
                                      <a:pt x="20177" y="158600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8025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80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4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8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7"/>
                                      <a:pt x="389329" y="38189"/>
                                      <a:pt x="397081" y="42991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4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1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167" y="147888"/>
                                      <a:pt x="498597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0" name="Prostoročno: oblika 210"/>
                            <wps:cNvSpPr/>
                            <wps:spPr>
                              <a:xfrm>
                                <a:off x="661520" y="2390856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2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6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2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8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8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0 h 377114"/>
                                  <a:gd name="connsiteX60" fmla="*/ 301597 w 363983"/>
                                  <a:gd name="connsiteY60" fmla="*/ 52079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4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3"/>
                                      <a:pt x="360661" y="159563"/>
                                      <a:pt x="361400" y="165472"/>
                                    </a:cubicBezTo>
                                    <a:cubicBezTo>
                                      <a:pt x="362507" y="171751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19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4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48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6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2"/>
                                    </a:cubicBezTo>
                                    <a:cubicBezTo>
                                      <a:pt x="223337" y="374160"/>
                                      <a:pt x="217800" y="374898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19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0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0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5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7"/>
                                      <a:pt x="1477" y="156238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8"/>
                                    </a:cubicBezTo>
                                    <a:cubicBezTo>
                                      <a:pt x="27317" y="81997"/>
                                      <a:pt x="30640" y="76826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1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4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8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3"/>
                                      <a:pt x="282770" y="36197"/>
                                      <a:pt x="287569" y="39890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79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1" name="Prostoročno: oblika 211"/>
                            <wps:cNvSpPr/>
                            <wps:spPr>
                              <a:xfrm>
                                <a:off x="661520" y="2390856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2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6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2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8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8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0 h 377114"/>
                                  <a:gd name="connsiteX60" fmla="*/ 301597 w 363983"/>
                                  <a:gd name="connsiteY60" fmla="*/ 52079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4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3"/>
                                      <a:pt x="360661" y="159563"/>
                                      <a:pt x="361400" y="165472"/>
                                    </a:cubicBezTo>
                                    <a:cubicBezTo>
                                      <a:pt x="362507" y="171751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19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4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6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2"/>
                                    </a:cubicBezTo>
                                    <a:cubicBezTo>
                                      <a:pt x="223337" y="374160"/>
                                      <a:pt x="217800" y="374898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19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0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0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5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7"/>
                                      <a:pt x="1477" y="156238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8"/>
                                    </a:cubicBezTo>
                                    <a:cubicBezTo>
                                      <a:pt x="27317" y="81997"/>
                                      <a:pt x="30640" y="76826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1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4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8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3"/>
                                      <a:pt x="282770" y="36197"/>
                                      <a:pt x="287569" y="39890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79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2" name="Prostoročno: oblika 212"/>
                            <wps:cNvSpPr/>
                            <wps:spPr>
                              <a:xfrm>
                                <a:off x="1182485" y="2176259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90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5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6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3343" y="74610"/>
                                      <a:pt x="194082" y="77565"/>
                                      <a:pt x="194820" y="80890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1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5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6" y="198715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6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7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20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6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484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3" name="Prostoročno: oblika 213"/>
                            <wps:cNvSpPr/>
                            <wps:spPr>
                              <a:xfrm>
                                <a:off x="1182485" y="2176259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90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5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6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90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7773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1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5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6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6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7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20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6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484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4" name="Prostoročno: oblika 214"/>
                            <wps:cNvSpPr/>
                            <wps:spPr>
                              <a:xfrm>
                                <a:off x="1537069" y="1790838"/>
                                <a:ext cx="363676" cy="377844"/>
                              </a:xfrm>
                              <a:custGeom>
                                <a:avLst/>
                                <a:gdLst>
                                  <a:gd name="connsiteX0" fmla="*/ 344867 w 363676"/>
                                  <a:gd name="connsiteY0" fmla="*/ 112835 h 377844"/>
                                  <a:gd name="connsiteX1" fmla="*/ 262546 w 363676"/>
                                  <a:gd name="connsiteY1" fmla="*/ 361782 h 377844"/>
                                  <a:gd name="connsiteX2" fmla="*/ 18906 w 363676"/>
                                  <a:gd name="connsiteY2" fmla="*/ 265010 h 377844"/>
                                  <a:gd name="connsiteX3" fmla="*/ 101227 w 363676"/>
                                  <a:gd name="connsiteY3" fmla="*/ 16063 h 377844"/>
                                  <a:gd name="connsiteX4" fmla="*/ 344867 w 363676"/>
                                  <a:gd name="connsiteY4" fmla="*/ 112835 h 377844"/>
                                  <a:gd name="connsiteX5" fmla="*/ 344867 w 363676"/>
                                  <a:gd name="connsiteY5" fmla="*/ 112835 h 37784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363676" h="377844">
                                    <a:moveTo>
                                      <a:pt x="344867" y="112835"/>
                                    </a:moveTo>
                                    <a:cubicBezTo>
                                      <a:pt x="389165" y="208129"/>
                                      <a:pt x="352619" y="319675"/>
                                      <a:pt x="262546" y="361782"/>
                                    </a:cubicBezTo>
                                    <a:cubicBezTo>
                                      <a:pt x="172473" y="403889"/>
                                      <a:pt x="63573" y="360305"/>
                                      <a:pt x="18906" y="265010"/>
                                    </a:cubicBezTo>
                                    <a:cubicBezTo>
                                      <a:pt x="-25761" y="169346"/>
                                      <a:pt x="11523" y="58170"/>
                                      <a:pt x="101227" y="16063"/>
                                    </a:cubicBezTo>
                                    <a:cubicBezTo>
                                      <a:pt x="190931" y="-26044"/>
                                      <a:pt x="300200" y="17540"/>
                                      <a:pt x="344867" y="112835"/>
                                    </a:cubicBezTo>
                                    <a:lnTo>
                                      <a:pt x="344867" y="11283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5" name="Prostoročno: oblika 215"/>
                            <wps:cNvSpPr/>
                            <wps:spPr>
                              <a:xfrm>
                                <a:off x="1537069" y="1790838"/>
                                <a:ext cx="363676" cy="377844"/>
                              </a:xfrm>
                              <a:custGeom>
                                <a:avLst/>
                                <a:gdLst>
                                  <a:gd name="connsiteX0" fmla="*/ 344867 w 363676"/>
                                  <a:gd name="connsiteY0" fmla="*/ 112835 h 377844"/>
                                  <a:gd name="connsiteX1" fmla="*/ 262546 w 363676"/>
                                  <a:gd name="connsiteY1" fmla="*/ 361782 h 377844"/>
                                  <a:gd name="connsiteX2" fmla="*/ 18906 w 363676"/>
                                  <a:gd name="connsiteY2" fmla="*/ 265010 h 377844"/>
                                  <a:gd name="connsiteX3" fmla="*/ 101227 w 363676"/>
                                  <a:gd name="connsiteY3" fmla="*/ 16063 h 377844"/>
                                  <a:gd name="connsiteX4" fmla="*/ 344867 w 363676"/>
                                  <a:gd name="connsiteY4" fmla="*/ 112835 h 377844"/>
                                  <a:gd name="connsiteX5" fmla="*/ 344867 w 363676"/>
                                  <a:gd name="connsiteY5" fmla="*/ 112835 h 37784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363676" h="377844">
                                    <a:moveTo>
                                      <a:pt x="344867" y="112835"/>
                                    </a:moveTo>
                                    <a:cubicBezTo>
                                      <a:pt x="389165" y="208129"/>
                                      <a:pt x="352619" y="319675"/>
                                      <a:pt x="262546" y="361782"/>
                                    </a:cubicBezTo>
                                    <a:cubicBezTo>
                                      <a:pt x="172473" y="403889"/>
                                      <a:pt x="63573" y="360305"/>
                                      <a:pt x="18906" y="265010"/>
                                    </a:cubicBezTo>
                                    <a:cubicBezTo>
                                      <a:pt x="-25761" y="169346"/>
                                      <a:pt x="11523" y="58170"/>
                                      <a:pt x="101227" y="16063"/>
                                    </a:cubicBezTo>
                                    <a:cubicBezTo>
                                      <a:pt x="190931" y="-26044"/>
                                      <a:pt x="300200" y="17540"/>
                                      <a:pt x="344867" y="112835"/>
                                    </a:cubicBezTo>
                                    <a:lnTo>
                                      <a:pt x="344867" y="11283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6" name="Prostoročno: oblika 216"/>
                            <wps:cNvSpPr/>
                            <wps:spPr>
                              <a:xfrm>
                                <a:off x="2130467" y="1734137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19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19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2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8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7278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7" name="Prostoročno: oblika 217"/>
                            <wps:cNvSpPr/>
                            <wps:spPr>
                              <a:xfrm>
                                <a:off x="2130467" y="1734137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19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19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2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8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8" name="Prostoročno: oblika 218"/>
                            <wps:cNvSpPr/>
                            <wps:spPr>
                              <a:xfrm>
                                <a:off x="2558222" y="150624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399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3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8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7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49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6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6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2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0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7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0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1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399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1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3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799" y="374899"/>
                                      <a:pt x="211893" y="375638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8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7"/>
                                    </a:cubicBezTo>
                                    <a:cubicBezTo>
                                      <a:pt x="135109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49" y="347936"/>
                                    </a:cubicBezTo>
                                    <a:cubicBezTo>
                                      <a:pt x="86381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6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2" y="259290"/>
                                      <a:pt x="13658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6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6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8" y="108961"/>
                                      <a:pt x="16242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39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0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7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0" y="19945"/>
                                    </a:cubicBezTo>
                                    <a:cubicBezTo>
                                      <a:pt x="262098" y="22531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69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9" name="Prostoročno: oblika 219"/>
                            <wps:cNvSpPr/>
                            <wps:spPr>
                              <a:xfrm>
                                <a:off x="2558222" y="150624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399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3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8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7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49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6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6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2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0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7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0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1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399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1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3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799" y="374899"/>
                                      <a:pt x="211893" y="375638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8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7"/>
                                    </a:cubicBezTo>
                                    <a:cubicBezTo>
                                      <a:pt x="135109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49" y="347936"/>
                                    </a:cubicBezTo>
                                    <a:cubicBezTo>
                                      <a:pt x="86381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6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2" y="259290"/>
                                      <a:pt x="13658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6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6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8" y="108961"/>
                                      <a:pt x="16242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39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0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7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0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69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0" name="Prostoročno: oblika 220"/>
                            <wps:cNvSpPr/>
                            <wps:spPr>
                              <a:xfrm>
                                <a:off x="942906" y="2900201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90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3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5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2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9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1"/>
                                      <a:pt x="194082" y="77565"/>
                                      <a:pt x="194820" y="80890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1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3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5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1728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6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7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2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9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40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7"/>
                                      <a:pt x="12090" y="50972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691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7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5" y="46909"/>
                                      <a:pt x="181161" y="49864"/>
                                      <a:pt x="183007" y="52818"/>
                                    </a:cubicBezTo>
                                    <a:cubicBezTo>
                                      <a:pt x="184484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1" name="Prostoročno: oblika 221"/>
                            <wps:cNvSpPr/>
                            <wps:spPr>
                              <a:xfrm>
                                <a:off x="942906" y="2900201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90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3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5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2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9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1"/>
                                      <a:pt x="194082" y="77565"/>
                                      <a:pt x="194820" y="80890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1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3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5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7976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7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2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9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40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7"/>
                                      <a:pt x="12090" y="50972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691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7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5" y="46909"/>
                                      <a:pt x="181161" y="49864"/>
                                      <a:pt x="183007" y="52818"/>
                                    </a:cubicBezTo>
                                    <a:cubicBezTo>
                                      <a:pt x="184484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2" name="Prostoročno: oblika 222"/>
                            <wps:cNvSpPr/>
                            <wps:spPr>
                              <a:xfrm>
                                <a:off x="1259546" y="262872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1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5 h 377114"/>
                                  <a:gd name="connsiteX37" fmla="*/ 0 w 363983"/>
                                  <a:gd name="connsiteY37" fmla="*/ 174707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7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4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2"/>
                                      <a:pt x="363615" y="183941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7155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8"/>
                                      <a:pt x="333344" y="300289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8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967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5"/>
                                    </a:cubicBezTo>
                                    <a:cubicBezTo>
                                      <a:pt x="0" y="186896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369" y="168428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2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7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3" name="Prostoročno: oblika 223"/>
                            <wps:cNvSpPr/>
                            <wps:spPr>
                              <a:xfrm>
                                <a:off x="1259546" y="262872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1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5 h 377114"/>
                                  <a:gd name="connsiteX37" fmla="*/ 0 w 363983"/>
                                  <a:gd name="connsiteY37" fmla="*/ 174707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7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4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2"/>
                                      <a:pt x="363615" y="183941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8"/>
                                      <a:pt x="333344" y="300289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8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5"/>
                                    </a:cubicBezTo>
                                    <a:cubicBezTo>
                                      <a:pt x="0" y="186896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369" y="168428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2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7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4" name="Prostoročno: oblika 224"/>
                            <wps:cNvSpPr/>
                            <wps:spPr>
                              <a:xfrm>
                                <a:off x="1724434" y="2286552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7 w 529848"/>
                                  <a:gd name="connsiteY2" fmla="*/ 215112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5 h 549156"/>
                                  <a:gd name="connsiteX9" fmla="*/ 505980 w 529848"/>
                                  <a:gd name="connsiteY9" fmla="*/ 398682 h 549156"/>
                                  <a:gd name="connsiteX10" fmla="*/ 494168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5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6 w 529848"/>
                                  <a:gd name="connsiteY16" fmla="*/ 526111 h 549156"/>
                                  <a:gd name="connsiteX17" fmla="*/ 358320 w 529848"/>
                                  <a:gd name="connsiteY17" fmla="*/ 535715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5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9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3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3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0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2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0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3" y="206616"/>
                                      <a:pt x="520747" y="215112"/>
                                    </a:cubicBezTo>
                                    <a:cubicBezTo>
                                      <a:pt x="522962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0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747" y="356945"/>
                                      <a:pt x="518163" y="365810"/>
                                      <a:pt x="515578" y="373935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0" y="398682"/>
                                    </a:cubicBezTo>
                                    <a:cubicBezTo>
                                      <a:pt x="502289" y="406808"/>
                                      <a:pt x="498598" y="414565"/>
                                      <a:pt x="494168" y="421952"/>
                                    </a:cubicBezTo>
                                    <a:cubicBezTo>
                                      <a:pt x="489738" y="429709"/>
                                      <a:pt x="485308" y="436727"/>
                                      <a:pt x="480140" y="444114"/>
                                    </a:cubicBezTo>
                                    <a:cubicBezTo>
                                      <a:pt x="474972" y="451132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6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5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6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5"/>
                                    </a:cubicBezTo>
                                    <a:cubicBezTo>
                                      <a:pt x="350198" y="538669"/>
                                      <a:pt x="342077" y="540886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5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9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7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5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3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3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3" y="166725"/>
                                      <a:pt x="20177" y="158599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8025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79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5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8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6"/>
                                      <a:pt x="389328" y="38189"/>
                                      <a:pt x="397081" y="42990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5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2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537" y="147888"/>
                                      <a:pt x="498598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5" name="Prostoročno: oblika 225"/>
                            <wps:cNvSpPr/>
                            <wps:spPr>
                              <a:xfrm>
                                <a:off x="1724434" y="2286552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7 w 529848"/>
                                  <a:gd name="connsiteY2" fmla="*/ 215112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5 h 549156"/>
                                  <a:gd name="connsiteX9" fmla="*/ 505980 w 529848"/>
                                  <a:gd name="connsiteY9" fmla="*/ 398682 h 549156"/>
                                  <a:gd name="connsiteX10" fmla="*/ 494168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5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6 w 529848"/>
                                  <a:gd name="connsiteY16" fmla="*/ 526111 h 549156"/>
                                  <a:gd name="connsiteX17" fmla="*/ 358320 w 529848"/>
                                  <a:gd name="connsiteY17" fmla="*/ 535715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5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9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3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3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0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2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0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3" y="206616"/>
                                      <a:pt x="520747" y="215112"/>
                                    </a:cubicBezTo>
                                    <a:cubicBezTo>
                                      <a:pt x="522962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0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747" y="356945"/>
                                      <a:pt x="518163" y="365810"/>
                                      <a:pt x="515578" y="373935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0" y="398682"/>
                                    </a:cubicBezTo>
                                    <a:cubicBezTo>
                                      <a:pt x="502289" y="406808"/>
                                      <a:pt x="498598" y="414565"/>
                                      <a:pt x="494168" y="421952"/>
                                    </a:cubicBezTo>
                                    <a:cubicBezTo>
                                      <a:pt x="489738" y="429709"/>
                                      <a:pt x="485308" y="436727"/>
                                      <a:pt x="480140" y="444114"/>
                                    </a:cubicBezTo>
                                    <a:cubicBezTo>
                                      <a:pt x="474972" y="451132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6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5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6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5"/>
                                    </a:cubicBezTo>
                                    <a:cubicBezTo>
                                      <a:pt x="350198" y="538669"/>
                                      <a:pt x="342077" y="540886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5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9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7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5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3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3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3" y="166725"/>
                                      <a:pt x="20177" y="158599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7656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79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5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8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6"/>
                                      <a:pt x="389328" y="38189"/>
                                      <a:pt x="397081" y="42990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5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2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537" y="147888"/>
                                      <a:pt x="498598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6" name="Prostoročno: oblika 226"/>
                            <wps:cNvSpPr/>
                            <wps:spPr>
                              <a:xfrm>
                                <a:off x="2355926" y="2117161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6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0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6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6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37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9" y="346827"/>
                                      <a:pt x="283139" y="350152"/>
                                      <a:pt x="277971" y="353106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3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0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0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7" name="Prostoročno: oblika 227"/>
                            <wps:cNvSpPr/>
                            <wps:spPr>
                              <a:xfrm>
                                <a:off x="2355926" y="2117161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6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0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6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984" y="208688"/>
                                      <a:pt x="363246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9" y="346827"/>
                                      <a:pt x="283139" y="350152"/>
                                      <a:pt x="277971" y="353106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3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0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584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0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8" name="Prostoročno: oblika 228"/>
                            <wps:cNvSpPr/>
                            <wps:spPr>
                              <a:xfrm>
                                <a:off x="2839239" y="2015957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0 h 206471"/>
                                  <a:gd name="connsiteX26" fmla="*/ 50112 w 198419"/>
                                  <a:gd name="connsiteY26" fmla="*/ 190219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6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8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1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7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7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1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8" y="183571"/>
                                      <a:pt x="162334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7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4"/>
                                      <a:pt x="118774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09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1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0"/>
                                    </a:cubicBezTo>
                                    <a:cubicBezTo>
                                      <a:pt x="55649" y="193913"/>
                                      <a:pt x="52696" y="192066"/>
                                      <a:pt x="50112" y="190219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3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7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6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646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7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2"/>
                                      <a:pt x="31286" y="25116"/>
                                    </a:cubicBezTo>
                                    <a:cubicBezTo>
                                      <a:pt x="33500" y="22900"/>
                                      <a:pt x="36084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09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7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8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8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5" y="46908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359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9" name="Prostoročno: oblika 229"/>
                            <wps:cNvSpPr/>
                            <wps:spPr>
                              <a:xfrm>
                                <a:off x="2839239" y="2015957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0 h 206471"/>
                                  <a:gd name="connsiteX26" fmla="*/ 50112 w 198419"/>
                                  <a:gd name="connsiteY26" fmla="*/ 190219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6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8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1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7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7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1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8" y="183571"/>
                                      <a:pt x="162334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7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4"/>
                                      <a:pt x="118774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09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1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0"/>
                                    </a:cubicBezTo>
                                    <a:cubicBezTo>
                                      <a:pt x="55649" y="193913"/>
                                      <a:pt x="52696" y="192066"/>
                                      <a:pt x="50112" y="190219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3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7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6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7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2"/>
                                      <a:pt x="31286" y="25116"/>
                                    </a:cubicBezTo>
                                    <a:cubicBezTo>
                                      <a:pt x="33500" y="22900"/>
                                      <a:pt x="36084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09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7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8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8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5" y="47278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359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1B69EA0C" id="Grafika 12" o:spid="_x0000_s1026" style="position:absolute;margin-left:378.9pt;margin-top:-130.2pt;width:238.85pt;height:244.25pt;rotation:10273027fd;z-index:-251657728" coordorigin="41,44" coordsize="30335,31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">
                    <v:shape id="Prostoročno: oblika 180" o:spid="_x0000_s1027" style="position:absolute;left:41;top:8886;width:1992;height:2065;visibility:visible;mso-wrap-style:square;v-text-anchor:middle" coordsize="199157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" path="m188544,62052v1477,2955,2584,6279,4061,9604c193712,74980,194820,77935,195558,81259v738,3324,1477,6648,2215,9973c198142,94556,198511,97880,198881,101204v369,3324,369,6649,,9973c198881,114501,198511,117825,198142,121150v-369,3324,-1107,6648,-1846,9972c195558,134446,194820,137401,193712,140726v-1107,3324,-2214,6279,-3691,9234c188544,152914,187068,155869,185591,158824v-1477,2955,-3322,5540,-5168,8126c178577,169535,176362,172121,174517,174707v-2215,2585,-4430,4801,-6645,7017c165657,183941,163073,186157,160489,188003v-2584,1847,-5168,3694,-8122,5541c149414,194652,146461,196499,143508,197607v-2953,1477,-5907,2585,-8860,3693c131695,202408,128373,203147,125419,203886v-3322,739,-6275,1477,-9598,1847c112499,206102,109546,206471,106223,206471v-3322,,-6644,,-9598,-369c93303,205733,89981,205363,87028,204994v-3323,-739,-6276,-1478,-9598,-2216c74107,202039,71154,200931,68201,199453v-2953,-1108,-6276,-2585,-9229,-4062c56019,193913,53066,192066,50482,190220v-2954,-1847,-5538,-3694,-8122,-5910c39407,182463,36823,180247,34239,177661v-2584,-2216,-4799,-4801,-7014,-7387c25010,167689,22795,165103,20949,162148v-1845,-2585,-3691,-5540,-5537,-8495c13566,150698,12090,147743,10613,144788,9137,141834,8029,138509,6552,135185,5445,131861,4338,128906,3599,125582v-738,-3324,-1476,-6649,-2215,-9973c1015,112285,646,108961,277,105637v-369,-3325,-369,-6649,,-9973c277,92340,646,89015,1015,85691v369,-3324,1108,-6648,1846,-9972c3599,72394,4338,69439,5445,66115,6552,62791,7660,59836,9137,56881v1476,-2955,2953,-5910,4429,-8864c15043,45062,16889,42476,18734,39891v1846,-2586,4061,-5171,5907,-7757c26856,29549,29071,27333,31286,25116v2215,-2216,4799,-4432,7383,-6279c41253,16991,43837,15144,46790,13297v2584,-1478,5537,-3324,8490,-4432c58234,7387,61187,6279,64140,5171,67093,4063,70416,3324,73369,2585,76691,1847,79645,1108,82967,739,86289,369,89242,,92565,v3322,,6645,,9598,369c105485,739,108808,1108,111761,1477v3322,739,6275,1478,9598,2217c124681,4432,127634,5540,130587,7018v2954,1108,6276,2585,9229,4063c142769,12558,145723,14405,148307,16252v2953,1847,5537,3693,8121,5910c159012,24378,161596,26594,164180,28810v2584,2216,4799,4802,7014,7387c173409,38783,175624,41368,177470,44323v1846,2586,3691,5540,5537,8495c185591,55773,187068,58728,188544,62052r,xe" filled="f" stroked="f" strokeweight="1.0228mm">
                      <v:stroke joinstyle="miter"/>
                      <v:path arrowok="t" o:connecttype="custom" o:connectlocs="188544,62052;192605,71656;195558,81259;197773,91232;198881,101204;198881,111177;198142,121150;196296,131122;193712,140726;190021,149960;185591,158824;180423,166950;174517,174707;167872,181724;160489,188003;152367,193544;143508,197607;134648,201300;125419,203886;115821,205733;106223,206471;96625,206102;87028,204994;77430,202778;68201,199453;58972,195391;50482,190220;42360,184310;34239,177661;27225,170274;20949,162148;15412,153653;10613,144788;6552,135185;3599,125582;1384,115609;277,105637;277,95664;1015,85691;2861,75719;5445,66115;9137,56881;13566,48017;18734,39891;24641,32134;31286,25116;38669,18837;46790,13297;55280,8865;64140,5171;73369,2585;82967,739;92565,0;102163,369;111761,1477;121359,3694;130587,7018;139816,11081;148307,16252;156428,22162;164180,28810;171194,36197;177470,44323;183007,52818;188544,62052;188544,62052" o:connectangles="0,0,0,0,0,0,0,0,0,0,0,0,0,0,0,0,0,0,0,0,0,0,0,0,0,0,0,0,0,0,0,0,0,0,0,0,0,0,0,0,0,0,0,0,0,0,0,0,0,0,0,0,0,0,0,0,0,0,0,0,0,0,0,0,0,0"/>
                    </v:shape>
                    <v:shape id="Prostoročno: oblika 181" o:spid="_x0000_s1028" style="position:absolute;left:41;top:8886;width:1992;height:2065;visibility:visible;mso-wrap-style:square;v-text-anchor:middle" coordsize="199157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" path="m188544,62052v1477,2955,2584,6279,4061,9604c193712,74980,194820,77935,195558,81259v738,3324,1477,6648,2215,9973c198142,94556,198511,97880,198881,101204v369,3324,369,6649,,9973c198881,114501,198511,117825,198142,121150v-369,3324,-1107,6648,-1846,9972c195558,134446,194820,137401,193712,140726v-1107,3324,-2214,6279,-3691,9234c188544,152914,187068,155869,185591,158824v-1477,2955,-3322,5540,-5168,8126c178577,169535,176362,172121,174517,174707v-2215,2585,-4430,4801,-6645,7017c165657,183941,163073,186157,160489,188003v-2584,1847,-5168,3694,-8122,5541c149414,194652,146461,196499,143508,197607v-2953,1477,-5907,2585,-8860,3693c131695,202408,128373,203147,125419,203886v-3322,739,-6275,1477,-9598,1847c112499,206102,109546,206471,106223,206471v-3322,,-6644,,-9598,-369c93303,205733,89981,205363,87028,204994v-3323,-739,-6276,-1478,-9598,-2216c74107,202039,71154,200931,68201,199453v-2953,-1108,-6276,-2585,-9229,-4062c56019,193913,53066,192066,50482,190220v-2954,-1847,-5538,-3694,-8122,-5910c39407,182463,36823,180247,34239,177661v-2584,-2216,-4799,-4801,-7014,-7387c25010,167689,22795,165103,20949,162148v-1845,-2585,-3691,-5540,-5537,-8495c13566,150698,12090,147743,10613,144788,9137,141834,8029,138509,6552,135185,5445,131861,4338,128906,3599,125582v-738,-3324,-1476,-6649,-2215,-9973c1015,112285,646,108961,277,105637v-369,-3325,-369,-6649,,-9973c277,92340,646,89015,1015,85691v369,-3324,1108,-6648,1846,-9972c3599,72394,4338,69439,5445,66115,6552,62791,7660,59836,9137,56881v1476,-2955,2953,-5910,4429,-8864c15043,45062,16889,42476,18734,39891v1846,-2586,4061,-5171,5907,-7757c26856,29549,29071,27333,31286,25116v2215,-2216,4799,-4432,7383,-6279c41253,16991,43837,15144,46790,13297v2584,-1478,5537,-3324,8490,-4432c58234,7387,61187,6279,64140,5171,67093,4063,70416,3324,73369,2585,76691,1847,79645,1108,82967,739,86289,369,89242,,92565,v3322,,6645,,9598,369c105485,739,108808,1108,111761,1477v3322,739,6275,1478,9598,2217c124681,4432,127634,5540,130587,7018v2954,1108,6276,2585,9229,4063c142769,12558,145723,14405,148307,16252v2953,1847,5537,3693,8121,5910c159012,24378,161596,26594,164180,28810v2584,2216,4799,4802,7014,7387c173409,38783,175624,41368,177470,44323v1846,2586,3691,5540,5537,8495c185591,55773,187068,58728,188544,62052r,xe" filled="f" stroked="f" strokeweight=".25572mm">
                      <v:stroke endcap="round"/>
                      <v:path arrowok="t" o:connecttype="custom" o:connectlocs="188544,62052;192605,71656;195558,81259;197773,91232;198881,101204;198881,111177;198142,121150;196296,131122;193712,140726;190021,149960;185591,158824;180423,166950;174517,174707;167872,181724;160489,188003;152367,193544;143508,197607;134648,201300;125419,203886;115821,205733;106223,206471;96625,206102;87028,204994;77430,202778;68201,199453;58972,195391;50482,190220;42360,184310;34239,177661;27225,170274;20949,162148;15412,153653;10613,144788;6552,135185;3599,125582;1384,115609;277,105637;277,95664;1015,85691;2861,75719;5445,66115;9137,56881;13566,48017;18734,39891;24641,32134;31286,25116;38669,18837;46790,13297;55280,8865;64140,5171;73369,2585;82967,739;92565,0;102163,369;111761,1477;121359,3694;130587,7018;139816,11081;148307,16252;156428,22162;164180,28810;171194,36197;177470,44323;183007,52818;188544,62052;188544,62052" o:connectangles="0,0,0,0,0,0,0,0,0,0,0,0,0,0,0,0,0,0,0,0,0,0,0,0,0,0,0,0,0,0,0,0,0,0,0,0,0,0,0,0,0,0,0,0,0,0,0,0,0,0,0,0,0,0,0,0,0,0,0,0,0,0,0,0,0,0"/>
                    </v:shape>
                    <v:shape id="Prostoročno: oblika 182" o:spid="_x0000_s1029" style="position:absolute;left:3219;top:6171;width:3636;height:3772;visibility:visible;mso-wrap-style:square;v-text-anchor:middle" coordsize="363614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" path="m344788,112285v2584,5540,5168,11450,7014,17360c354017,135555,355862,141464,357339,147374v1477,5910,2953,12189,3691,18099c362138,171752,362876,177661,363245,183941v370,6279,370,12188,370,18467c363245,208688,362876,214597,362138,220876v-738,5910,-1846,12189,-3322,18099c357339,244885,355862,250794,354017,256704v-1846,5910,-4061,11450,-6645,16991c344788,279235,342204,284406,339251,289946v-2954,5171,-6276,10342,-9598,15144c326330,309892,322639,314693,318578,319126v-4061,4432,-8121,8864,-12551,12558c301597,335377,297536,339440,292737,343134v-4799,3694,-9598,7018,-14766,9973c272803,356061,267635,359016,262467,361232v-5168,2586,-10705,4802,-16243,6649c240687,369728,235150,371575,229243,372683v-5906,1477,-11443,2216,-17350,2954c205987,376376,200080,376746,194174,377115v-5907,,-11813,,-17719,-369c170548,376376,164642,375637,158735,374529v-5906,-1108,-11813,-2585,-17719,-4063c135110,368620,129572,366773,124035,364557v-5537,-2216,-11075,-4802,-16612,-7387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967,241560,7752,235651,6276,229741,4799,223831,3322,217552,2584,211642,1477,205363,738,199454,369,193174,,186895,,180986,,174707v369,-6280,738,-12189,1477,-18468c2215,150329,3322,144050,4799,138140v1477,-5910,2953,-11819,4799,-17729c11444,114501,13659,108961,16243,103420v2584,-5540,5168,-10711,8121,-16251c27317,81628,30640,76827,33962,72025v3322,-4802,7014,-9603,11074,-14036c49097,53557,53158,49125,57588,45431v4429,-3693,8859,-7756,13658,-11450c76045,30287,80844,26963,86012,24008v5168,-2955,10337,-5909,15505,-8126c106685,13297,112222,11081,117759,9234v5538,-1847,11075,-3694,16981,-4802c140647,2955,146184,2216,152091,1477,157997,739,163903,369,169810,v5906,,11813,,17719,369c193436,739,199342,1477,205248,2586v5907,1108,11813,2585,17720,4062c228874,8495,234411,10342,239949,12558v5537,2216,11074,4802,16612,7387c262098,22900,267266,25855,272434,29179v5168,3325,10336,7018,15135,10712c292368,43584,297167,47647,301597,52080v4430,4432,8860,8864,12920,13296c318578,70178,322270,74980,325961,80151v3692,5171,7014,10342,10336,15513c339251,101204,342204,106745,344788,112285r,xe" filled="f" stroked="f" strokeweight="1.0228mm">
                      <v:stroke joinstyle="miter"/>
                      <v:path arrowok="t" o:connecttype="custom" o:connectlocs="344788,112285;351802,129645;357339,147374;361030,165473;363245,183941;363615,202408;362138,220876;358816,238975;354017,256704;347372,273695;339251,289946;329653,305090;318578,319126;306027,331684;292737,343134;277971,353107;262467,361232;246224,367881;229243,372683;211893,375637;194174,377115;176455,376746;158735,374529;141016,370466;124035,364557;107423,357170;91550,347936;76414,337224;62387,325035;49466,311738;38023,296964;27686,281451;18827,264830;11813,247470;6276,229741;2584,211642;369,193174;0,174707;1477,156239;4799,138140;9598,120411;16243,103420;24364,87169;33962,72025;45036,57989;57588,45431;71246,33981;86012,24008;101517,15882;117759,9234;134740,4432;152091,1477;169810,0;187529,369;205248,2586;222968,6648;239949,12558;256561,19945;272434,29179;287569,39891;301597,52080;314517,65376;325961,80151;336297,95664;344788,112285;344788,112285" o:connectangles="0,0,0,0,0,0,0,0,0,0,0,0,0,0,0,0,0,0,0,0,0,0,0,0,0,0,0,0,0,0,0,0,0,0,0,0,0,0,0,0,0,0,0,0,0,0,0,0,0,0,0,0,0,0,0,0,0,0,0,0,0,0,0,0,0,0"/>
                    </v:shape>
                    <v:shape id="Prostoročno: oblika 183" o:spid="_x0000_s1030" style="position:absolute;left:3219;top:6171;width:3636;height:3772;visibility:visible;mso-wrap-style:square;v-text-anchor:middle" coordsize="363614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" path="m344788,112285v2584,5540,5168,11450,7014,17360c354017,135555,355862,141464,357339,147374v1477,5910,2953,12189,3691,18099c362138,171752,362876,177661,363245,183941v370,6279,370,12188,370,18467c363245,208688,362876,214597,362138,220876v-738,5910,-1846,12189,-3322,18099c357339,244885,355862,250794,354017,256704v-1846,5910,-4061,11450,-6645,16991c344788,279235,342204,284406,339251,289946v-2954,5171,-6276,10342,-9598,15144c326330,309892,322639,314693,318578,319126v-4061,4432,-8121,8864,-12551,12558c301966,335747,297536,339440,292737,343134v-4799,3694,-9598,7018,-14766,9973c272803,356061,267635,359016,262467,361232v-5168,2586,-10705,4802,-16243,6649c240687,369728,235150,371575,229243,372683v-5906,1477,-11443,2216,-17350,2954c205987,376376,200080,376746,194174,377115v-5907,,-11813,,-17719,-369c170548,376376,164642,375637,158735,374529v-5906,-1108,-11813,-2585,-17719,-4063c135110,368620,129572,366773,124035,364557v-5537,-2216,-11075,-4802,-16612,-7387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4,369,193174,,186895,,180986,,174707v369,-6280,738,-12189,1477,-18468c2215,150329,3322,144050,4799,138140v1477,-5910,2953,-11819,4799,-17729c11444,114501,13659,108961,16243,103420v2584,-5540,5168,-10711,8121,-16251c27317,81998,30640,76827,33962,72025v3322,-4802,7014,-9603,11074,-14036c49097,53557,53158,49125,57588,45431v4429,-4063,8859,-7756,13658,-11450c76045,30287,80844,26963,86012,24008v5168,-2955,10337,-5909,15505,-8126c106685,13297,112222,11081,117759,9234v5538,-1847,11075,-3694,16981,-4802c140647,2955,146184,2216,152091,1477,157997,739,163903,369,169810,v5906,,11813,,17719,369c193436,739,199342,1477,205248,2586v5907,1108,11813,2585,17720,4062c228874,8495,234411,10342,239949,12558v5537,2216,11074,4802,16612,7387c262098,22900,267266,25855,272434,29179v5168,3325,10336,7018,15135,10712c292368,43584,297167,47647,301597,52080v4430,4432,8860,8864,12920,13296c318578,70178,322270,74980,325961,80151v3692,5171,7014,10342,10336,15513c339251,101204,342204,106745,344788,112285r,xe" filled="f" stroked="f" strokeweight=".25572mm">
                      <v:stroke endcap="round"/>
                      <v:path arrowok="t" o:connecttype="custom" o:connectlocs="344788,112285;351802,129645;357339,147374;361030,165473;363245,183941;363615,202408;362138,220876;358816,238975;354017,256704;347372,273695;339251,289946;329653,305090;318578,319126;306027,331684;292737,343134;277971,353107;262467,361232;246224,367881;229243,372683;211893,375637;194174,377115;176455,376746;158735,374529;141016,370466;124035,364557;107423,357170;91550,347936;76414,337224;62387,325035;49466,311738;38023,296964;27686,281451;18827,264830;11813,247470;6276,229741;2584,211642;369,193174;0,174707;1477,156239;4799,138140;9598,120411;16243,103420;24364,87169;33962,72025;45036,57989;57588,45431;71246,33981;86012,24008;101517,15882;117759,9234;134740,4432;152091,1477;169810,0;187529,369;205248,2586;222968,6648;239949,12558;256561,19945;272434,29179;287569,39891;301597,52080;314517,65376;325961,80151;336297,95664;344788,112285;344788,112285" o:connectangles="0,0,0,0,0,0,0,0,0,0,0,0,0,0,0,0,0,0,0,0,0,0,0,0,0,0,0,0,0,0,0,0,0,0,0,0,0,0,0,0,0,0,0,0,0,0,0,0,0,0,0,0,0,0,0,0,0,0,0,0,0,0,0,0,0,0"/>
                    </v:shape>
                    <v:shape id="Prostoročno: oblika 184" o:spid="_x0000_s1031" style="position:absolute;left:7867;top:2750;width:5299;height:5491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" path="m502289,164140v3692,8126,7383,16621,10336,25116c515578,197752,518162,206616,520747,215111v2214,8865,4060,17730,5537,26594c527761,250570,528868,259434,529237,268668v738,8865,738,18099,369,26964c529237,304496,528499,313361,527391,322225v-1107,8865,-2584,17730,-4799,26225c520747,356945,518162,365810,515578,373936v-2953,8495,-5906,16621,-9597,24747c502289,406808,498597,414565,494168,421952v-4430,7757,-8860,14774,-14028,22162c474972,451131,469804,458149,463897,464428v-5537,6649,-11813,12559,-18088,18468c439533,488806,432888,494346,425875,499517v-7014,5171,-14028,9973,-21411,14405c397081,518355,389698,522418,381945,526111v-7752,3694,-15873,6649,-23625,9604c350198,538669,342077,540886,333587,542732v-8491,1847,-16981,3325,-25472,4433c299625,548273,291134,549011,282274,549011v-8490,370,-17350,,-25840,-738c247943,547534,239084,546426,230593,544949v-8490,-1478,-16981,-3694,-25471,-5910c196631,536453,188510,533868,180019,530543v-8121,-3324,-16242,-7017,-23994,-11080c148272,515400,140520,510968,132768,506166v-7383,-4802,-14766,-9973,-21780,-15513c103974,485112,97329,479203,90685,472924,84040,466644,77764,459996,71858,453348,65952,446699,60414,439312,54877,431925,49709,424538,44541,416781,40111,409025,35681,401268,31251,393142,27560,385016,23868,376890,20177,368395,17224,359900,14270,351405,11686,342540,9102,334045,6887,325180,5041,316316,3565,307451,2088,298586,981,289722,612,280488,-127,271623,-127,262389,242,253525v370,-8865,1108,-17729,2215,-26594c3565,218066,5041,209202,7256,200706v1846,-8495,4430,-17359,7014,-25485c17224,166726,20177,158600,23868,150474v3692,-8126,7383,-15883,11813,-23270c40111,119448,44541,112430,49709,105043,54877,98025,60045,91007,65952,84728,71489,78080,77764,72170,84040,66260,90316,60350,96960,54810,103974,49639v7014,-5171,14028,-9973,21411,-14405c132768,30802,140151,26739,147903,23045v7752,-3693,15874,-6648,23626,-9603c179650,10487,187772,8271,196262,6424v8491,-1847,16981,-3324,25472,-4432c230224,884,238715,145,247574,145v8491,-369,17350,,25841,739c281905,1622,290765,2730,299255,4208v8491,1477,16981,3693,25472,5910c333217,12703,341339,15289,349829,18613v8122,3324,16243,7018,23995,11081c381576,33757,389329,38189,397081,42990v7383,4802,14766,9973,21780,15514c425875,64044,432519,69954,439164,76233v6645,6279,12920,12927,18827,19576c463897,102457,469434,109844,474972,117231v5168,7388,10336,15144,14766,22901c494168,147888,498597,156014,502289,164140r,xe" filled="f" stroked="f" strokeweight="1.0228mm">
                      <v:stroke joinstyle="miter"/>
                      <v:path arrowok="t" o:connecttype="custom" o:connectlocs="502289,164140;512625,189256;520747,215111;526284,241705;529237,268668;529606,295632;527391,322225;522592,348450;515578,373936;505981,398683;494168,421952;480140,444114;463897,464428;445809,482896;425875,499517;404464,513922;381945,526111;358320,535715;333587,542732;308115,547165;282274,549011;256434,548273;230593,544949;205122,539039;180019,530543;156025,519463;132768,506166;110988,490653;90685,472924;71858,453348;54877,431925;40111,409025;27560,385016;17224,359900;9102,334045;3565,307451;612,280488;242,253525;2457,226931;7256,200706;14270,175221;23868,150474;35681,127204;49709,105043;65952,84728;84040,66260;103974,49639;125385,35234;147903,23045;171529,13442;196262,6424;221734,1992;247574,145;273415,884;299255,4208;324727,10118;349829,18613;373824,29694;397081,42990;418861,58504;439164,76233;457991,95809;474972,117231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185" o:spid="_x0000_s1032" style="position:absolute;left:7867;top:2750;width:5299;height:5491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" path="m502289,164140v3692,8126,7383,16621,10336,25116c515578,197752,518162,206616,520747,215111v2214,8865,4060,17730,5537,26594c527761,250570,528868,259434,529237,268668v738,8865,738,18099,369,26964c529237,304496,528499,313361,527391,322225v-1107,8865,-2584,17730,-4799,26225c520747,356945,518162,365810,515578,373936v-2953,8495,-5906,16621,-9597,24747c502289,406808,498597,414565,494168,421952v-4430,7757,-8860,14774,-14028,22162c474972,451131,469804,458149,463897,464428v-5537,6649,-11813,12559,-18088,18468c439533,488806,432888,494346,425875,499517v-7014,5171,-14028,9973,-21411,14405c397081,518355,389698,522418,381945,526111v-7752,3694,-15873,6649,-23625,9604c350198,538669,342077,540886,333587,542732v-8491,1847,-16981,3325,-25472,4433c299625,548273,291134,549011,282274,549011v-8490,370,-17350,,-25840,-738c247943,547534,239084,546426,230593,544949v-8490,-1478,-16981,-3694,-25471,-5910c196631,536453,188510,533868,180019,530543v-8121,-3324,-16242,-7017,-23994,-11080c148272,515400,140520,510968,132768,506166v-7383,-4802,-14766,-9973,-21780,-15513c103974,485112,97329,479203,90685,472924,84040,466644,77764,459996,71858,453348,65952,446699,60414,439312,54877,431925,49709,424538,44541,416781,40111,409025,35681,401268,31251,393142,27560,385016,23868,376890,20177,368395,17224,359900,14270,351405,11686,342540,9102,334045,6887,325180,5041,316316,3565,307451,2088,298586,981,289722,612,280488,-127,271623,-127,262389,242,253525v370,-8865,1108,-17729,2215,-26594c3565,218066,5041,209202,7256,200706v1846,-8495,4430,-17359,7014,-25485c17224,166726,20177,158600,23868,150474v3692,-8126,7383,-15883,11813,-23270c40111,119448,44541,112430,49709,105043,54877,98025,60045,91007,65952,84728,71489,78080,77764,72170,84040,66260,90316,60350,96960,54810,103974,49639v7014,-5171,14028,-9973,21411,-14405c132768,30802,140151,26739,147903,23045v7752,-3693,15874,-6648,23626,-9603c179650,10487,187772,8271,196262,6424v8491,-1847,16981,-3324,25472,-4432c230224,884,238715,145,247574,145v8491,-369,17350,,25841,739c281905,1622,290765,2730,299255,4208v8491,1477,16981,3693,25472,5910c333217,12703,341339,15289,349829,18613v8122,3324,16243,7018,23995,11081c381576,33757,389329,38189,397081,42990v7383,4802,14766,9973,21780,15514c425875,64044,432519,69954,439164,76233v6645,6279,12920,12927,18827,19576c463897,102457,469434,109844,474972,117231v5168,7388,10336,15144,14766,22901c494168,147888,498597,156014,502289,164140r,xe" filled="f" stroked="f" strokeweight=".25572mm">
                      <v:stroke endcap="round"/>
                      <v:path arrowok="t" o:connecttype="custom" o:connectlocs="502289,164140;512625,189256;520747,215111;526284,241705;529237,268668;529606,295632;527391,322225;522592,348450;515578,373936;505981,398683;494168,421952;480140,444114;463897,464428;445809,482896;425875,499517;404464,513922;381945,526111;358320,535715;333587,542732;308115,547165;282274,549011;256434,548273;230593,544949;205122,539039;180019,530543;156025,519463;132768,506166;110988,490653;90685,472924;71858,453348;54877,431925;40111,409025;27560,385016;17224,359900;9102,334045;3565,307451;612,280488;242,253525;2457,226931;7256,200706;14270,175221;23868,150474;35681,127204;49709,105043;65952,84728;84040,66260;103974,49639;125385,35234;147903,23045;171529,13442;196262,6424;221734,1992;247574,145;273415,884;299255,4208;324727,10118;349829,18613;373824,29694;397081,42990;418861,58504;439164,76233;457991,95809;474972,117231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186" o:spid="_x0000_s1033" style="position:absolute;left:14175;top:1056;width:3643;height:3775;visibility:visible;mso-wrap-style:square;v-text-anchor:middle" coordsize="364352,377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" path="m345526,112654v2584,5541,5168,11450,7014,17360c354755,135924,356601,141834,358077,147743v1477,5910,2953,12189,3692,18099c362876,172121,363615,178031,363984,184310v369,6279,369,12189,369,18468c363984,209057,363615,214967,362876,221246v-738,5909,-1846,12188,-3322,18098c358077,245254,356601,251164,354755,257073v-1846,5910,-4061,11451,-6645,16991c345526,279604,342942,284775,339989,290316v-2953,5171,-6276,10342,-9598,15143c327068,310261,323377,315063,319316,319495v-4060,4432,-8121,8865,-12551,12558c302335,336116,297906,339810,293107,343503v-4799,3694,-9598,7018,-14767,9973c273172,356431,268004,359386,262836,361602v-5168,2585,-10705,4801,-16243,6648c241056,370097,235519,371944,229612,373052v-5906,1108,-11443,2216,-17350,2955c206356,376746,200449,377115,194543,377484v-5907,,-11813,,-17719,-369c170917,376746,165011,376007,159104,374899v-5906,-1108,-11812,-2586,-17719,-4063c135479,368989,129941,367142,124035,364926v-5537,-2216,-11075,-4802,-16612,-7387c101886,354584,96718,351629,91550,348305,86382,344981,81213,341287,76414,337594v-4799,-3694,-9598,-7757,-14027,-12189c57957,320972,53527,316540,49466,312108v-4060,-4802,-7752,-9603,-11443,-14775c34331,292162,31009,286991,27686,281820v-3322,-5540,-5906,-11080,-8859,-16621c16243,259659,13659,253749,11813,247839,9598,241930,7752,236020,6276,230110,4799,224201,3322,217921,2584,212012,1477,205733,738,199823,369,193544,,187265,,181355,,175076v369,-6279,738,-12189,1477,-18468c2215,150698,3322,144419,4799,138509v1477,-5909,2953,-11819,4799,-17729c11444,114870,13659,109330,16243,103790v3322,-6279,5906,-11450,8859,-16621c28055,81998,31378,76827,34700,72025v3323,-4802,7014,-9603,11075,-14036c49835,53557,53896,49125,58326,45431v4430,-4063,8860,-7756,13658,-11450c76784,30287,81583,26963,86751,24008v5168,-2955,10336,-5909,15504,-8126c107423,13297,112960,11081,118498,9234v5537,-1847,11074,-3694,16981,-4802c141385,2955,146922,2216,152829,1477,158735,739,164642,369,170548,v5907,,11813,,17719,369c194174,739,200080,1477,205987,2586v6275,1108,11813,2585,17719,4062c229612,8495,235150,10342,240687,12558v5537,2216,11075,4802,16612,7387c262836,22900,268004,25855,273172,29179v5168,3325,10337,7018,15136,10712c293107,43584,297906,47647,302335,52080v4430,4432,8860,8864,12921,13296c319316,70178,323008,74980,326699,80151v3692,5171,7014,10342,10337,15513c339989,101204,342942,106745,345526,112654r,xe" filled="f" stroked="f" strokeweight="1.0228mm">
                      <v:stroke joinstyle="miter"/>
                      <v:path arrowok="t" o:connecttype="custom" o:connectlocs="345526,112654;352540,130014;358077,147743;361769,165842;363984,184310;364353,202778;362876,221246;359554,239344;354755,257073;348110,274064;339989,290316;330391,305459;319316,319495;306765,332053;293107,343503;278340,353476;262836,361602;246593,368250;229612,373052;212262,376007;194543,377484;176824,377115;159104,374899;141385,370836;124035,364926;107423,357539;91550,348305;76414,337594;62387,325405;49466,312108;38023,297333;27686,281820;18827,265199;11813,247839;6276,230110;2584,212012;369,193544;0,175076;1477,156608;4799,138509;9598,120780;16243,103790;25102,87169;34700,72025;45775,57989;58326,45431;71984,33981;86751,24008;102255,15882;118498,9234;135479,4432;152829,1477;170548,0;188267,369;205987,2586;223706,6648;240687,12558;257299,19945;273172,29179;288308,39891;302335,52080;315256,65376;326699,80151;337036,95664;345526,112654;345526,112654" o:connectangles="0,0,0,0,0,0,0,0,0,0,0,0,0,0,0,0,0,0,0,0,0,0,0,0,0,0,0,0,0,0,0,0,0,0,0,0,0,0,0,0,0,0,0,0,0,0,0,0,0,0,0,0,0,0,0,0,0,0,0,0,0,0,0,0,0,0"/>
                    </v:shape>
                    <v:shape id="Prostoročno: oblika 187" o:spid="_x0000_s1034" style="position:absolute;left:14179;top:1056;width:3639;height:3775;visibility:visible;mso-wrap-style:square;v-text-anchor:middle" coordsize="363983,377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" path="m345157,112654v2584,5541,5168,11450,7014,17360c354386,135924,356232,141834,357708,147743v1477,5910,2953,12189,3692,18099c362507,172121,363245,178031,363615,184310v369,6279,369,12189,369,18468c363615,209057,363245,214967,362507,221246v-738,5909,-1846,12188,-3322,18098c357708,245254,356232,251164,354386,257073v-1846,5910,-4061,11451,-6645,16991c345157,279604,342573,284775,339620,290316v-2954,5171,-6276,10342,-9598,15143c326699,310261,323008,315063,318947,319495v-4061,4432,-8121,8865,-12551,12558c301966,336116,297536,339810,292737,343503v-4799,3694,-9597,7018,-14766,9973c272803,356431,267635,359386,262467,361602v-5168,2585,-10705,4801,-16243,6648c240687,370097,235150,371944,229243,373052v-5906,1477,-11443,2216,-17350,2955c205987,376746,200080,377115,194174,377484v-5907,,-11813,,-17719,-369c170548,376746,164642,376007,158735,374899v-5906,-1108,-11813,-2586,-17719,-4063c135110,368989,129572,367142,124035,364926v-5537,-2216,-11074,-4802,-16612,-7387c101886,354584,96718,351629,91550,348305,86382,344981,81213,341287,76414,337594v-4799,-3694,-9597,-7757,-14027,-12189c57957,320972,53527,316540,49466,312108v-4060,-4802,-7752,-9603,-11443,-14775c34331,292162,31009,286991,27686,281820v-3322,-5540,-5906,-11080,-8859,-16621c16243,259659,13659,253749,11813,247839,9598,241930,7752,236020,6276,230110,4799,224201,3322,217921,2584,212012,1477,205733,738,199823,369,193544,,187265,,181355,,175076v369,-6279,738,-12189,1477,-18468c2215,150698,3322,144419,4799,138509v1477,-5909,2953,-11819,4799,-17729c11444,114870,13659,109330,16243,103790v2953,-6279,5537,-11450,8490,-16621c27686,81998,31009,76827,34331,72025v3323,-4802,7014,-9603,11075,-14036c49466,53557,53527,49125,57957,45431v4430,-4063,8860,-7756,13658,-11450c76414,30287,81213,26963,86382,24008v5168,-2955,10336,-5909,15504,-8126c107054,13297,112591,11081,118129,9234v5537,-1847,11074,-3694,16981,-4802c141016,2955,146553,2216,152460,1477,158366,739,164273,369,170179,v5906,,11813,,17719,369c193805,739,199711,1477,205618,2586v6275,1108,11812,2585,17719,4062c229243,8495,234781,10342,240318,12558v5537,2216,11074,4802,16612,7387c262467,22900,267635,25855,272803,29179v5168,3325,10337,7018,15135,10712c292737,43584,297536,47647,301966,52080v4430,4432,8860,8864,12920,13296c318947,70178,322639,74980,326330,80151v3692,5171,7014,10342,10336,15513c339620,101204,342573,106745,345157,112654r,xe" filled="f" stroked="f" strokeweight=".25572mm">
                      <v:stroke endcap="round"/>
                      <v:path arrowok="t" o:connecttype="custom" o:connectlocs="345157,112654;352171,130014;357708,147743;361400,165842;363615,184310;363984,202778;362507,221246;359185,239344;354386,257073;347741,274064;339620,290316;330022,305459;318947,319495;306396,332053;292737,343503;277971,353476;262467,361602;246224,368250;229243,373052;211893,376007;194174,377484;176455,377115;158735,374899;141016,370836;124035,364926;107423,357539;91550,348305;76414,337594;62387,325405;49466,312108;38023,297333;27686,281820;18827,265199;11813,247839;6276,230110;2584,212012;369,193544;0,175076;1477,156608;4799,138509;9598,120780;16243,103790;24733,87169;34331,72025;45406,57989;57957,45431;71615,33981;86382,24008;101886,15882;118129,9234;135110,4432;152460,1477;170179,0;187898,369;205618,2586;223337,6648;240318,12558;256930,19945;272803,29179;287938,39891;301966,52080;314886,65376;326330,80151;336666,95664;345157,112654;345157,112654" o:connectangles="0,0,0,0,0,0,0,0,0,0,0,0,0,0,0,0,0,0,0,0,0,0,0,0,0,0,0,0,0,0,0,0,0,0,0,0,0,0,0,0,0,0,0,0,0,0,0,0,0,0,0,0,0,0,0,0,0,0,0,0,0,0,0,0,0,0"/>
                    </v:shape>
                    <v:shape id="Prostoročno: oblika 188" o:spid="_x0000_s1035" style="position:absolute;left:19008;top:44;width:1988;height:2065;visibility:visible;mso-wrap-style:square;v-text-anchor:middle" coordsize="198788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" path="m188175,61683v1477,2955,2584,6279,4061,9603c193343,74610,194451,77565,195189,80889v738,3325,1477,6649,2215,9973c197773,94186,198142,97511,198511,100835v370,3324,370,6648,,9972c198511,114132,198142,117456,197773,120780v-369,3324,-1107,6649,-1846,9973c195189,134077,194451,137032,193343,140356v-1107,3324,-2215,6279,-3691,9234c188175,152545,186698,155500,185222,158455v-1477,2955,-3323,5540,-5168,8126c178208,169166,175993,171752,174147,174337v-2215,2586,-4429,4802,-6644,7018c165288,183571,162704,185787,160120,187634v-2585,1847,-5169,3694,-8122,5540c149414,194652,146461,196499,143508,197607v-2954,1477,-5907,2585,-8860,3693c131695,202408,128373,203147,125419,203886v-2953,739,-6275,1477,-9598,1847c112499,206102,109546,206471,106223,206471v-3322,,-6644,,-9598,-369c93303,205733,89981,205363,87027,204994v-3322,-739,-6275,-1478,-9597,-2216c74107,202039,71154,200931,68201,199454v-2954,-1109,-6276,-2586,-9229,-4063c55650,193544,52696,191697,50112,189850v-2953,-1847,-5537,-3693,-8121,-5910c39407,181724,36823,179508,34239,177292v-2584,-2216,-4799,-4802,-7014,-7387c25010,167319,22795,164734,20949,161779v-1846,-2586,-3691,-5540,-5537,-8495c13566,150329,12090,147374,10613,144419,9137,141464,8029,138140,6552,134816,5445,131492,4338,128537,3599,125212v-738,-3324,-1476,-6648,-2215,-9972c1015,111916,646,108591,277,105267v-369,-3324,-369,-6648,,-9973c277,91970,646,88646,1015,85322v369,-3324,1108,-6649,1846,-9973c3599,72025,4338,69070,5445,65746,6552,62422,7660,59467,9137,56512v1476,-2955,2953,-5910,4429,-8865c15043,45062,16889,42107,18734,39521v1846,-2585,4061,-5171,5907,-7756c26856,29179,29071,26963,31286,24747v2215,-2216,4799,-4432,7383,-6279c41253,16621,43837,14774,46790,12928v2953,-1109,5906,-2586,8860,-4063c58603,7387,61556,6279,64509,5171,67462,4063,70785,3324,73738,2586,76691,1847,80014,1108,83336,739,86658,369,89611,,92934,v3322,,6645,,9598,369c105854,739,109177,1108,112130,1477v3322,739,6275,1478,9598,2217c125050,4432,128003,5540,130957,7018v2953,1108,6275,2585,9228,4063c143139,12558,146092,14405,148676,16252v2953,1847,5537,3693,8121,5910c159381,24378,161965,26594,164549,28810v2584,2216,4799,4802,7014,7387c173778,38783,175993,41368,177839,44323v1846,2586,3691,5540,5537,8495c185222,55773,187068,58728,188175,61683r,xe" filled="f" stroked="f" strokeweight="1.0228mm">
                      <v:stroke joinstyle="miter"/>
                      <v:path arrowok="t" o:connecttype="custom" o:connectlocs="188175,61683;192236,71286;195189,80889;197404,90862;198511,100835;198511,110807;197773,120780;195927,130753;193343,140356;189652,149590;185222,158455;180054,166581;174147,174337;167503,181355;160120,187634;151998,193174;143508,197607;134648,201300;125419,203886;115821,205733;106223,206471;96625,206102;87027,204994;77430,202778;68201,199454;58972,195391;50112,189850;41991,183940;34239,177292;27225,169905;20949,161779;15412,153284;10613,144419;6552,134816;3599,125212;1384,115240;277,105267;277,95294;1015,85322;2861,75349;5445,65746;9137,56512;13566,47647;18734,39521;24641,31765;31286,24747;38669,18468;46790,12928;55650,8865;64509,5171;73738,2586;83336,739;92934,0;102532,369;112130,1477;121728,3694;130957,7018;140185,11081;148676,16252;156797,22162;164549,28810;171563,36197;177839,44323;183376,52818;188175,61683;188175,61683" o:connectangles="0,0,0,0,0,0,0,0,0,0,0,0,0,0,0,0,0,0,0,0,0,0,0,0,0,0,0,0,0,0,0,0,0,0,0,0,0,0,0,0,0,0,0,0,0,0,0,0,0,0,0,0,0,0,0,0,0,0,0,0,0,0,0,0,0,0"/>
                    </v:shape>
                    <v:shape id="Prostoročno: oblika 189" o:spid="_x0000_s1036" style="position:absolute;left:19008;top:44;width:1988;height:2065;visibility:visible;mso-wrap-style:square;v-text-anchor:middle" coordsize="198788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" path="m188175,61683v1477,2955,2584,6279,4061,9603c193343,74610,194451,77565,195189,80889v738,3325,1477,6649,2215,9973c197773,94186,198142,97511,198511,100835v370,3324,370,6648,,9972c198511,114132,198142,117456,197773,120780v-369,3324,-1107,6649,-1846,9973c195189,134077,194451,137032,193343,140356v-1107,3324,-2215,6279,-3691,9234c188175,152545,186698,155500,185222,158455v-1477,2955,-3323,5540,-5168,8126c178208,169166,175993,171752,174147,174337v-2215,2586,-4429,4802,-6644,7018c165288,183571,162704,185787,160120,187634v-2585,1847,-5169,3694,-8122,5540c149414,194652,146461,196499,143508,197607v-2954,1477,-5907,2585,-8860,3693c131695,202408,128373,203147,125419,203886v-2953,739,-6275,1477,-9598,1847c112499,206102,109546,206471,106223,206471v-3322,,-6644,,-9598,-369c93303,205733,89981,205363,87027,204994v-3322,-739,-6275,-1478,-9597,-2216c74107,202039,71154,200931,68201,199454v-2954,-1109,-6276,-2586,-9229,-4063c55650,193544,52696,191697,50112,189850v-2953,-1847,-5537,-3693,-8121,-5910c39407,181724,36823,179508,34239,177292v-2584,-2216,-4799,-4802,-7014,-7387c25010,167319,22795,164734,20949,161779v-1846,-2586,-3691,-5540,-5537,-8495c13566,150329,12090,147374,10613,144419,9137,141464,8029,138140,6552,134816,5445,131492,4338,128537,3599,125212v-738,-3324,-1476,-6648,-2215,-9972c1015,111916,646,108591,277,105267v-369,-3324,-369,-6648,,-9973c277,91970,646,88646,1015,85322v369,-3324,1108,-6649,1846,-9973c3599,72025,4338,69070,5445,65746,6552,62422,7660,59467,9137,56512v1476,-2955,2953,-5910,4429,-8865c15043,45062,16889,42107,18734,39521v1846,-2585,4061,-5171,5907,-7756c26856,29179,29071,26963,31286,24747v2215,-2216,4799,-4432,7383,-6279c41253,16621,43837,14774,46790,12928v2953,-1109,5906,-2586,8860,-4063c58603,7387,61556,6279,64509,5171,67462,4063,70785,3324,73738,2586,76691,1847,80014,1108,83336,739,86658,369,89611,,92934,v3322,,6645,,9598,369c105854,739,109177,1108,112130,1477v3322,739,6275,1478,9598,2217c125050,4432,128003,5540,130957,7018v2953,1108,6275,2585,9228,4063c143139,12558,146092,14405,148676,16252v2953,1847,5537,3693,8121,5910c159381,24378,161965,26594,164549,28810v2584,2216,4799,4802,7014,7387c173778,38783,175993,41368,177839,44323v1846,2586,3691,5540,5537,8495c185222,55773,187068,58728,188175,61683r,xe" filled="f" stroked="f" strokeweight=".25572mm">
                      <v:stroke endcap="round"/>
                      <v:path arrowok="t" o:connecttype="custom" o:connectlocs="188175,61683;192236,71286;195189,80889;197404,90862;198511,100835;198511,110807;197773,120780;195927,130753;193343,140356;189652,149590;185222,158455;180054,166581;174147,174337;167503,181355;160120,187634;151998,193174;143508,197607;134648,201300;125419,203886;115821,205733;106223,206471;96625,206102;87027,204994;77430,202778;68201,199454;58972,195391;50112,189850;41991,183940;34239,177292;27225,169905;20949,161779;15412,153284;10613,144419;6552,134816;3599,125212;1384,115240;277,105267;277,95294;1015,85322;2861,75349;5445,65746;9137,56512;13566,47647;18734,39521;24641,31765;31286,24747;38669,18468;46790,12928;55650,8865;64509,5171;73738,2586;83336,739;92934,0;102532,369;112130,1477;121728,3694;130957,7018;140185,11081;148676,16252;156797,22162;164549,28810;171563,36197;177839,44323;183376,52818;188175,61683;188175,61683" o:connectangles="0,0,0,0,0,0,0,0,0,0,0,0,0,0,0,0,0,0,0,0,0,0,0,0,0,0,0,0,0,0,0,0,0,0,0,0,0,0,0,0,0,0,0,0,0,0,0,0,0,0,0,0,0,0,0,0,0,0,0,0,0,0,0,0,0,0"/>
                    </v:shape>
                    <v:shape id="Prostoročno: oblika 190" o:spid="_x0000_s1037" style="position:absolute;left:1192;top:12277;width:3643;height:3775;visibility:visible;mso-wrap-style:square;v-text-anchor:middle" coordsize="364352,377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" path="m345526,112654v2584,5541,5168,11450,7014,17360c354755,135924,356601,141834,358077,147743v1477,5910,2954,12189,3692,18099c362876,172121,363615,178031,363984,184310v369,6279,369,12189,369,18468c363984,209057,363615,214967,362876,221246v-738,5909,-1845,12188,-3322,18098c358077,245254,356601,251164,354755,257073v-1846,5910,-4061,11450,-6645,16991c345526,279604,342942,284775,339989,290316v-2953,5171,-6276,10342,-9598,15143c327069,310261,323377,315063,319316,319495v-4060,4432,-8121,8865,-12551,12558c302335,336116,297906,339810,293107,343503v-4799,3694,-9598,7018,-14766,9973c273172,356431,268004,359386,262836,361602v-5168,2585,-10705,4801,-16243,6648c241056,370097,235519,371944,229612,373052v-5906,1477,-11443,2216,-17350,2955c206356,376745,200449,377115,194543,377484v-5906,,-11813,,-17719,-369c170917,376745,165011,376007,159104,374899v-5906,-1108,-11812,-2586,-17719,-4063c135479,368989,129941,367142,124404,364926v-5537,-2216,-11074,-4802,-16612,-7387c102255,354215,96718,351260,91550,347935,86382,344611,81213,340918,76414,337224v-4799,-3693,-9598,-7756,-14027,-12189c57957,320603,53527,316171,49466,311738v-4060,-4801,-7752,-9603,-11443,-14774c34331,291793,31009,286622,27686,281451v-3322,-5540,-5906,-11081,-8859,-16621c16243,259289,13659,253380,11813,247470,9598,241560,7752,235651,6276,229741,4799,223831,3322,217552,2584,211642,1477,205363,738,199453,369,193174,,186895,,180986,,174706v369,-6279,738,-12188,1477,-18467c2215,150329,3322,144050,4799,138140v1477,-5910,2953,-11820,4799,-17729c11444,114501,13659,108961,16243,103420v2584,-5540,5168,-10711,8121,-16252c27317,81997,30640,76826,33962,72025v3322,-4802,7014,-9603,11075,-14036c49097,53557,53158,49125,57588,45431v4430,-4063,8859,-7757,13658,-11450c76045,30287,80844,26963,86012,24008v5168,-2955,10337,-5910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4,10336,7018,15135,10712c292368,43584,297167,47647,301597,52080v4430,4432,8860,8864,12920,13296c318578,70178,322270,74980,325961,80151v3692,5171,7014,10342,10336,15513c339989,101574,342573,106745,345526,112654r,xe" filled="f" stroked="f" strokeweight="1.0228mm">
                      <v:stroke joinstyle="miter"/>
                      <v:path arrowok="t" o:connecttype="custom" o:connectlocs="345526,112654;352540,130014;358077,147743;361769,165842;363984,184310;364353,202778;362876,221246;359554,239344;354755,257073;348110,274064;339989,290316;330391,305459;319316,319495;306765,332053;293107,343503;278341,353476;262836,361602;246593,368250;229612,373052;212262,376007;194543,377484;176824,377115;159104,374899;141385,370836;124404,364926;107792,357539;91550,347935;76414,337224;62387,325035;49466,311738;38023,296964;27686,281451;18827,264830;11813,247470;6276,229741;2584,211642;369,193174;0,174706;1477,156239;4799,138140;9598,120411;16243,103420;24364,87168;33962,72025;45037,57989;57588,45431;71246,33981;86012,24008;101517,15882;117759,9234;134740,4432;152091,1477;169810,0;187529,369;205248,2585;222968,6648;239949,12558;256561,19945;272434,29179;287569,39891;301597,52080;314517,65376;325961,80151;336297,95664;345526,112654;345526,112654" o:connectangles="0,0,0,0,0,0,0,0,0,0,0,0,0,0,0,0,0,0,0,0,0,0,0,0,0,0,0,0,0,0,0,0,0,0,0,0,0,0,0,0,0,0,0,0,0,0,0,0,0,0,0,0,0,0,0,0,0,0,0,0,0,0,0,0,0,0"/>
                    </v:shape>
                    <v:shape id="Prostoročno: oblika 191" o:spid="_x0000_s1038" style="position:absolute;left:1192;top:12277;width:3643;height:3775;visibility:visible;mso-wrap-style:square;v-text-anchor:middle" coordsize="364352,377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" path="m345526,112654v2584,5541,5168,11450,7014,17360c354755,135924,356601,141834,358077,147743v1477,5910,2954,12189,3692,18099c362876,172121,363615,178031,363984,184310v369,6279,369,12189,369,18468c363984,209057,363615,214967,362876,221246v-738,5909,-1845,12188,-3322,18098c358077,245254,356601,251164,354755,257073v-1846,5910,-4061,11450,-6645,16991c345526,279604,342942,284775,339989,290316v-2953,5171,-6276,10342,-9598,15143c327069,310261,323377,315063,319316,319495v-4060,4432,-8121,8865,-12551,12558c302335,336116,297906,339810,293107,343503v-4799,3694,-9598,7018,-14766,9973c273172,356431,268004,359386,262836,361602v-5168,2585,-10705,4801,-16243,6648c241056,370097,235519,371944,229612,373052v-5906,1477,-11443,2216,-17350,2955c206356,376745,200449,377115,194543,377484v-5906,,-11813,,-17719,-369c170917,376745,165011,376007,159104,374899v-5906,-1108,-11812,-2586,-17719,-4063c135479,368989,129941,367142,124404,364926v-5537,-2216,-11074,-4802,-16612,-7387c102255,354215,96718,351260,91550,347935,86382,344611,81213,340918,76414,337224v-4799,-3693,-9598,-7756,-14027,-12189c57957,320603,53527,316171,49466,311738v-4060,-4801,-7752,-9603,-11443,-14774c34331,291793,31009,286622,27686,281451v-3322,-5540,-5906,-11081,-8859,-16621c16243,259289,13659,253380,11813,247470,9598,241560,7752,235651,6276,229741,4799,223831,3322,217552,2584,211642,1477,205363,738,199453,369,193174,,186895,,180986,,174706v369,-6279,738,-12188,1477,-18467c2215,150329,3322,144050,4799,138140v1477,-5910,2953,-11820,4799,-17729c11444,114501,13659,108961,16243,103420v2584,-5540,5168,-10711,8121,-16252c27317,81997,30640,76826,33962,72025v3322,-4802,7014,-9603,11075,-14036c49097,53557,53158,49125,57588,45431v4430,-4063,8859,-7757,13658,-11450c76045,30287,80844,26963,86012,24008v5168,-2955,10337,-5910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4,10336,7018,15135,10712c292368,43584,297167,47647,301597,52080v4430,4432,8860,8864,12920,13296c318578,70178,322270,74980,325961,80151v3692,5171,7014,10342,10336,15513c339989,101574,342573,106745,345526,112654r,xe" filled="f" stroked="f" strokeweight=".25572mm">
                      <v:stroke endcap="round"/>
                      <v:path arrowok="t" o:connecttype="custom" o:connectlocs="345526,112654;352540,130014;358077,147743;361769,165842;363984,184310;364353,202778;362876,221246;359554,239344;354755,257073;348110,274064;339989,290316;330391,305459;319316,319495;306765,332053;293107,343503;278341,353476;262836,361602;246593,368250;229612,373052;212262,376007;194543,377484;176824,377115;159104,374899;141385,370836;124404,364926;107792,357539;91550,347935;76414,337224;62387,325035;49466,311738;38023,296964;27686,281451;18827,264830;11813,247470;6276,229741;2584,211642;369,193174;0,174706;1477,156239;4799,138140;9598,120411;16243,103420;24364,87168;33962,72025;45037,57989;57588,45431;71246,33981;86012,24008;101517,15882;117759,9234;134740,4432;152091,1477;169810,0;187529,369;205248,2585;222968,6648;239949,12558;256561,19945;272434,29179;287569,39891;301597,52080;314517,65376;325961,80151;336297,95664;345526,112654;345526,112654" o:connectangles="0,0,0,0,0,0,0,0,0,0,0,0,0,0,0,0,0,0,0,0,0,0,0,0,0,0,0,0,0,0,0,0,0,0,0,0,0,0,0,0,0,0,0,0,0,0,0,0,0,0,0,0,0,0,0,0,0,0,0,0,0,0,0,0,0,0"/>
                    </v:shape>
                    <v:shape id="Prostoročno: oblika 192" o:spid="_x0000_s1039" style="position:absolute;left:7132;top:11704;width:1985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" path="m187806,61683v1477,2955,2584,6279,4061,9603c192974,74610,194082,77565,194820,80889v738,3325,1476,6649,2215,9973c197404,94186,197773,97511,198142,100835v369,3324,369,6648,,9972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4,7018c164919,183571,162335,185787,159750,187634v-2584,1847,-5168,3694,-8121,5540c149045,194652,146092,196499,143139,197607v-2954,1477,-5907,2585,-8860,3693c131326,202408,128003,203147,125050,203886v-2953,738,-6275,1477,-9598,1847c112130,206102,109177,206471,105854,206471v-3322,,-6644,,-9598,-369c92934,205733,89612,205363,86658,204994v-3322,-739,-6275,-1478,-9598,-2216c73738,202039,70785,200931,67832,199453v-2954,-1108,-6276,-2585,-9229,-4062c55650,193913,52696,192066,50112,190220v-2953,-1847,-5537,-3694,-8121,-5910c39407,182094,36823,179878,34239,177661v-2584,-2216,-4799,-4801,-7014,-7387c25010,167689,22795,165103,20949,162148v-1845,-2585,-3691,-5540,-5537,-8495c13566,150698,12090,147743,10613,144788,9137,141834,8029,138509,6552,135185,5445,131861,4338,128906,3599,125582v-738,-3324,-1476,-6649,-2215,-9973c1015,112285,646,108961,277,105636v-369,-3324,-369,-6648,,-9972c277,92340,646,89015,1015,85691v369,-3324,1108,-6648,1846,-9972c3599,72394,4338,69439,5445,66115,6552,62791,7660,59836,9137,56881v1476,-2955,2953,-5910,4429,-8864c15043,45062,16889,42476,18734,39891v1846,-2586,4061,-5171,5907,-7757c26856,29549,29071,27333,31286,25116v2215,-2216,4799,-4432,7383,-6279c41253,16991,43837,15144,46790,13297v2584,-1478,5537,-3324,8490,-4432c58234,7387,61187,6279,64140,5171,67093,4063,70416,3324,73369,2585,76322,1847,79645,1108,82967,739,86289,369,89242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5,3691,5540,5537,8495c184853,55773,186329,58728,187806,61683r,xe" filled="f" stroked="f" strokeweight="1.0228mm">
                      <v:stroke joinstyle="miter"/>
                      <v:path arrowok="t" o:connecttype="custom" o:connectlocs="187806,61683;191867,71286;194820,80889;197035,90862;198142,100835;198142,110807;197404,120780;195558,130753;192974,140356;189283,149590;184853,158455;179685,166581;173778,174337;167134,181355;159750,187634;151629,193174;143139,197607;134279,201300;125050,203886;115452,205733;105854,206471;96256,206102;86658,204994;77060,202778;67832,199453;58603,195391;50112,190220;41991,184310;34239,177661;27225,170274;20949,162148;15412,153653;10613,144788;6552,135185;3599,125582;1384,115609;277,105636;277,95664;1015,85691;2861,75719;5445,66115;9137,56881;13566,48017;18734,39891;24641,32134;31286,25116;38669,18837;46790,13297;55280,8865;64140,5171;73369,2585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193" o:spid="_x0000_s1040" style="position:absolute;left:7132;top:11704;width:1985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" path="m187806,61683v1477,2955,2584,6279,4061,9603c192974,74610,194082,77565,194820,80889v738,3325,1476,6649,2215,9973c197404,94186,197773,97511,198142,100835v369,3324,369,6648,,9972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4,7018c164919,183571,162335,185787,159750,187634v-2584,1847,-5168,3694,-8121,5540c149045,194652,146092,196499,143139,197607v-2954,1477,-5907,2585,-8860,3693c131326,202408,128003,203147,125050,203886v-2953,738,-6275,1477,-9598,1847c112130,206102,109177,206471,105854,206471v-3322,,-6644,,-9598,-369c92934,205733,89612,205363,86658,204994v-3322,-739,-6275,-1478,-9598,-2216c73738,202039,70785,200931,67832,199453v-2954,-1108,-6276,-2585,-9229,-4062c55650,193913,52696,192066,50112,190220v-2953,-1847,-5537,-3694,-8121,-5910c39407,182094,36823,179878,34239,177661v-2584,-2216,-4799,-4801,-7014,-7387c25010,167689,22795,165103,20949,162148v-1845,-2585,-3691,-5540,-5537,-8495c13566,150698,12090,147743,10613,144788,9137,141834,8029,138509,6552,135185,5445,131861,4338,128906,3599,125582v-738,-3324,-1476,-6649,-2215,-9973c1015,112285,646,108961,277,105636v-369,-3324,-369,-6648,,-9972c277,92340,646,89015,1015,85691v369,-3324,1108,-6648,1846,-9972c3599,72394,4338,69439,5445,66115,6552,62791,7660,59836,9137,56881v1476,-2955,2953,-5910,4429,-8864c15043,45062,16889,42476,18734,39891v1846,-2586,4061,-5171,5907,-7757c26856,29549,29071,27333,31286,25116v2215,-2216,4799,-4432,7383,-6279c41253,16991,43837,15144,46790,13297v2584,-1478,5537,-3324,8490,-4432c58234,7387,61187,6279,64140,5171,67093,4063,70416,3324,73369,2585,76322,1847,79645,1108,82967,739,86289,369,89242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5,3691,5540,5537,8495c184853,55773,186329,58728,187806,61683r,xe" filled="f" stroked="f" strokeweight=".25572mm">
                      <v:stroke endcap="round"/>
                      <v:path arrowok="t" o:connecttype="custom" o:connectlocs="187806,61683;191867,71286;194820,80889;197035,90862;198142,100835;198142,110807;197404,120780;195558,130753;192974,140356;189283,149590;184853,158455;179685,166581;173778,174337;167134,181355;159750,187634;151629,193174;143139,197607;134279,201300;125050,203886;115452,205733;105854,206471;96256,206102;86658,204994;77060,202778;67832,199453;58603,195391;50112,190220;41991,184310;34239,177661;27225,170274;20949,162148;15412,153653;10613,144788;6552,135185;3599,125582;1384,115609;277,105636;277,95664;1015,85691;2861,75719;5445,66115;9137,56881;13566,48017;18734,39891;24641,32134;31286,25116;38669,18837;46790,13297;55280,8865;64140,5171;73369,2585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194" o:spid="_x0000_s1041" style="position:absolute;left:11410;top:9429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" path="m345157,112285v2584,5540,5168,11450,7014,17360c354386,135555,356232,141464,357708,147374v1477,5910,2953,12189,3692,18099c362507,171752,363245,177661,363615,183940v369,6280,369,12189,369,18468c363615,208687,363245,214597,362507,220876v-738,5910,-1846,12189,-3322,18099c357708,244885,356232,250794,354386,256704v-1846,5910,-4061,11450,-6645,16990c345157,279235,342573,284406,339620,289946v-2954,5171,-6276,10342,-9598,15144c326699,309892,323008,314693,318947,319126v-4061,4432,-8121,8864,-12551,12558c301966,335747,297536,339440,292737,343134v-4799,3693,-9597,7018,-14766,9973c272803,356061,267635,359016,262467,361232v-5168,2586,-10705,4802,-16243,6649c240687,369728,235150,371574,229243,372683v-5906,1477,-11443,2216,-17350,2954c205987,376376,200080,376745,194174,377115v-5907,,-11813,,-17719,-370c170548,376376,164642,375637,158735,374529v-5906,-1108,-11813,-2585,-17719,-4063c135110,368620,129572,366773,124035,364557v-5537,-2216,-11074,-4802,-16612,-7387c101886,354215,96718,351260,91550,347936,86382,344611,81213,340918,76414,337224v-4799,-3693,-9597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3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7,13658,-11450c76045,30287,80844,26963,86012,24008v5169,-2955,10337,-5909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5,10336,7018,15135,10712c292368,43584,297167,47647,301597,52080v4430,4432,8860,8864,12920,13296c318578,70178,322270,74980,325961,80151v3692,5171,7014,10342,10336,15513c339620,101204,342573,106745,345157,112285r,xe" filled="f" stroked="f" strokeweight="1.0228mm">
                      <v:stroke joinstyle="miter"/>
                      <v:path arrowok="t" o:connecttype="custom" o:connectlocs="345157,112285;352171,129645;357708,147374;361400,165473;363615,183940;363984,202408;362507,220876;359185,238975;354386,256704;347741,273694;339620,289946;330022,305090;318947,319126;306396,331684;292737,343134;277971,353107;262467,361232;246224,367881;229243,372683;211893,375637;194174,377115;176455,376745;158735,374529;141016,370466;124035,364557;107423,357170;91550,347936;76414,337224;62387,325035;49466,311738;38023,296964;27686,281451;18827,264830;11813,247470;6276,229741;2584,211642;369,193174;0,174706;1477,156239;4799,138140;9598,120411;16243,103420;24364,87169;33962,72025;45037,57989;57588,45431;71246,33981;86012,24008;101517,15882;117759,9234;134740,4432;152091,1477;169810,0;187529,369;205248,2585;222968,6648;239949,12558;256561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195" o:spid="_x0000_s1042" style="position:absolute;left:11410;top:9429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" path="m345157,112285v2584,5540,5168,11450,7014,17360c354386,135555,356232,141464,357708,147374v1477,5910,2953,12189,3692,18099c362138,171382,363245,177661,363615,183940v369,6280,369,12189,369,18468c363615,208687,363245,214597,362507,220876v-738,5910,-1846,12189,-3322,18099c357708,244885,356232,250794,354386,256704v-1846,5910,-4061,11450,-6645,16990c345157,279235,342573,284406,339620,289946v-2954,5171,-6276,10342,-9598,15144c326699,309892,323008,314693,318947,319126v-4061,4432,-8121,8864,-12551,12558c301966,335747,297536,339440,292737,343134v-4799,3693,-9597,7018,-14766,9973c272803,356061,267635,359016,262467,361232v-5168,2586,-10705,4802,-16243,6649c240687,369728,235150,371574,229243,372683v-5906,1477,-11443,2216,-17350,2954c205987,376376,200080,376745,194174,377115v-5907,,-11813,,-17719,-370c170548,376376,164642,375637,158735,374529v-5906,-1108,-11813,-2585,-17719,-4063c135110,368620,129572,366773,124035,364557v-5537,-2216,-11074,-4802,-16612,-7387c101886,354215,96718,351260,91550,347936,86382,344611,81213,340918,76414,337224v-4799,-3693,-9597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3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7,13658,-11450c76045,30287,80844,26963,86012,24008v5169,-2955,10337,-5909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5,10336,7018,15135,10712c292368,43584,297167,47647,301597,52080v4430,4432,8860,8864,12920,13296c318578,70178,322270,74980,325961,80151v3692,5171,7014,10342,10336,15513c339620,101204,342573,106745,345157,112285r,xe" filled="f" stroked="f" strokeweight=".25572mm">
                      <v:stroke endcap="round"/>
                      <v:path arrowok="t" o:connecttype="custom" o:connectlocs="345157,112285;352171,129645;357708,147374;361400,165473;363615,183940;363984,202408;362507,220876;359185,238975;354386,256704;347741,273694;339620,289946;330022,305090;318947,319126;306396,331684;292737,343134;277971,353107;262467,361232;246224,367881;229243,372683;211893,375637;194174,377115;176455,376745;158735,374529;141016,370466;124035,364557;107423,357170;91550,347936;76414,337224;62387,325035;49466,311738;38023,296964;27686,281451;18827,264830;11813,247470;6276,229741;2584,211642;369,193174;0,174706;1477,156239;4799,138140;9598,120411;16243,103420;24364,87169;33962,72025;45037,57989;57588,45431;71246,33981;86012,24008;101517,15882;117759,9234;134740,4432;152091,1477;169810,0;187529,369;205248,2585;222968,6648;239949,12558;256561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196" o:spid="_x0000_s1043" style="position:absolute;left:16616;top:7283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" path="m187806,61683v1477,2955,2584,6279,4061,9603c192974,74610,194082,77565,194820,80889v738,3325,1477,6649,2215,9973c197773,94186,197773,97511,198142,100835v369,3324,369,6648,,9973c198142,114132,197773,117456,197404,120780v-369,3324,-1107,6649,-1846,9973c194820,134077,194082,137032,192974,140356v-1107,3324,-2215,6279,-3691,9234c187806,152545,186329,155500,184853,158455v-1477,2955,-3323,5540,-5168,8126c177839,169166,175624,171752,173778,174337v-2215,2586,-4430,4802,-6644,7018c164919,183571,162335,185787,159751,187634v-2585,1847,-5169,3694,-8122,5540c149045,194652,146092,196499,143139,197607v-2953,1477,-5907,2585,-8860,3693c131326,202408,128003,203147,125050,203886v-3322,739,-6275,1477,-9598,1847c112130,206102,109177,206471,105854,206471v-3322,,-6644,,-9598,-369c92934,205733,89612,205363,86658,204994v-3322,-739,-6275,-1478,-9598,-2216c73738,202039,70785,200931,67832,199454v-2954,-1109,-6276,-2586,-9229,-4063c55650,193913,52696,192066,50112,190220v-2953,-1847,-5537,-3694,-8121,-5910c39407,182094,36823,179878,34239,177661v-2584,-2216,-4799,-4801,-7014,-7387c25010,167689,22795,165103,20949,162148v-1845,-2585,-3691,-5540,-5537,-8495c13566,150698,12090,147743,10613,144788,9136,141834,8029,138509,6552,135185,5076,131861,4338,128906,3599,125582v-738,-3324,-1476,-6649,-2215,-9973c1015,112285,646,108961,277,105637v-369,-3325,-369,-6649,,-9973c277,92340,646,89015,1015,85691v369,-3324,1108,-6648,1846,-9972c3599,72394,4338,69439,5445,66115,6552,62791,7660,59836,9136,56881v1477,-2955,2954,-5910,4430,-8864c15043,45062,16889,42476,18735,39891v1845,-2586,4060,-5171,5906,-7757c26856,29549,29071,27333,31286,25116v2215,-2216,4799,-4432,7383,-6279c41253,16991,43837,15144,46790,13297v2584,-1477,5537,-3324,8490,-4432c58234,7387,61187,6279,64140,5171,67093,4063,70416,3324,73369,2586,76322,1847,79644,1108,82967,739,86289,369,89243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6,3691,5540,5537,8495c184853,55773,186329,58728,187806,61683r,xe" filled="f" stroked="f" strokeweight="1.0228mm">
                      <v:stroke joinstyle="miter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1,187634;151629,193174;143139,197607;134279,201300;125050,203886;115452,205733;105854,206471;96256,206102;86658,204994;77060,202778;67832,199454;58603,195391;50112,190220;41991,184310;34239,177661;27225,170274;20949,162148;15412,153653;10613,144788;6552,135185;3599,125582;1384,115609;277,105637;277,95664;1015,85691;2861,75719;5445,66115;9136,56881;13566,48017;18735,39891;24641,32134;31286,25116;38669,18837;46790,13297;55280,8865;64140,5171;73369,2586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197" o:spid="_x0000_s1044" style="position:absolute;left:16616;top:7283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" path="m187806,61683v1477,2955,2584,6279,4061,9603c192974,74610,194082,77565,194820,80889v738,3325,1477,6649,2215,9973c197404,94186,197773,97511,198142,100835v369,3324,369,6648,,9973c198142,114132,197773,117456,197404,120780v-369,3324,-1107,6649,-1846,9973c194820,134077,194082,137032,192974,140356v-1107,3324,-2215,6279,-3691,9234c187806,152545,186329,155500,184853,158455v-1477,2955,-3323,5540,-5168,8126c177839,169166,175624,171752,173778,174337v-2215,2586,-4430,4802,-6644,7018c164919,183571,162335,185787,159751,187634v-2585,1847,-5169,3694,-8122,5540c149045,194652,146092,196499,143139,197607v-2953,1477,-5907,2585,-8860,3693c131326,202408,128003,203147,125050,203886v-2953,739,-6275,1477,-9598,1847c112130,206102,109177,206471,105854,206471v-3322,,-6644,,-9598,-369c92934,205733,89612,205363,86658,204994v-3322,-739,-6275,-1478,-9598,-2216c73738,202039,70785,200931,67832,199454v-2954,-1109,-6276,-2586,-9229,-4063c55650,193913,52696,192066,50112,190220v-2953,-1847,-5537,-3694,-8121,-5910c39407,182094,36823,179878,34239,177661v-2584,-2216,-4799,-4801,-7014,-7387c25010,167689,22795,165103,20949,162148v-1845,-2585,-3691,-5540,-5537,-8495c13566,150698,12090,147743,10613,144788,9136,141834,8029,138509,6552,135185,5445,131861,4338,128906,3599,125582v-738,-3324,-1476,-6649,-2215,-9973c1015,112285,646,108961,277,105637v-369,-3325,-369,-6649,,-9973c277,92340,646,89015,1015,85691v369,-3324,1108,-6648,1846,-9972c3599,72394,4338,69439,5445,66115,6552,62791,7660,59836,9136,56881v1477,-2955,2954,-5910,4430,-8864c15043,45062,16889,42476,18735,39891v1845,-2586,4060,-5171,5906,-7757c26856,29549,29071,27333,31286,25116v2215,-2216,4799,-4432,7383,-6279c41253,16991,43837,15144,46790,13297v2584,-1477,5537,-3324,8490,-4432c58234,7387,61187,6279,64140,5171,67093,4063,70416,3324,73369,2586,76322,1847,79644,1108,82967,739,86289,369,89243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6,3691,5540,5537,8495c184853,55773,186329,58728,187806,61683r,xe" filled="f" stroked="f" strokeweight=".25572mm">
                      <v:stroke endcap="round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1,187634;151629,193174;143139,197607;134279,201300;125050,203886;115452,205733;105854,206471;96256,206102;86658,204994;77060,202778;67832,199454;58603,195391;50112,190220;41991,184310;34239,177661;27225,170274;20949,162148;15412,153653;10613,144788;6552,135185;3599,125582;1384,115609;277,105637;277,95664;1015,85691;2861,75719;5445,66115;9136,56881;13566,48017;18735,39891;24641,32134;31286,25116;38669,18837;46790,13297;55280,8865;64140,5171;73369,2586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198" o:spid="_x0000_s1045" style="position:absolute;left:20159;top:3435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" path="m345157,112285v2584,5540,5168,11450,7014,17360c354386,135555,356232,141464,357708,147374v1477,5910,2953,12189,3692,18099c362507,171752,363245,177661,363615,183940v369,6280,369,12189,369,18468c363615,208687,363245,214597,362507,220876v-738,5910,-1846,12189,-3322,18099c357708,244885,356232,250794,354386,256704v-1846,5910,-4061,11450,-6645,16990c345157,279235,342573,284406,339620,289946v-2954,5171,-6276,10342,-9598,15144c326699,309892,323008,314693,318947,319126v-4061,4432,-8121,8864,-12551,12558c301966,335747,297536,339440,292737,343134v-4799,3694,-9598,7018,-14766,9973c272803,356061,267635,359016,262467,361232v-5168,2586,-10705,4802,-16243,6649c240687,369728,235150,371575,229243,372683v-5906,1477,-11443,2216,-17350,2954c205987,376376,200080,376746,194174,377115v-5907,,-11813,,-17719,-369c170548,376376,164642,375637,158735,374529v-5906,-1108,-11813,-2585,-17719,-4063c135110,368620,129572,366773,124035,364557v-5537,-2216,-11075,-4802,-16612,-7388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967,241560,7752,235651,6276,229741,4799,223831,3322,217552,2584,211642,1477,205363,738,199453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59,9234v5538,-1847,11075,-3694,16981,-4802c140647,2955,146184,2216,152091,1477,157997,739,163903,369,169810,v5906,,11813,,17719,369c193435,739,199342,1477,205248,2585v5907,1109,11813,2586,17720,4063c228874,8495,234411,10342,239949,12558v5537,2216,11074,4802,16612,7387c262467,22900,267635,25855,272803,29179v5168,3325,10336,7018,15135,10712c292737,43584,297536,47647,301966,52080v4430,4432,8860,8864,12920,13296c318947,70178,322639,74980,326330,80151v3692,5171,7014,10342,10336,15513c339620,101204,342573,106745,345157,112285r,xe" filled="f" stroked="f" strokeweight="1.0228mm">
                      <v:stroke joinstyle="miter"/>
                      <v:path arrowok="t" o:connecttype="custom" o:connectlocs="345157,112285;352171,129645;357708,147374;361400,165473;363615,183940;363984,202408;362507,220876;359185,238975;354386,256704;347741,273694;339620,289946;330022,305090;318947,319126;306396,331684;292737,343134;277971,353107;262467,361232;246224,367881;229243,372683;211893,375637;194174,377115;176455,376746;158735,374529;141016,370466;124035,364557;107423,357169;91550,347936;76414,337224;62387,325035;49466,311738;38023,296964;27686,281451;18827,264830;11813,247470;6276,229741;2584,211642;369,193174;0,174706;1477,156239;4799,138140;9598,120411;16243,103420;24364,87169;33962,72025;45037,57989;57588,45431;71246,33981;86012,24008;101517,15882;117759,9234;134740,4432;152091,1477;169810,0;187529,369;205248,2585;222968,6648;239949,12558;256561,19945;272803,29179;287938,39891;301966,52080;314886,65376;326330,80151;336666,95664;345157,112285;345157,112285" o:connectangles="0,0,0,0,0,0,0,0,0,0,0,0,0,0,0,0,0,0,0,0,0,0,0,0,0,0,0,0,0,0,0,0,0,0,0,0,0,0,0,0,0,0,0,0,0,0,0,0,0,0,0,0,0,0,0,0,0,0,0,0,0,0,0,0,0,0"/>
                    </v:shape>
                    <v:shape id="Prostoročno: oblika 199" o:spid="_x0000_s1046" style="position:absolute;left:20159;top:3435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" path="m345157,112285v2584,5540,5168,11450,7014,17360c354386,135555,356232,141464,357708,147374v1477,5910,2953,12189,3692,18099c362507,171752,363245,177661,363615,183940v369,6280,369,12189,369,18468c363615,208687,363245,214597,362507,220876v-738,5910,-1846,12189,-3322,18099c357708,244885,356232,250794,354386,256704v-1846,5910,-4061,11450,-6645,16990c345157,279235,342573,284406,339620,289946v-2954,5171,-6276,10342,-9598,15144c326699,309892,323008,314693,318947,319126v-4061,4432,-8121,8864,-12551,12558c301966,335747,297536,339440,292737,343134v-4799,3694,-9598,7018,-14766,9973c272803,356061,267635,359016,262467,361232v-5168,2586,-10705,4802,-16243,6649c240687,369728,235150,371575,229243,372683v-5906,1477,-11443,2216,-17350,2954c205987,376376,200080,376746,194174,377115v-5907,,-11813,,-17719,-369c170548,376376,164642,375637,158735,374529v-5906,-1108,-11813,-2585,-17719,-4063c135110,368620,129572,366773,124035,364557v-5537,-2216,-11075,-4802,-16612,-7388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3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59,9234v5538,-1847,11075,-3694,16981,-4802c140647,2955,146184,2216,152091,1477,157997,739,163903,369,169810,v5906,,11813,,17719,369c193435,739,199342,1477,205248,2585v5907,1109,11813,2586,17720,4063c228874,8495,234411,10342,239949,12558v5537,2216,11074,4802,16612,7387c262467,22900,267635,25855,272803,29179v5168,3325,10336,7018,15135,10712c292737,43584,297536,47647,301966,52080v4430,4432,8860,8864,12920,13296c318947,70178,322639,74980,326330,80151v3692,5171,7014,10342,10336,15513c339620,101204,342573,106745,345157,112285r,xe" filled="f" stroked="f" strokeweight=".25572mm">
                      <v:stroke endcap="round"/>
                      <v:path arrowok="t" o:connecttype="custom" o:connectlocs="345157,112285;352171,129645;357708,147374;361400,165473;363615,183940;363984,202408;362507,220876;359185,238975;354386,256704;347741,273694;339620,289946;330022,305090;318947,319126;306396,331684;292737,343134;277971,353107;262467,361232;246224,367881;229243,372683;211893,375637;194174,377115;176455,376746;158735,374529;141016,370466;124035,364557;107423,357169;91550,347936;76414,337224;62387,325035;49466,311738;38023,296964;27686,281451;18827,264830;11813,247470;6276,229741;2584,211642;369,193174;0,174706;1477,156239;4799,138140;9598,120411;16243,103420;24364,87169;33962,72025;45037,57989;57588,45431;71246,33981;86012,24008;101517,15882;117759,9234;134740,4432;152091,1477;169810,0;187529,369;205248,2585;222968,6648;239949,12558;256561,19945;272803,29179;287938,39891;301966,52080;314886,65376;326330,80151;336666,95664;345157,112285;345157,112285" o:connectangles="0,0,0,0,0,0,0,0,0,0,0,0,0,0,0,0,0,0,0,0,0,0,0,0,0,0,0,0,0,0,0,0,0,0,0,0,0,0,0,0,0,0,0,0,0,0,0,0,0,0,0,0,0,0,0,0,0,0,0,0,0,0,0,0,0,0"/>
                    </v:shape>
                    <v:shape id="Prostoročno: oblika 200" o:spid="_x0000_s1047" style="position:absolute;left:3082;top:17232;width:5292;height:5488;visibility:visible;mso-wrap-style:square;v-text-anchor:middle" coordsize="529237,548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" path="m501677,163771v3692,8126,7383,16621,10337,25116c514967,197382,517551,206247,520135,214742v2215,8865,4061,17729,5537,26594c527149,250200,528256,259065,528625,268299v739,8865,739,18099,370,26963c528625,304127,527887,312991,526780,321856v-1108,8865,-2584,17729,-4799,26225c520135,356576,517551,365440,514967,373566v-2953,8495,-5907,16621,-9598,24747c501677,406439,497986,414196,493556,421583v-4430,7756,-8860,14774,-14028,22161c474360,450762,469192,457780,463286,464059v-5538,6648,-11813,12558,-18089,18468c438922,488437,432277,493977,425263,499148v-7014,5171,-14028,9973,-21411,14405c396469,517985,389086,522048,381334,525742v-7752,3693,-15874,6648,-23626,9603c349587,538300,341465,540516,332975,542363v-8491,1847,-16981,3324,-25472,4432c299013,547903,290522,548642,281663,548642v-8491,369,-17350,,-25841,-739c247332,547165,238472,546056,229982,544579v-8491,-1477,-16981,-3694,-25472,-5910c196020,536084,187898,533498,179408,530174v-8122,-3324,-16243,-7018,-23995,-11081c147661,515030,139909,510598,132156,505796v-7383,-4801,-14766,-9972,-21780,-15513c103362,484743,96718,478833,90073,472554,83428,466275,77153,459627,71246,452978,65340,446330,59803,438943,54265,431555,49097,424168,43929,416412,39499,408655,35069,400899,30640,392773,26948,384647,23257,376521,19565,368026,16612,359531,13659,351035,11075,342171,8490,333675,6276,324811,4430,315946,2953,307082,1477,298217,369,289353,,280119v,-8865,,-17730,,-26594c369,244660,1107,235796,2215,226931v1107,-8865,2584,-17729,4799,-26225c8860,192211,11444,183347,14028,175221v2953,-8496,5906,-16621,9598,-24747c27317,142348,31009,134591,35439,127204v4429,-7756,8859,-14774,14027,-22161c54634,98025,59803,91007,65709,84728,71246,78080,77522,72170,83797,66260,90073,60350,96718,54810,103732,49639v7014,-5171,14027,-9973,21410,-14405c132525,30802,139909,26739,147661,23045v7752,-3693,15873,-6648,23625,-9603c179408,10487,187529,8271,196020,6424v8490,-1847,16981,-3324,25471,-4432c229982,884,238472,145,247332,145v8490,-369,17350,,25840,739c281663,1622,290522,2730,299013,4208v8490,1477,16981,3693,25471,5910c332975,12334,341096,15289,349587,18613v8121,3324,16242,7018,23995,11081c381334,33756,389086,38189,396838,42990v7383,4802,14766,9973,21780,15514c425632,64044,432277,69954,438922,76233v6644,6279,12920,12927,18826,19576c463655,102457,469192,109844,474729,117232v5168,7387,10336,15143,14766,22900c493556,147519,497617,155645,501677,163771r,xe" filled="f" stroked="f" strokeweight="1.0228mm">
                      <v:stroke joinstyle="miter"/>
                      <v:path arrowok="t" o:connecttype="custom" o:connectlocs="501677,163771;512014,188887;520135,214742;525672,241336;528625,268299;528995,295262;526780,321856;521981,348081;514967,373566;505369,398313;493556,421583;479528,443744;463286,464059;445197,482527;425263,499148;403852,513553;381334,525742;357708,535345;332975,542363;307503,546795;281663,548642;255822,547903;229982,544579;204510,538669;179408,530174;155413,519093;132156,505796;110376,490283;90073,472554;71246,452978;54265,431555;39499,408655;26948,384647;16612,359531;8490,333675;2953,307082;0,280119;0,253525;2215,226931;7014,200706;14028,175221;23626,150474;35439,127204;49466,105043;65709,84728;83797,66260;103732,49639;125142,35234;147661,23045;171286,13442;196020,6424;221491,1992;247332,145;273172,884;299013,4208;324484,10118;349587,18613;373582,29694;396838,42990;418618,58504;438922,76233;457748,95809;474729,117232;489495,140132;501677,163771;501677,163771" o:connectangles="0,0,0,0,0,0,0,0,0,0,0,0,0,0,0,0,0,0,0,0,0,0,0,0,0,0,0,0,0,0,0,0,0,0,0,0,0,0,0,0,0,0,0,0,0,0,0,0,0,0,0,0,0,0,0,0,0,0,0,0,0,0,0,0,0,0"/>
                    </v:shape>
                    <v:shape id="Prostoročno: oblika 201" o:spid="_x0000_s1048" style="position:absolute;left:3082;top:17232;width:5292;height:5488;visibility:visible;mso-wrap-style:square;v-text-anchor:middle" coordsize="529237,548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" path="m501677,163771v3692,8126,7383,16621,10337,25116c514967,197382,517551,206247,520135,214742v2215,8865,4061,17729,5537,26594c527149,250200,528256,259065,528625,268299v739,8865,739,18099,370,26963c528625,304127,527887,312991,526780,321856v-1108,8865,-2584,17729,-4799,26225c520135,356576,517551,365440,514967,373566v-2953,8495,-5907,16621,-9598,24747c501677,406439,497986,414196,493556,421583v-4430,7756,-8860,14774,-14028,22161c474360,450762,469192,457780,463286,464059v-5538,6648,-11813,12558,-18089,18468c438922,488437,432277,493977,425263,499148v-7014,5171,-14028,9973,-21411,14405c396469,517985,389086,522048,381334,525742v-7752,3693,-15874,6648,-23626,9603c349587,538300,341465,540516,332975,542363v-8491,1847,-16981,3324,-25472,4432c299013,547903,290522,548642,281663,548642v-8491,369,-17350,,-25841,-739c247332,547165,238472,546056,229982,544579v-8491,-1477,-16981,-3694,-25472,-5910c196020,536084,187898,533498,179408,530174v-8122,-3324,-16243,-7018,-23995,-11081c147661,515030,139909,510598,132156,505796v-7383,-4801,-14766,-9972,-21780,-15513c103362,484743,96718,478833,90073,472554,83428,466275,77153,459627,71246,452978,65340,446330,59803,438943,54265,431555,49097,424168,43929,416412,39499,408655,35069,400899,30640,392773,26948,384647,23257,376521,19565,368026,16612,359531,13659,351035,11075,342171,8490,333675,6276,324811,4430,315946,2953,307082,1477,298217,369,289353,,280119v,-8865,,-17730,,-26594c369,244660,1107,235796,2215,226931v1107,-8865,2584,-17729,4799,-26225c8860,192211,11444,183347,14028,175221v2953,-8496,5906,-16621,9598,-24747c27317,142348,31009,134591,35439,127204v4429,-7756,8859,-14774,14027,-22161c54634,98025,59803,91007,65709,84728,71246,78080,77522,72170,83797,66260,90073,60350,96718,54810,103732,49639v7014,-5171,14027,-9973,21410,-14405c132525,30802,139909,26739,147661,23045v7752,-3693,15873,-6648,23625,-9603c179408,10487,187529,8271,196020,6424v8490,-1847,16981,-3324,25471,-4432c229982,884,238472,145,247332,145v8490,-369,17350,,25840,739c281663,1622,290522,2730,299013,4208v8490,1477,16981,3693,25471,5910c332975,12334,341096,15289,349587,18613v8121,3324,16242,7018,23995,11081c381334,33756,389086,38189,396838,42990v7383,4802,14766,9973,21780,15514c425632,64044,432277,69954,438922,76233v6644,6279,12920,12927,18826,19576c463655,102457,469192,109844,474729,117232v5168,7387,10336,15143,14766,22900c493556,147519,497617,155645,501677,163771r,xe" filled="f" stroked="f" strokeweight=".25572mm">
                      <v:stroke endcap="round"/>
                      <v:path arrowok="t" o:connecttype="custom" o:connectlocs="501677,163771;512014,188887;520135,214742;525672,241336;528625,268299;528995,295262;526780,321856;521981,348081;514967,373566;505369,398313;493556,421583;479528,443744;463286,464059;445197,482527;425263,499148;403852,513553;381334,525742;357708,535345;332975,542363;307503,546795;281663,548642;255822,547903;229982,544579;204510,538669;179408,530174;155413,519093;132156,505796;110376,490283;90073,472554;71246,452978;54265,431555;39499,408655;26948,384647;16612,359531;8490,333675;2953,307082;0,280119;0,253525;2215,226931;7014,200706;14028,175221;23626,150474;35439,127204;49466,105043;65709,84728;83797,66260;103732,49639;125142,35234;147661,23045;171286,13442;196020,6424;221491,1992;247332,145;273172,884;299013,4208;324484,10118;349587,18613;373582,29694;396838,42990;418618,58504;438922,76233;457748,95809;474729,117232;489495,140132;501677,163771;501677,163771" o:connectangles="0,0,0,0,0,0,0,0,0,0,0,0,0,0,0,0,0,0,0,0,0,0,0,0,0,0,0,0,0,0,0,0,0,0,0,0,0,0,0,0,0,0,0,0,0,0,0,0,0,0,0,0,0,0,0,0,0,0,0,0,0,0,0,0,0,0"/>
                    </v:shape>
                    <v:shape id="Prostoročno: oblika 202" o:spid="_x0000_s1049" style="position:absolute;left:9387;top:15538;width:3640;height:3772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" path="m345157,112285v2584,5540,5168,11450,7014,17360c354386,135555,356232,141464,357708,147374v1477,5910,2953,12189,3692,18099c362507,171752,363245,177661,363615,183940v369,6280,369,12189,369,18468c363615,208688,363245,214597,362507,220876v-738,5910,-1846,12189,-3322,18099c357708,244885,356232,250794,354386,256704v-1846,5910,-4061,11450,-6645,16991c345157,279235,342573,284406,339620,289946v-2954,5171,-6276,10342,-9598,15144c326699,309892,323008,314693,318947,319126v-4061,4432,-8121,8864,-12551,12558c301966,335747,297536,339440,292737,343134v-4799,3693,-9598,7018,-14766,9973c272803,356061,267635,359016,262467,361232v-5168,2586,-10705,4802,-16243,6649c240687,369728,235150,371575,229243,372683v-5906,1477,-11443,2216,-17350,2955c205987,376376,200080,376746,194174,377115v-5907,,-11813,,-17719,-369c170548,376376,164642,375638,158735,374529v-5906,-1108,-11813,-2585,-17719,-4063c135110,368620,129572,366773,124035,364557v-5537,-2216,-11075,-4802,-16612,-7387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4,369,193174,,186895,,180986,,174706v369,-6279,738,-12188,1477,-18467c2215,150329,3322,144050,4799,138140v1477,-5910,2953,-11819,4799,-17729c11444,114501,13659,108961,16243,103420v2584,-5540,5168,-10711,8121,-16251c27317,81998,30640,76827,33962,72025v3322,-4802,7014,-9603,11074,-14036c49097,53557,53158,49125,57588,45431v4430,-4063,8859,-7756,13658,-11450c76045,30287,80844,26963,86012,24008v5168,-2955,10337,-5909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5,10336,7018,15135,10712c292368,43584,297167,47647,301597,52080v4430,4432,8860,8864,12920,13296c318578,69809,322270,74980,325961,80151v3692,5171,7014,10342,10336,15513c339620,100835,342573,106375,345157,112285r,xe" filled="f" stroked="f" strokeweight="1.0228mm">
                      <v:stroke joinstyle="miter"/>
                      <v:path arrowok="t" o:connecttype="custom" o:connectlocs="345157,112285;352171,129645;357708,147374;361400,165473;363615,183940;363984,202408;362507,220876;359185,238975;354386,256704;347741,273695;339620,289946;330022,305090;318947,319126;306396,331684;292737,343134;277971,353107;262467,361232;246224,367881;229243,372683;211893,375638;194174,377115;176455,376746;158735,374529;141016,370466;124035,364557;107423,357170;91550,347936;76414,337224;62387,325035;49466,311738;38023,296964;27686,281451;18827,264830;11813,247470;6276,229741;2584,211642;369,193174;0,174706;1477,156239;4799,138140;9598,120411;16243,103420;24364,87169;33962,72025;45036,57989;57588,45431;71246,33981;86012,24008;101517,15882;117759,9234;134740,4432;152091,1477;169810,0;187529,369;205248,2585;222968,6648;239949,12558;256561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03" o:spid="_x0000_s1050" style="position:absolute;left:9387;top:15538;width:3640;height:3772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" path="m345157,112285v2584,5540,5168,11450,7014,17360c354386,135555,356232,141464,357708,147374v1477,5910,2953,12189,3692,18099c362507,171752,363245,177661,363615,183940v369,6280,369,12189,369,18468c363615,208688,363245,214597,362507,220876v-738,5910,-1846,12189,-3322,18099c357708,244885,356232,250794,354386,256704v-1846,5910,-4061,11450,-6645,16991c345157,279235,342573,284406,339620,289946v-2954,5171,-6276,10342,-9598,15144c326699,309892,323008,314693,318947,319126v-4061,4432,-8121,8864,-12551,12558c301966,335747,297536,339440,292737,343134v-4799,3693,-9598,7018,-14766,9973c272803,356061,267635,359016,262467,361232v-5168,2586,-10705,4802,-16243,6649c240687,369728,235150,371575,229243,372683v-5906,1477,-11443,2216,-17350,2955c205987,376376,200080,376746,194174,377115v-5907,,-11813,,-17719,-369c170548,376376,164642,375638,158735,374529v-5906,-1108,-11813,-2585,-17719,-4063c135110,368620,129572,366773,124035,364557v-5537,-2216,-11075,-4802,-16612,-7387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4,369,193174,,186895,,180986,,174706v369,-6279,738,-12188,1477,-18467c2215,150329,3322,144050,4799,138140v1477,-5910,2953,-11819,4799,-17729c11444,114501,13659,108961,16243,103420v2584,-5540,5168,-10711,8121,-16251c27317,81998,30640,76827,33962,72025v3322,-4802,7014,-9603,11074,-14036c49097,53557,53158,49125,57588,45431v4430,-4063,8859,-7756,13658,-11450c76045,30287,80844,26963,86012,24008v5168,-2955,10337,-5909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5,10336,7018,15135,10712c292368,43584,297167,47647,301597,52080v4430,4432,8860,8864,12920,13296c318578,70178,322270,74980,325961,80151v3692,5171,7014,10342,10336,15513c339620,100835,342573,106375,345157,112285r,xe" filled="f" stroked="f" strokeweight=".25572mm">
                      <v:stroke endcap="round"/>
                      <v:path arrowok="t" o:connecttype="custom" o:connectlocs="345157,112285;352171,129645;357708,147374;361400,165473;363615,183940;363984,202408;362507,220876;359185,238975;354386,256704;347741,273695;339620,289946;330022,305090;318947,319126;306396,331684;292737,343134;277971,353107;262467,361232;246224,367881;229243,372683;211893,375638;194174,377115;176455,376746;158735,374529;141016,370466;124035,364557;107423,357170;91550,347936;76414,337224;62387,325035;49466,311738;38023,296964;27686,281451;18827,264830;11813,247470;6276,229741;2584,211642;369,193174;0,174706;1477,156239;4799,138140;9598,120411;16243,103420;24364,87169;33962,72025;45036,57989;57588,45431;71246,33981;86012,24008;101517,15882;117759,9234;134740,4432;152091,1477;169810,0;187529,369;205248,2585;222968,6648;239949,12558;256561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04" o:spid="_x0000_s1051" style="position:absolute;left:14220;top:14523;width:1984;height:2064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" path="m187806,61683v1477,2955,2584,6279,4061,9603c192974,74610,194082,77565,194820,80889v738,3325,1476,6649,2215,9973c197404,94186,197773,97511,198142,100835v369,3324,369,6648,,9973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5,7018c164919,183571,162334,185787,159750,187634v-2584,1847,-5168,3694,-8121,5540c149045,194652,146092,196499,143139,197607v-2954,1477,-5907,2585,-8860,3693c131326,202408,128003,203147,125050,203886v-2953,739,-6275,1477,-9598,1847c112130,206102,109177,206471,105854,206471v-3322,,-6644,,-9598,-369c92934,205733,89612,205363,86658,204994v-3322,-739,-6275,-1477,-9598,-2216c73738,202039,70785,200931,67832,199454v-2954,-1109,-6276,-2586,-9229,-4063c55650,193913,52696,192066,50112,190220v-2953,-1847,-5537,-3694,-8121,-5910c39407,182094,36823,179877,34239,177661v-2584,-2216,-4799,-4801,-7014,-7387c25010,167689,22795,165103,20949,162148v-1845,-2585,-3691,-5540,-5537,-8495c13566,150698,12090,147743,10613,144789,9137,141834,8029,138509,6552,135185,5445,131861,4338,128906,3599,125582v-738,-3324,-1476,-6649,-2215,-9973c1015,112285,646,108961,277,105637v-369,-3325,-369,-6649,,-9973c277,92340,646,89015,1015,85691v369,-3324,1108,-6648,1846,-9973c3599,72394,4338,69439,5445,66115,6552,62791,7660,59836,9137,56881v1476,-2955,2953,-5910,4429,-8864c15043,45062,16889,42476,18734,39891v1846,-2586,4061,-5171,5907,-7757c26856,29549,29071,27333,31286,25116v2215,-2216,4799,-4432,7383,-6279c41253,16990,43837,15144,46790,13297v2584,-1478,5537,-3324,8491,-4432c58234,7387,61187,6279,64140,5171,67093,4063,70416,3324,73369,2585,76322,1847,79645,1108,82967,739,86289,369,89242,,92565,v3322,,6645,,9598,369c105485,739,108808,1108,111761,1477v3322,739,6275,1478,9598,2217c124681,4432,127634,5540,130588,7018v2953,1108,6275,2585,9228,4063c142769,12558,145723,14405,148307,16252v2953,1847,5537,3693,8121,5909c159012,24378,161596,26594,164180,28810v2584,2216,4799,4802,7014,7387c173409,38783,175624,41368,177470,44323v1846,2586,3691,5540,5537,8495c184853,55404,186329,58728,187806,61683r,xe" filled="f" stroked="f" strokeweight="1.0228mm">
                      <v:stroke joinstyle="miter"/>
                      <v:path arrowok="t" o:connecttype="custom" o:connectlocs="187806,61683;191867,71286;194820,80889;197035,90862;198142,100835;198142,110808;197404,120780;195558,130753;192974,140356;189283,149590;184853,158455;179685,166581;173778,174337;167133,181355;159750,187634;151629,193174;143139,197607;134279,201300;125050,203886;115452,205733;105854,206471;96256,206102;86658,204994;77060,202778;67832,199454;58603,195391;50112,190220;41991,184310;34239,177661;27225,170274;20949,162148;15412,153653;10613,144789;6552,135185;3599,125582;1384,115609;277,105637;277,95664;1015,85691;2861,75718;5445,66115;9137,56881;13566,48017;18734,39891;24641,32134;31286,25116;38669,18837;46790,13297;55281,8865;64140,5171;73369,2585;82967,739;92565,0;102163,369;111761,1477;121359,3694;130588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05" o:spid="_x0000_s1052" style="position:absolute;left:14220;top:14523;width:1984;height:2064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" path="m187806,61683v1477,2955,2584,6279,4061,9603c192974,74610,194082,77565,194820,80889v738,3325,1476,6649,2215,9973c197404,94186,197773,97511,198142,100835v369,3324,369,6648,,9973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5,7018c164919,183571,162334,185787,159750,187634v-2584,1847,-5168,3694,-8121,5540c149045,194652,146092,196499,143139,197607v-2954,1477,-5907,2585,-8860,3693c131326,202408,128003,203147,125050,203886v-2953,739,-6275,1477,-9598,1847c112130,206102,109177,206471,105854,206471v-3322,,-6644,,-9598,-369c92934,205733,89612,205363,86658,204994v-2953,-369,-6275,-1477,-9598,-2216c73738,202039,70785,200931,67832,199454v-2954,-1109,-6276,-2586,-9229,-4063c55650,193913,52696,192066,50112,190220v-2953,-1847,-5537,-3694,-8121,-5910c39407,182094,36823,179877,34239,177661v-2584,-2216,-4799,-4801,-7014,-7387c25010,167689,22795,165103,20949,162148v-1845,-2585,-3691,-5540,-5537,-8495c13566,150698,12090,147743,10613,144789,9137,141834,8029,138509,6552,135185,5445,131861,4338,128906,3599,125582v-738,-3324,-1476,-6649,-2215,-9973c646,112285,646,108961,277,105637v-369,-3325,-369,-6649,,-9973c277,92340,646,89015,1015,85691v369,-3324,1108,-6648,1846,-9973c3599,72394,4338,69439,5445,66115,6552,62791,7660,59836,9137,56881v1476,-2955,2953,-5910,4429,-8864c15043,45062,16889,42476,18734,39891v1846,-2586,4061,-5171,5907,-7757c26856,29549,29071,27333,31286,25116v2215,-2216,4799,-4432,7383,-6279c41253,16990,43837,15144,46790,13297v2584,-1478,5537,-3324,8491,-4432c58234,7387,61187,6279,64140,5171,67093,4063,70416,3324,73369,2585,76322,1847,79645,1108,82967,739,86289,369,89242,,92565,v3322,,6645,,9598,369c105485,739,108808,1108,111761,1477v3322,739,6275,1478,9598,2217c124681,4432,127634,5540,130588,7018v2953,1108,6275,2585,9228,4063c142769,12558,145723,14405,148307,16252v2953,1847,5537,3693,8121,5909c159012,24378,161596,26594,164180,28810v2584,2216,4799,4802,7014,7387c173409,38783,175624,41368,177470,44323v1846,2586,3691,5540,5537,8495c184853,55404,186329,58728,187806,61683r,xe" filled="f" stroked="f" strokeweight=".25572mm">
                      <v:stroke endcap="round"/>
                      <v:path arrowok="t" o:connecttype="custom" o:connectlocs="187806,61683;191867,71286;194820,80889;197035,90862;198142,100835;198142,110808;197404,120780;195558,130753;192974,140356;189283,149590;184853,158455;179685,166581;173778,174337;167133,181355;159750,187634;151629,193174;143139,197607;134279,201300;125050,203886;115452,205733;105854,206471;96256,206102;86658,204994;77060,202778;67832,199454;58603,195391;50112,190220;41991,184310;34239,177661;27225,170274;20949,162148;15412,153653;10613,144789;6552,135185;3599,125582;1384,115609;277,105637;277,95664;1015,85691;2861,75718;5445,66115;9137,56881;13566,48017;18734,39891;24641,32134;31286,25116;38669,18837;46790,13297;55281,8865;64140,5171;73369,2585;82967,739;92565,0;102163,369;111761,1477;121359,3694;130588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06" o:spid="_x0000_s1053" style="position:absolute;left:17387;top:11808;width:3639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" path="m345157,112285v2584,5540,5168,11450,7014,17360c354386,135555,356232,141464,357708,147374v1477,5910,2953,12189,3692,18099c362507,171752,363245,177661,363615,183941v369,6279,369,12188,369,18467c363615,208687,363245,214597,362507,220876v-738,5910,-1846,12189,-3322,18099c357708,244885,356232,250794,354386,256704v-1846,5910,-4061,11450,-6645,16991c345157,279235,342573,284406,339620,289946v-2953,5171,-6276,10342,-9598,15144c326699,309892,323008,314693,318947,319126v-4060,4432,-8121,8864,-12551,12558c301966,335747,297536,339440,292737,343134v-4798,3694,-9597,7018,-14766,9973c272803,356061,267635,359016,262467,361232v-5168,2586,-10705,4802,-16243,6649c240687,369728,235150,371574,229243,372683v-5906,1477,-11443,2216,-17350,2954c205987,376376,200080,376745,194174,377115v-5906,,-11813,,-17719,-370c170548,376376,164642,375637,158735,374529v-5906,-1108,-11812,-2585,-17719,-4063c135110,368620,129572,366773,124035,364557v-5537,-2216,-11074,-4802,-16612,-7387c101886,354215,96718,351260,91550,347936,86382,344611,81213,340918,76414,337224v-4798,-3693,-9597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3,369,193174,,186895,,180986,,174707v,-6280,738,-12189,1477,-18468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6,739,199342,1477,205248,2586v5907,1108,11813,2585,17720,4063c228874,8495,234412,10342,239949,12558v5537,2216,11074,4802,16612,7387c262098,22900,267266,25855,272434,29179v5168,3325,10336,7018,15135,10712c292368,43584,297167,47647,301597,52080v4430,4432,8860,8864,12920,13297c318578,70178,322270,74980,325961,80151v3692,5171,7014,10342,10336,15513c339620,100835,342573,106375,345157,112285r,xe" filled="f" stroked="f" strokeweight="1.0228mm">
                      <v:stroke joinstyle="miter"/>
                      <v:path arrowok="t" o:connecttype="custom" o:connectlocs="345157,112285;352171,129645;357708,147374;361400,165473;363615,183941;363984,202408;362507,220876;359185,238975;354386,256704;347741,273695;339620,289946;330022,305090;318947,319126;306396,331684;292737,343134;277971,353107;262467,361232;246224,367881;229243,372683;211893,375637;194174,377115;176455,376745;158735,374529;141016,370466;124035,364557;107423,357170;91550,347936;76414,337224;62387,325035;49466,311738;38023,296964;27686,281451;18827,264830;11813,247470;6276,229741;2584,211642;369,193174;0,174707;1477,156239;4799,138140;9598,120411;16243,103420;24364,87169;33962,72025;45037,57989;57588,45431;71246,33981;86012,24008;101517,15882;117760,9234;134740,4432;152091,1477;169810,0;187529,369;205248,2586;222968,6649;239949,12558;256561,19945;272434,29179;287569,39891;301597,52080;314517,65377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07" o:spid="_x0000_s1054" style="position:absolute;left:17387;top:11808;width:3639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" path="m345157,112285v2584,5540,5168,11450,7014,17360c354386,135555,356232,141464,357708,147374v1477,5910,2953,12189,3692,18099c362507,171752,363245,177661,363615,183941v369,6279,369,12188,369,18467c363615,208687,363245,214597,362507,220876v-738,5910,-1846,12189,-3322,18099c357708,244885,356232,250794,354386,256704v-1846,5910,-4061,11450,-6645,16991c345157,279235,342573,284406,339620,289946v-2953,5171,-6276,10342,-9598,15144c326699,309892,323008,314693,318947,319126v-4060,4432,-8121,8864,-12551,12558c301966,335747,297536,339440,292737,343134v-4798,3694,-9597,7018,-14766,9973c272803,356061,267635,359016,262467,361232v-5168,2586,-10705,4802,-16243,6649c240687,369728,235150,371574,229243,372683v-5906,1477,-11443,2216,-17350,2954c205987,376376,200080,376745,194174,377115v-5906,,-11813,,-17719,-370c170548,376376,164642,375637,158735,374529v-5906,-1108,-11812,-2585,-17719,-4063c135110,368620,129572,366773,124035,364557v-5537,-2216,-11074,-4802,-16612,-7387c101886,354215,96718,351260,91550,347936,86382,344611,81213,340918,76414,337224v-4798,-3693,-9597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3,369,193174,,186895,,180986,,174707v369,-6280,738,-12189,1477,-18468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6,739,199342,1477,205248,2586v5907,1108,11813,2585,17720,4063c228874,8495,234412,10342,239949,12558v5537,2216,11074,4802,16612,7387c262098,22900,267266,25855,272434,29179v5168,3325,10336,7018,15135,10712c292368,43584,297167,47647,301597,52080v4430,4432,8860,8864,12920,13297c318578,70178,322270,74980,325961,80151v3692,5171,7014,10342,10336,15513c339620,100835,342573,106375,345157,112285r,xe" filled="f" stroked="f" strokeweight=".25572mm">
                      <v:stroke endcap="round"/>
                      <v:path arrowok="t" o:connecttype="custom" o:connectlocs="345157,112285;352171,129645;357708,147374;361400,165473;363615,183941;363984,202408;362507,220876;359185,238975;354386,256704;347741,273695;339620,289946;330022,305090;318947,319126;306396,331684;292737,343134;277971,353107;262467,361232;246224,367881;229243,372683;211893,375637;194174,377115;176455,376745;158735,374529;141016,370466;124035,364557;107423,357170;91550,347936;76414,337224;62387,325035;49466,311738;38023,296964;27686,281451;18827,264830;11813,247470;6276,229741;2584,211642;369,193174;0,174707;1477,156239;4799,138140;9598,120411;16243,103420;24364,87169;33962,72025;45037,57989;57588,45431;71246,33981;86012,24008;101517,15882;117760,9234;134740,4432;152091,1477;169810,0;187529,369;205248,2586;222968,6649;239949,12558;256561,19945;272434,29179;287569,39891;301597,52080;314517,65377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08" o:spid="_x0000_s1055" style="position:absolute;left:22039;top:8386;width:5299;height:5492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" path="m502289,164140v3692,8126,7383,16621,10336,25116c515578,197752,518162,206616,520746,215111v2216,8865,4061,17730,5538,26594c527760,250570,528868,259434,529237,268668v738,8865,738,18099,369,26964c529237,304496,528499,313361,527391,322225v-1107,8865,-2584,17730,-4799,26225c520746,356945,518162,365810,515578,373936v-2953,8495,-5906,16621,-9597,24747c502289,406808,498597,414565,494167,421952v-4429,7757,-8859,14774,-14027,22162c474972,451131,469804,458149,463897,464428v-5537,6649,-11813,12558,-18088,18468c439533,488806,432888,494346,425874,499517v-7013,5171,-14027,9973,-21410,14405c397081,518355,389698,522418,381946,526111v-7753,3694,-15874,6649,-23626,9603c350199,538669,342077,540885,333587,542732v-8491,1847,-16981,3325,-25472,4433c299625,548273,291134,549011,282274,549011v-8490,370,-17350,,-25840,-738c247943,547534,239084,546426,230593,544948v-8490,-1477,-16981,-3693,-25471,-5909c196631,536453,188510,533868,180019,530543v-8121,-3324,-16242,-7017,-23994,-11080c148272,515400,140520,510968,132768,506166v-7383,-4802,-14766,-9973,-21780,-15513c103974,485112,97329,479203,90685,472924,84040,466645,77764,459996,71858,453348,65952,446699,60414,439312,54877,431925,49709,424538,44541,416781,40111,409025,35681,401268,31251,393142,27560,385016,23868,376890,20177,368395,17223,359900,14270,351405,11686,342540,9102,334045,6887,325180,5041,316316,3565,307451,2088,298586,981,289722,612,280488,-127,271623,-127,262389,242,253525v370,-8865,1108,-17729,2215,-26594c3565,218066,5041,209202,7256,200706v1846,-8495,4430,-17359,7014,-25485c17223,166725,20177,158600,23868,150474v3692,-8126,7383,-15883,11813,-23270c40111,119448,44541,112430,49709,105043,54877,98025,60045,91007,65952,84728,71489,78080,77764,72170,84040,66260,90316,60350,96960,54810,103974,49639v7014,-5171,14028,-9973,21411,-14405c132768,30802,140151,26739,147903,23045v7752,-3693,15874,-6648,23626,-9603c179650,10487,187772,8271,196262,6424v8491,-1847,16981,-3324,25472,-4432c230224,884,238714,145,247574,145v8491,-369,17350,,25841,739c281905,1622,290765,2730,299255,4208v8491,1477,16981,3693,25472,5910c333218,12703,341339,15289,349829,18613v8122,3324,16243,7018,23995,11081c381576,33757,389329,38189,397081,42991v7383,4801,14766,9972,21780,15513c425874,64044,432519,69954,439164,76233v6645,6279,12920,12927,18827,19576c463897,102457,469434,109844,474972,117231v5168,7388,10336,15144,14766,22901c494167,147888,498597,156014,502289,164140r,xe" filled="f" stroked="f" strokeweight="1.0228mm">
                      <v:stroke joinstyle="miter"/>
                      <v:path arrowok="t" o:connecttype="custom" o:connectlocs="502289,164140;512625,189256;520746,215111;526284,241705;529237,268668;529606,295632;527391,322225;522592,348450;515578,373936;505981,398683;494167,421952;480140,444114;463897,464428;445809,482896;425874,499517;404464,513922;381946,526111;358320,535714;333587,542732;308115,547165;282274,549011;256434,548273;230593,544948;205122,539039;180019,530543;156025,519463;132768,506166;110988,490653;90685,472924;71858,453348;54877,431925;40111,409025;27560,385016;17223,359900;9102,334045;3565,307451;612,280488;242,253525;2457,226931;7256,200706;14270,175221;23868,150474;35681,127204;49709,105043;65952,84728;84040,66260;103974,49639;125385,35234;147903,23045;171529,13442;196262,6424;221734,1992;247574,145;273415,884;299255,4208;324727,10118;349829,18613;373824,29694;397081,42991;418861,58504;439164,76233;457991,95809;474972,117231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209" o:spid="_x0000_s1056" style="position:absolute;left:22039;top:8386;width:5299;height:5492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" path="m502289,164140v3692,8126,7383,16621,10336,25116c515578,197752,518162,206616,520746,215111v2216,8865,4061,17730,5538,26594c527760,250570,528868,259434,529237,268668v738,8865,738,18099,369,26964c529237,304496,528499,313361,527391,322225v-1107,8865,-2584,17730,-4799,26225c520378,356945,518162,365810,515578,373936v-2953,8495,-5906,16621,-9597,24747c502289,406808,498597,414565,494167,421952v-4429,7757,-8859,14774,-14027,22162c474972,451131,469804,458149,463897,464428v-5537,6649,-11813,12558,-18088,18468c439533,488806,432888,494346,425874,499517v-7013,5171,-14027,9973,-21410,14405c397081,518355,389698,522418,381946,526111v-7753,3694,-15874,6649,-23626,9603c350199,538669,342077,540885,333587,542732v-8491,1847,-16981,3325,-25472,4433c299625,548273,291134,549011,282274,549011v-8490,370,-17350,,-25840,-738c247943,547534,239084,546426,230593,544948v-8490,-1477,-16981,-3693,-25471,-5909c196631,536453,188510,533868,180019,530543v-8121,-3324,-16242,-7017,-23994,-11080c148272,515400,140520,510968,132768,506166v-7383,-4802,-14766,-9973,-21780,-15513c103974,485112,97329,479203,90685,472924,84040,466645,77764,459996,71858,453348,65952,446699,60414,439312,54877,431925,49709,424538,44541,416781,40111,409025,35681,401268,31251,393142,27560,385016,23868,376890,20177,368395,17223,359900,14270,351405,11686,342540,9102,334045,6887,325180,5041,316316,3565,307451,2088,298586,981,289722,612,280488,-127,271623,-127,262389,242,253525v370,-8865,1108,-17729,2215,-26594c3565,218066,5041,209202,7256,200706v1846,-8495,4430,-17359,7014,-25485c17223,166725,20177,158600,23868,150474v3692,-8126,7383,-15883,11813,-23270c40111,119448,44541,112430,49709,105043,54877,98025,60045,91007,65952,84728,71489,78080,77764,72170,84040,66260,90316,60350,96960,54810,103974,49639v7014,-5171,14028,-9973,21411,-14405c132768,30802,140151,26739,147903,23045v7752,-3693,15874,-6648,23626,-9603c179650,10487,187772,8271,196262,6424v8491,-1847,16981,-3324,25472,-4432c230224,884,238714,145,247574,145v8491,-369,17350,,25841,739c281905,1622,290765,2730,299255,4208v8491,1477,16981,3693,25472,5910c333218,12703,341339,15289,349829,18613v8122,3324,16243,7018,23995,11081c381576,33757,389329,38189,397081,42991v7383,4801,14766,9972,21780,15513c425874,64044,432519,69954,439164,76233v6645,6279,12920,12927,18827,19576c463897,102457,469434,109844,474972,117231v5168,7388,10336,15144,14766,22901c494167,147888,498597,156014,502289,164140r,xe" filled="f" stroked="f" strokeweight=".25572mm">
                      <v:stroke endcap="round"/>
                      <v:path arrowok="t" o:connecttype="custom" o:connectlocs="502289,164140;512625,189256;520746,215111;526284,241705;529237,268668;529606,295632;527391,322225;522592,348450;515578,373936;505981,398683;494167,421952;480140,444114;463897,464428;445809,482896;425874,499517;404464,513922;381946,526111;358320,535714;333587,542732;308115,547165;282274,549011;256434,548273;230593,544948;205122,539039;180019,530543;156025,519463;132768,506166;110988,490653;90685,472924;71858,453348;54877,431925;40111,409025;27560,385016;17223,359900;9102,334045;3565,307451;612,280488;242,253525;2457,226931;7256,200706;14270,175221;23868,150474;35681,127204;49709,105043;65952,84728;84040,66260;103974,49639;125385,35234;147903,23045;171529,13442;196262,6424;221734,1992;247574,145;273415,884;299255,4208;324727,10118;349829,18613;373824,29694;397081,42991;418861,58504;439164,76233;457991,95809;474972,117231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210" o:spid="_x0000_s1057" style="position:absolute;left:6615;top:23908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" path="m345157,112285v2584,5540,5168,11450,7014,17360c354386,135554,356232,141464,357708,147374v1477,5909,2953,12189,3692,18098c362507,171751,363245,177661,363615,183940v369,6279,369,12189,369,18468c363615,208687,363245,214597,362507,220876v-738,5910,-1846,12189,-3322,18099c357708,244884,356232,250794,354386,256704v-1846,5910,-4061,11450,-6645,16990c345157,279235,342573,284406,339620,289946v-2953,5541,-6276,10342,-9598,15144c326699,309892,323008,314693,318947,319126v-4060,4432,-8121,8864,-12551,12558c301966,335747,297536,339440,292737,343134v-4799,3693,-9598,7018,-14766,9972c272803,356061,267635,359016,262467,361232v-5168,2586,-10705,4802,-16243,6649c240687,369728,235150,371574,229243,372682v-5906,1478,-11443,2216,-17350,2955c205987,376376,200080,376745,194174,377115v-5907,,-11813,,-17719,-370c170548,376376,164642,375637,158735,374529v-5906,-1108,-11813,-2585,-17719,-4063c135110,368619,129572,366773,124035,364557v-5537,-2217,-11075,-4802,-16612,-7388c101886,354215,96718,351260,91550,347935,86382,344611,81213,340918,76414,337224v-4799,-3693,-9598,-7756,-14027,-12189c57957,320603,53527,316171,49466,311738v-4060,-4801,-7752,-9603,-11443,-14774c34331,291793,31009,286622,27686,281451v-3322,-5541,-5906,-11081,-8859,-16621c16243,259289,13659,253380,11813,247470,9598,241560,7752,235651,6276,229741,4799,223831,3322,217552,2584,211642,1477,205363,738,199453,369,193174,,186895,,180985,,174706v369,-6279,738,-12189,1477,-18468c2215,150329,3322,144050,4799,138140v1477,-5910,2953,-11820,4799,-17729c11444,114501,13659,108961,16243,103420v2584,-5540,5168,-10711,8121,-16252c27317,81997,30640,76826,33962,72025v3322,-4802,7014,-9604,11074,-14036c49097,53557,53158,49124,57588,45431v4430,-4063,8859,-7757,13658,-11450c76045,30287,80844,26963,86012,24008v5168,-2955,10337,-5910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4,10336,7018,15135,10711c292368,43584,297167,47647,301597,52079v4430,4433,8860,8865,12920,13297c318578,70178,322270,74980,325961,80151v3692,5171,7014,10342,10336,15513c339620,101204,342573,106745,345157,112285r,xe" filled="f" stroked="f" strokeweight="1.0228mm">
                      <v:stroke joinstyle="miter"/>
                      <v:path arrowok="t" o:connecttype="custom" o:connectlocs="345157,112285;352171,129645;357708,147374;361400,165472;363615,183940;363984,202408;362507,220876;359185,238975;354386,256704;347741,273694;339620,289946;330022,305090;318947,319126;306396,331684;292737,343134;277971,353106;262467,361232;246224,367881;229243,372682;211893,375637;194174,377115;176455,376745;158735,374529;141016,370466;124035,364557;107423,357169;91550,347935;76414,337224;62387,325035;49466,311738;38023,296964;27686,281451;18827,264830;11813,247470;6276,229741;2584,211642;369,193174;0,174706;1477,156238;4799,138140;9598,120411;16243,103420;24364,87168;33962,72025;45036,57989;57588,45431;71246,33981;86012,24008;101517,15882;117759,9234;134740,4432;152091,1477;169810,0;187529,369;205248,2585;222968,6648;239949,12558;256561,19945;272434,29179;287569,39890;301597,52079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11" o:spid="_x0000_s1058" style="position:absolute;left:6615;top:23908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" path="m345157,112285v2584,5540,5168,11450,7014,17360c354386,135554,356232,141464,357708,147374v1477,5909,2953,12189,3692,18098c362507,171751,363245,177661,363615,183940v369,6279,369,12189,369,18468c363615,208687,363245,214597,362507,220876v-738,5910,-1846,12189,-3322,18099c357708,244884,356232,250794,354386,256704v-1846,5910,-4061,11450,-6645,16990c345157,279235,342573,284406,339620,289946v-2953,5171,-6276,10342,-9598,15144c326699,309892,323008,314693,318947,319126v-4060,4432,-8121,8864,-12551,12558c301966,335747,297536,339440,292737,343134v-4799,3693,-9598,7018,-14766,9972c272803,356061,267635,359016,262467,361232v-5168,2586,-10705,4802,-16243,6649c240687,369728,235150,371574,229243,372682v-5906,1478,-11443,2216,-17350,2955c205987,376376,200080,376745,194174,377115v-5907,,-11813,,-17719,-370c170548,376376,164642,375637,158735,374529v-5906,-1108,-11813,-2585,-17719,-4063c135110,368619,129572,366773,124035,364557v-5537,-2217,-11075,-4802,-16612,-7388c101886,354215,96718,351260,91550,347935,86382,344611,81213,340918,76414,337224v-4799,-3693,-9598,-7756,-14027,-12189c57957,320603,53527,316171,49466,311738v-4060,-4801,-7752,-9603,-11443,-14774c34331,291793,31009,286622,27686,281451v-3322,-5541,-5906,-11081,-8859,-16621c16243,259289,13659,253380,11813,247470,9598,241560,7752,235651,6276,229741,4799,223831,3322,217552,2584,211642,1477,205363,738,199453,369,193174,,186895,,180985,,174706v369,-6279,738,-12189,1477,-18468c2215,150329,3322,144050,4799,138140v1477,-5910,2953,-11820,4799,-17729c11444,114501,13659,108961,16243,103420v2584,-5540,5168,-10711,8121,-16252c27317,81997,30640,76826,33962,72025v3322,-4802,7014,-9604,11074,-14036c49097,53557,53158,49124,57588,45431v4430,-4063,8859,-7757,13658,-11450c76045,30287,80844,26963,86012,24008v5168,-2955,10337,-5910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4,10336,7018,15135,10711c292368,43584,297167,47647,301597,52079v4430,4433,8860,8865,12920,13297c318578,70178,322270,74980,325961,80151v3692,5171,7014,10342,10336,15513c339620,101204,342573,106745,345157,112285r,xe" filled="f" stroked="f" strokeweight=".25572mm">
                      <v:stroke endcap="round"/>
                      <v:path arrowok="t" o:connecttype="custom" o:connectlocs="345157,112285;352171,129645;357708,147374;361400,165472;363615,183940;363984,202408;362507,220876;359185,238975;354386,256704;347741,273694;339620,289946;330022,305090;318947,319126;306396,331684;292737,343134;277971,353106;262467,361232;246224,367881;229243,372682;211893,375637;194174,377115;176455,376745;158735,374529;141016,370466;124035,364557;107423,357169;91550,347935;76414,337224;62387,325035;49466,311738;38023,296964;27686,281451;18827,264830;11813,247470;6276,229741;2584,211642;369,193174;0,174706;1477,156238;4799,138140;9598,120411;16243,103420;24364,87168;33962,72025;45036,57989;57588,45431;71246,33981;86012,24008;101517,15882;117759,9234;134740,4432;152091,1477;169810,0;187529,369;205248,2585;222968,6648;239949,12558;256561,19945;272434,29179;287569,39890;301597,52079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12" o:spid="_x0000_s1059" style="position:absolute;left:11824;top:21762;width:1985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" path="m187806,61683v1477,2955,2584,6279,4061,9603c193343,74610,194082,77565,194820,80890v738,3324,1476,6648,2215,9972c197404,94186,197773,97511,198142,100835v369,3324,369,6648,,9973c198142,114132,197773,117456,197404,120780v-369,3324,-1108,6649,-1846,9973c194820,134077,194082,137032,192974,140356v-1107,3325,-2215,6279,-3691,9234c187806,152545,186329,155500,184853,158455v-1477,2955,-3323,5540,-5168,8126c177839,169166,175624,171752,173778,174337v-2215,2586,-4430,4802,-6644,7018c164919,183571,162335,185787,159751,187634v-2585,1847,-5169,3694,-8122,5541c149045,194652,146092,196499,143139,197607v-2953,1108,-5907,2585,-8860,3693c131326,202408,128003,203147,125050,203886v-2953,739,-6275,1477,-9598,1847c112130,206102,109177,206471,105854,206471v-3322,,-6644,,-9598,-369c92934,205733,89612,205363,86658,204994v-3322,-739,-6275,-1477,-9598,-2216c73738,202039,70785,200931,67832,199454v-2954,-1108,-6276,-2586,-9229,-4063c55650,193913,52696,192067,50112,190220v-2953,-1847,-5537,-3694,-8121,-5910c39407,182094,36823,179878,34239,177661v-2584,-2216,-4799,-4801,-7014,-7387c25010,167689,22795,165103,20949,162148v-1845,-2585,-3691,-5540,-5537,-8495c13566,150698,12090,147743,10613,144789,9136,141834,8029,138509,6552,135185,5445,131861,4338,128906,3599,125582v-738,-3324,-1476,-6649,-2215,-9973c1015,112285,646,108961,277,105637v-369,-3325,-369,-6649,,-9973c277,92340,646,89015,1015,85691v369,-3324,1108,-6648,1846,-9972c3599,72394,4338,69439,5445,66115,6552,62791,7660,59836,9136,56881v1477,-2955,2954,-5910,4430,-8864c15043,45062,16889,42476,18735,39891v1845,-2586,4060,-5171,5906,-7757c26856,29549,29071,27333,31286,25116v2215,-2216,4799,-4432,7383,-6279c41253,16991,43837,15144,46790,13297v2584,-1477,5537,-3324,8490,-4432c58234,7387,61187,6279,64140,5171,67093,4063,70416,3324,73369,2586,76322,1847,79644,1108,82967,739,86289,369,89243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6,3691,5540,5537,8495c184484,55773,186329,58728,187806,61683r,xe" filled="f" stroked="f" strokeweight="1.0228mm">
                      <v:stroke joinstyle="miter"/>
                      <v:path arrowok="t" o:connecttype="custom" o:connectlocs="187806,61683;191867,71286;194820,80890;197035,90862;198142,100835;198142,110808;197404,120780;195558,130753;192974,140356;189283,149590;184853,158455;179685,166581;173778,174337;167134,181355;159751,187634;151629,193175;143139,197607;134279,201300;125050,203886;115452,205733;105854,206471;96256,206102;86658,204994;77060,202778;67832,199454;58603,195391;50112,190220;41991,184310;34239,177661;27225,170274;20949,162148;15412,153653;10613,144789;6552,135185;3599,125582;1384,115609;277,105637;277,95664;1015,85691;2861,75719;5445,66115;9136,56881;13566,48017;18735,39891;24641,32134;31286,25116;38669,18837;46790,13297;55280,8865;64140,5171;73369,2586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13" o:spid="_x0000_s1060" style="position:absolute;left:11824;top:21762;width:1985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" path="m187806,61683v1477,2955,2584,6279,4061,9603c192974,74610,194082,77565,194820,80890v738,3324,1476,6648,2215,9972c197404,94186,197773,97511,198142,100835v369,3324,369,6648,,9973c197773,114132,197773,117456,197404,120780v-369,3324,-1108,6649,-1846,9973c194820,134077,194082,137032,192974,140356v-1107,3325,-2215,6279,-3691,9234c187806,152545,186329,155500,184853,158455v-1477,2955,-3323,5540,-5168,8126c177839,169166,175624,171752,173778,174337v-2215,2586,-4430,4802,-6644,7018c164919,183571,162335,185787,159751,187634v-2585,1847,-5169,3694,-8122,5541c149045,194652,146092,196499,143139,197607v-2953,1477,-5907,2585,-8860,3693c131326,202408,128003,203147,125050,203886v-2953,739,-6275,1477,-9598,1847c112130,206102,109177,206471,105854,206471v-3322,,-6644,,-9598,-369c92934,205733,89612,205363,86658,204994v-3322,-739,-6275,-1477,-9598,-2216c73738,202039,70785,200931,67832,199454v-2954,-1108,-6276,-2586,-9229,-4063c55650,193913,52696,192067,50112,190220v-2953,-1847,-5537,-3694,-8121,-5910c39407,182094,36823,179878,34239,177661v-2584,-2216,-4799,-4801,-7014,-7387c25010,167689,22795,165103,20949,162148v-1845,-2585,-3691,-5540,-5537,-8495c13566,150698,12090,147743,10613,144789,9136,141834,8029,138509,6552,135185,5445,131861,4338,128906,3599,125582v-738,-3324,-1476,-6649,-2215,-9973c1015,112285,646,108961,277,105637v-369,-3325,-369,-6649,,-9973c277,92340,646,89015,1015,85691v369,-3324,1108,-6648,1846,-9972c3599,72394,4338,69439,5445,66115,6552,62791,7660,59836,9136,56881v1477,-2955,2954,-5910,4430,-8864c15043,45062,16889,42476,18735,39891v1845,-2586,4060,-5171,5906,-7757c26856,29549,29071,27333,31286,25116v2215,-2216,4799,-4432,7383,-6279c41253,16991,43837,15144,46790,13297v2584,-1477,5537,-3324,8490,-4432c58234,7387,61187,6279,64140,5171,67093,4063,70416,3324,73369,2586,76322,1847,79644,1108,82967,739,86289,369,89243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6,3691,5540,5537,8495c184484,55773,186329,58728,187806,61683r,xe" filled="f" stroked="f" strokeweight=".25572mm">
                      <v:stroke endcap="round"/>
                      <v:path arrowok="t" o:connecttype="custom" o:connectlocs="187806,61683;191867,71286;194820,80890;197035,90862;198142,100835;198142,110808;197404,120780;195558,130753;192974,140356;189283,149590;184853,158455;179685,166581;173778,174337;167134,181355;159751,187634;151629,193175;143139,197607;134279,201300;125050,203886;115452,205733;105854,206471;96256,206102;86658,204994;77060,202778;67832,199454;58603,195391;50112,190220;41991,184310;34239,177661;27225,170274;20949,162148;15412,153653;10613,144789;6552,135185;3599,125582;1384,115609;277,105637;277,95664;1015,85691;2861,75719;5445,66115;9136,56881;13566,48017;18735,39891;24641,32134;31286,25116;38669,18837;46790,13297;55280,8865;64140,5171;73369,2586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14" o:spid="_x0000_s1061" style="position:absolute;left:15370;top:17908;width:3637;height:3778;visibility:visible;mso-wrap-style:square;v-text-anchor:middle" coordsize="363676,377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" path="m344867,112835v44298,95294,7752,206840,-82321,248947c172473,403889,63573,360305,18906,265010,-25761,169346,11523,58170,101227,16063v89704,-42107,198973,1477,243640,96772l344867,112835xe" filled="f" stroked="f" strokeweight="1.0228mm">
                      <v:stroke joinstyle="miter"/>
                      <v:path arrowok="t" o:connecttype="custom" o:connectlocs="344867,112835;262546,361782;18906,265010;101227,16063;344867,112835;344867,112835" o:connectangles="0,0,0,0,0,0"/>
                    </v:shape>
                    <v:shape id="Prostoročno: oblika 215" o:spid="_x0000_s1062" style="position:absolute;left:15370;top:17908;width:3637;height:3778;visibility:visible;mso-wrap-style:square;v-text-anchor:middle" coordsize="363676,377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" path="m344867,112835v44298,95294,7752,206840,-82321,248947c172473,403889,63573,360305,18906,265010,-25761,169346,11523,58170,101227,16063v89704,-42107,198973,1477,243640,96772l344867,112835xe" filled="f" stroked="f" strokeweight=".25572mm">
                      <v:stroke endcap="round"/>
                      <v:path arrowok="t" o:connecttype="custom" o:connectlocs="344867,112835;262546,361782;18906,265010;101227,16063;344867,112835;344867,112835" o:connectangles="0,0,0,0,0,0"/>
                    </v:shape>
                    <v:shape id="Prostoročno: oblika 216" o:spid="_x0000_s1063" style="position:absolute;left:21304;top:17341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" path="m187806,61683v1477,2955,2584,6279,4061,9603c192974,74610,194082,77565,194820,80889v738,3325,1476,6649,2215,9973c197404,94186,197773,97511,198142,100835v369,3324,369,6648,,9973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4,7018c164919,183571,162335,185787,159751,187634v-2585,1847,-5169,3694,-8122,5540c149045,194652,146092,196499,143139,197607v-2954,1477,-5907,2585,-8860,3693c131326,202408,128003,203147,125050,203886v-2953,739,-6275,1477,-9598,1847c112130,206102,109177,206471,105854,206471v-3322,,-6644,,-9598,-369c92934,205733,89612,205363,86658,204994v-3322,-739,-6275,-1478,-9598,-2216c73738,202039,70785,200931,67832,199453v-2954,-1108,-6276,-2585,-9229,-4062c55650,193913,52696,192066,50112,190219v-2953,-1846,-5537,-3693,-8121,-5909c39407,182094,36823,179877,34239,177661v-2584,-2216,-4799,-4801,-7014,-7387c25010,167689,22795,165103,20949,162148v-1845,-2585,-3691,-5540,-5537,-8495c13566,150698,12090,147743,10613,144788,9136,141834,8029,138509,6552,135185,5445,131861,4338,128906,3599,125582v-738,-3324,-1476,-6649,-2215,-9973c1015,112285,646,108961,277,105637v-369,-3325,-369,-6649,,-9973c277,92340,646,89015,1015,85691v369,-3324,1108,-6648,1846,-9973c3599,72394,4338,69439,5445,66115,6552,62791,7660,59836,9136,56881v1477,-2955,2954,-5910,4430,-8864c15043,45062,16889,42476,18735,39891v1845,-2586,4060,-5171,5906,-7757c26856,29549,29071,27332,31286,25116v2215,-2216,4799,-4432,7383,-6279c41253,16990,43837,15144,46790,13297v2584,-1478,5537,-3324,8490,-4432c58234,7387,61187,6279,64140,5171,67093,4063,70416,3324,73369,2585,76322,1847,79644,1108,82967,739,86289,369,89243,,92565,v3322,,6645,,9598,369c105485,739,108808,1108,111761,1477v3322,739,6275,1478,9598,2217c124681,4432,127634,5540,130587,7018v2954,1108,6276,2585,9229,4063c142770,12558,145723,14405,148307,16252v2953,1846,5537,3693,8121,5909c159012,24378,161596,26594,164180,28810v2584,2216,4799,4802,7014,7387c173409,38783,175624,41368,177470,44323v1846,2955,3691,5540,5537,8495c184853,55404,186329,58728,187806,61683r,xe" filled="f" stroked="f" strokeweight="1.0228mm">
                      <v:stroke joinstyle="miter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1,187634;151629,193174;143139,197607;134279,201300;125050,203886;115452,205733;105854,206471;96256,206102;86658,204994;77060,202778;67832,199453;58603,195391;50112,190219;41991,184310;34239,177661;27225,170274;20949,162148;15412,153653;10613,144788;6552,135185;3599,125582;1384,115609;277,105637;277,95664;1015,85691;2861,75718;5445,66115;9136,56881;13566,48017;18735,39891;24641,32134;31286,25116;38669,18837;46790,13297;55280,8865;64140,5171;73369,2585;82967,739;92565,0;102163,369;111761,1477;121359,3694;130587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17" o:spid="_x0000_s1064" style="position:absolute;left:21304;top:17341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" path="m187806,61683v1477,2955,2584,6279,4061,9603c192974,74610,194082,77565,194820,80889v738,3325,1476,6649,2215,9973c197404,94186,197773,97511,198142,100835v369,3324,369,6648,,9973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4,7018c164919,183571,162335,185787,159751,187634v-2585,1847,-5169,3694,-8122,5540c149045,194652,146092,196499,143139,197607v-2954,1477,-5907,2585,-8860,3693c131326,202408,128003,203147,125050,203886v-2953,739,-6275,1477,-9598,1847c112130,206102,109177,206471,105854,206471v-3322,,-6644,,-9598,-369c92934,205733,89612,205363,86658,204994v-3322,-739,-6275,-1478,-9598,-2216c73738,202039,70785,200931,67832,199453v-2954,-1108,-6276,-2585,-9229,-4062c55650,193913,52696,192066,50112,190219v-2953,-1846,-5537,-3693,-8121,-5909c39407,182094,36823,179877,34239,177661v-2584,-2216,-4799,-4801,-7014,-7387c25010,167689,22795,165103,20949,162148v-1845,-2585,-3691,-5540,-5537,-8495c13566,150698,12090,147743,10613,144788,9136,141834,8029,138509,6552,135185,5445,131861,4338,128906,3599,125582v-738,-3324,-1476,-6649,-2215,-9973c1015,112285,646,108961,277,105637v-369,-3325,-369,-6649,,-9973c277,92340,646,89015,1015,85691v369,-3324,1108,-6648,1846,-9973c3599,72394,4338,69439,5445,66115,6552,62791,7660,59836,9136,56881v1477,-2955,2954,-5910,4430,-8864c15043,45062,16889,42476,18735,39891v1845,-2586,4060,-5171,5906,-7757c26856,29549,29071,27332,31286,25116v2215,-2216,4799,-4432,7383,-6279c41253,16990,43837,15144,46790,13297v2584,-1478,5537,-3324,8490,-4432c58234,7387,61187,6279,64140,5171,67093,4063,70416,3324,73369,2585,76322,1847,79644,1108,82967,739,86289,369,89243,,92565,v3322,,6645,,9598,369c105485,739,108808,1108,111761,1477v3322,739,6275,1478,9598,2217c124681,4432,127634,5540,130587,7018v2954,1108,6276,2585,9229,4063c142770,12558,145723,14405,148307,16252v2953,1846,5537,3693,8121,5909c159012,24378,161596,26594,164180,28810v2584,2216,4799,4802,7014,7387c173409,38783,175624,41368,177470,44323v1846,2586,3691,5540,5537,8495c184853,55404,186329,58728,187806,61683r,xe" filled="f" stroked="f" strokeweight=".25572mm">
                      <v:stroke endcap="round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1,187634;151629,193174;143139,197607;134279,201300;125050,203886;115452,205733;105854,206471;96256,206102;86658,204994;77060,202778;67832,199453;58603,195391;50112,190219;41991,184310;34239,177661;27225,170274;20949,162148;15412,153653;10613,144788;6552,135185;3599,125582;1384,115609;277,105637;277,95664;1015,85691;2861,75718;5445,66115;9136,56881;13566,48017;18735,39891;24641,32134;31286,25116;38669,18837;46790,13297;55280,8865;64140,5171;73369,2585;82967,739;92565,0;102163,369;111761,1477;121359,3694;130587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18" o:spid="_x0000_s1065" style="position:absolute;left:25582;top:15062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" path="m345157,112285v2584,5540,5168,11450,7014,17360c354386,135555,356231,141464,357708,147374v1477,5910,2953,12189,3691,18099c362507,171752,363245,177661,363615,183940v369,6280,369,12189,369,18468c363615,208688,363245,214597,362507,220876v-738,5910,-1846,12189,-3322,18099c357708,244885,356231,250794,354386,256704v-1846,5910,-4061,11450,-6645,16991c345157,279235,342573,284406,339620,289946v-2954,5171,-6276,10342,-9598,15144c326699,309892,323008,314693,318947,319126v-4061,4432,-8121,8864,-12551,12558c301966,335747,297536,339440,292737,343134v-4799,3693,-9598,7018,-14766,9973c272803,356061,267635,359016,262467,361233v-5168,2585,-10705,4801,-16243,6648c240687,369728,235150,371575,229243,372683v-5906,1477,-11444,2216,-17350,2955c205987,376376,200080,376746,194174,377115v-5907,,-11813,,-17719,-369c170548,376376,164642,375638,158735,374529v-5906,-1108,-11813,-2585,-17719,-4062c135109,368620,129572,366773,124035,364557v-5537,-2216,-11075,-4802,-16612,-7387c101886,354215,96718,351260,91549,347936,86381,344611,81213,340918,76414,337224v-4799,-3693,-9598,-7756,-14028,-12189c57957,320603,53527,316171,49466,311739v-4060,-4802,-7752,-9604,-11443,-14775c34331,291793,31009,286622,27686,281451v-3322,-5540,-5906,-11081,-8859,-16621c16242,259290,13658,253380,11813,247470,9598,241560,7752,235651,6276,229741,4799,223831,3322,217552,2584,211642,1476,205363,738,199454,369,193174,,186895,,180986,,174706v369,-6279,738,-12188,1476,-18467c2215,150329,3322,144050,4799,138140v1477,-5910,2953,-11819,4799,-17729c11444,114501,13658,108961,16242,103420v2585,-5540,5169,-10711,8122,-16251c27317,81998,30639,76827,33962,72025v3322,-4802,7014,-9603,11074,-14036c49097,53557,53158,49125,57588,45431v4430,-4063,8859,-7756,13658,-11450c76045,30287,80844,26963,86012,24008v5168,-2955,10337,-5909,15505,-8126c106685,13297,112222,11081,117759,9234v5538,-1847,11075,-3694,16981,-4802c140647,2955,146184,2216,152090,1477,157997,739,163903,369,169810,v5906,,11813,,17719,369c193435,739,199342,1477,205248,2585v5907,1109,11813,2586,17719,4063c228874,8495,234411,10342,239949,12558v5537,2216,11074,4802,16611,7387c262098,22531,267266,25855,272434,29179v5168,3325,10336,7018,15135,10712c292368,43584,297167,47647,301597,52080v4430,4432,8860,8864,12920,13296c318578,70178,322269,74980,325961,80151v3692,5171,7014,10342,10336,15513c339620,101204,342573,106745,345157,112285r,xe" filled="f" stroked="f" strokeweight="1.0228mm">
                      <v:stroke joinstyle="miter"/>
                      <v:path arrowok="t" o:connecttype="custom" o:connectlocs="345157,112285;352171,129645;357708,147374;361399,165473;363615,183940;363984,202408;362507,220876;359185,238975;354386,256704;347741,273695;339620,289946;330022,305090;318947,319126;306396,331684;292737,343134;277971,353107;262467,361233;246224,367881;229243,372683;211893,375638;194174,377115;176455,376746;158735,374529;141016,370467;124035,364557;107423,357170;91549,347936;76414,337224;62386,325035;49466,311739;38023,296964;27686,281451;18827,264830;11813,247470;6276,229741;2584,211642;369,193174;0,174706;1476,156239;4799,138140;9598,120411;16242,103420;24364,87169;33962,72025;45036,57989;57588,45431;71246,33981;86012,24008;101517,15882;117759,9234;134740,4432;152090,1477;169810,0;187529,369;205248,2585;222967,6648;239949,12558;256560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19" o:spid="_x0000_s1066" style="position:absolute;left:25582;top:15062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" path="m345157,112285v2584,5540,5168,11450,7014,17360c354386,135555,356231,141464,357708,147374v1477,5910,2953,12189,3691,18099c362507,171752,363245,177661,363615,183940v369,6280,369,12189,369,18468c363615,208688,363245,214597,362507,220876v-738,5910,-1846,12189,-3322,18099c357708,244885,356231,250794,354386,256704v-1846,5910,-4061,11450,-6645,16991c345157,279235,342573,284406,339620,289946v-2954,5171,-6276,10342,-9598,15144c326699,309892,323008,314693,318947,319126v-4061,4432,-8121,8864,-12551,12558c301966,335747,297536,339440,292737,343134v-4799,3693,-9598,7018,-14766,9973c272803,356061,267635,359016,262467,361233v-5168,2585,-10705,4801,-16243,6648c240687,369728,235150,371575,229243,372683v-5906,1477,-11444,2216,-17350,2955c205987,376376,200080,376746,194174,377115v-5907,,-11813,,-17719,-369c170548,376376,164642,375638,158735,374529v-5906,-1108,-11813,-2585,-17719,-4062c135109,368620,129572,366773,124035,364557v-5537,-2216,-11075,-4802,-16612,-7387c101886,354215,96718,351260,91549,347936,86381,344611,81213,340918,76414,337224v-4799,-3693,-9598,-7756,-14028,-12189c57957,320603,53527,316171,49466,311739v-4060,-4802,-7752,-9604,-11443,-14775c34331,291793,31009,286622,27686,281451v-3322,-5540,-5906,-11081,-8859,-16621c16242,259290,13658,253380,11813,247470,9598,241560,7752,235651,6276,229741,4799,223831,3322,217552,2584,211642,1476,205363,738,199454,369,193174,,186895,,180986,,174706v369,-6279,738,-12188,1476,-18467c2215,150329,3322,144050,4799,138140v1477,-5910,2953,-11819,4799,-17729c11444,114501,13658,108961,16242,103420v2585,-5540,5169,-10711,8122,-16251c27317,81998,30639,76827,33962,72025v3322,-4802,7014,-9603,11074,-14036c49097,53557,53158,49125,57588,45431v4430,-4063,8859,-7756,13658,-11450c76045,30287,80844,26963,86012,24008v5168,-2955,10337,-5909,15505,-8126c106685,13297,112222,11081,117759,9234v5538,-1847,11075,-3694,16981,-4802c140647,2955,146184,2216,152090,1477,157997,739,163903,369,169810,v5906,,11813,,17719,369c193435,739,199342,1477,205248,2585v5907,1109,11813,2586,17719,4063c228874,8495,234411,10342,239949,12558v5537,2216,11074,4802,16611,7387c262098,22900,267266,25855,272434,29179v5168,3325,10336,7018,15135,10712c292368,43584,297167,47647,301597,52080v4430,4432,8860,8864,12920,13296c318578,70178,322269,74980,325961,80151v3692,5171,7014,10342,10336,15513c339620,100835,342573,106745,345157,112285r,xe" filled="f" stroked="f" strokeweight=".25572mm">
                      <v:stroke endcap="round"/>
                      <v:path arrowok="t" o:connecttype="custom" o:connectlocs="345157,112285;352171,129645;357708,147374;361399,165473;363615,183940;363984,202408;362507,220876;359185,238975;354386,256704;347741,273695;339620,289946;330022,305090;318947,319126;306396,331684;292737,343134;277971,353107;262467,361233;246224,367881;229243,372683;211893,375638;194174,377115;176455,376746;158735,374529;141016,370467;124035,364557;107423,357170;91549,347936;76414,337224;62386,325035;49466,311739;38023,296964;27686,281451;18827,264830;11813,247470;6276,229741;2584,211642;369,193174;0,174706;1476,156239;4799,138140;9598,120411;16242,103420;24364,87169;33962,72025;45036,57989;57588,45431;71246,33981;86012,24008;101517,15882;117759,9234;134740,4432;152090,1477;169810,0;187529,369;205248,2585;222967,6648;239949,12558;256560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20" o:spid="_x0000_s1067" style="position:absolute;left:9429;top:29002;width:1984;height:2064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" path="m187806,61683v1477,2955,2584,6279,4061,9603c192974,74611,194082,77565,194820,80890v738,3324,1476,6648,2215,9972c197404,94186,197773,97511,198142,100835v369,3324,369,6648,,9973c198142,114132,197773,117456,197404,120780v-369,3324,-1108,6649,-1846,9973c194820,134077,194082,137032,192974,140356v-1107,3325,-2215,6279,-3691,9234c187806,152545,186329,155500,184853,158455v-1477,2955,-3323,5540,-5168,8126c177839,169166,175624,171752,173778,174337v-2215,2586,-4430,4802,-6645,7018c164919,183571,162335,185787,159750,187634v-2584,1847,-5168,3694,-8121,5541c149045,194652,146092,196499,143139,197607v-2954,1477,-5907,2585,-8860,3693c131326,202408,128003,203147,125050,203886v-3322,739,-6275,1477,-9598,1847c112130,206102,109177,206471,105854,206471v-3322,,-6644,,-9598,-369c92934,205733,89612,205363,86658,204994v-3322,-739,-6275,-1477,-9598,-2216c73738,202039,70785,200931,67832,199454v-2954,-1108,-6276,-2586,-9229,-4063c55650,193913,52696,192067,50112,190220v-2953,-1847,-5537,-3694,-8121,-5910c39407,182094,36823,179878,34239,177662v-2584,-2217,-4799,-4802,-7014,-7388c25010,167689,22795,165103,20949,162149v-1845,-2586,-3691,-5541,-5537,-8496c13566,150698,12090,147743,10613,144789,9137,141834,8029,138509,6552,135185,5445,131861,4338,128906,3599,125582v-738,-3324,-1476,-6649,-2215,-9973c1015,112285,646,108961,277,105637v-369,-3325,-369,-6649,,-9973c277,92340,646,89015,1015,85691v369,-3324,1108,-6648,1846,-9972c3599,72394,4338,69440,5445,66115,6552,62791,7660,59836,9137,56881v1476,-2954,2953,-5909,4429,-8864c15043,45062,16889,42476,18734,39891v1846,-2586,4061,-5171,5907,-7757c26856,29549,29071,27333,31286,25116v2215,-2216,4799,-4432,7383,-6279c41253,16991,43837,15144,46790,13297v2584,-1478,5537,-3324,8491,-4432c58234,7387,61187,6279,64140,5171,67093,4063,70416,3324,73369,2585,76691,1847,79645,1108,82967,739,86289,369,89242,,92565,v3322,,6645,,9598,369c105485,739,108807,1108,111761,1477v3322,739,6275,1478,9598,2217c124681,4432,127634,5540,130587,7018v2954,1108,6276,2585,9229,4063c142769,12558,145723,14405,148307,16252v2953,1847,5537,3693,8121,5910c159012,24378,161596,26594,164180,28810v2584,2216,4799,4802,7014,7387c173409,38783,175624,41368,177470,44323v1845,2586,3691,5541,5537,8495c184484,55773,186329,58728,187806,61683r,xe" filled="f" stroked="f" strokeweight="1.0228mm">
                      <v:stroke joinstyle="miter"/>
                      <v:path arrowok="t" o:connecttype="custom" o:connectlocs="187806,61683;191867,71286;194820,80890;197035,90862;198142,100835;198142,110808;197404,120780;195558,130753;192974,140356;189283,149590;184853,158455;179685,166581;173778,174337;167133,181355;159750,187634;151629,193175;143139,197607;134279,201300;125050,203886;115452,205733;105854,206471;96256,206102;86658,204994;77060,202778;67832,199454;58603,195391;50112,190220;41991,184310;34239,177662;27225,170274;20949,162149;15412,153653;10613,144789;6552,135185;3599,125582;1384,115609;277,105637;277,95664;1015,85691;2861,75719;5445,66115;9137,56881;13566,48017;18734,39891;24641,32134;31286,25116;38669,18837;46790,13297;55281,8865;64140,5171;73369,2585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21" o:spid="_x0000_s1068" style="position:absolute;left:9429;top:29002;width:1984;height:2064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" path="m187806,61683v1477,2955,2584,6279,4061,9603c192974,74611,194082,77565,194820,80890v738,3324,1476,6648,2215,9972c197404,94186,197773,97511,198142,100835v369,3324,369,6648,,9973c198142,114132,197773,117456,197404,120780v-369,3324,-1108,6649,-1846,9973c194820,134077,194082,137032,192974,140356v-1107,3325,-2215,6279,-3691,9234c187806,152545,186329,155500,184853,158455v-1477,2955,-3323,5540,-5168,8126c177839,169166,175624,171752,173778,174337v-2215,2586,-4430,4802,-6645,7018c164919,183571,162335,185787,159750,187634v-2584,1847,-5168,3694,-8121,5541c149045,194652,146092,196499,143139,197607v-2954,1477,-5907,2585,-8860,3693c131326,202408,128003,203147,125050,203886v-2953,739,-6275,1477,-9598,1847c112130,206102,109177,206471,105854,206471v-3322,,-6644,,-9598,-369c92934,205733,89612,205363,86658,204994v-3322,-739,-6275,-1477,-9598,-2216c73738,202039,70785,200931,67832,199454v-2954,-1478,-6276,-2586,-9229,-4063c55650,193913,52696,192067,50112,190220v-2953,-1847,-5537,-3694,-8121,-5910c39407,182094,36823,179878,34239,177662v-2584,-2217,-4799,-4802,-7014,-7388c25010,167689,22795,165103,20949,162149v-1845,-2586,-3691,-5541,-5537,-8496c13566,150698,12090,147743,10613,144789,9137,141834,8029,138509,6552,135185,5445,131861,4338,128906,3599,125582v-738,-3324,-1476,-6649,-2215,-9973c1015,112285,646,108961,277,105637v-369,-3325,-369,-6649,,-9973c277,92340,646,89015,1015,85691v369,-3324,1108,-6648,1846,-9972c3599,72394,4338,69440,5445,66115,6552,62791,7660,59836,9137,56881v1476,-2954,2953,-5909,4429,-8864c15043,45062,16889,42476,18734,39891v1846,-2586,4061,-5171,5907,-7757c26856,29549,29071,27333,31286,25116v2215,-2216,4799,-4432,7383,-6279c41253,16991,43837,15144,46790,13297v2584,-1478,5537,-3324,8491,-4432c58234,7387,61187,6279,64140,5171,67093,4063,70416,3324,73369,2585,76691,1847,79645,1108,82967,739,86289,369,89242,,92565,v3322,,6645,,9598,369c105485,739,108807,1108,111761,1477v3322,739,6275,1478,9598,2217c124681,4432,127634,5540,130587,7018v2954,1108,6276,2585,9229,4063c142769,12558,145723,14405,148307,16252v2953,1847,5537,3693,8121,5910c159012,24378,161596,26594,164180,28810v2584,2216,4799,4802,7014,7387c173409,38783,175624,41368,177470,44323v1845,2586,3691,5541,5537,8495c184484,55773,186329,58728,187806,61683r,xe" filled="f" stroked="f" strokeweight=".25572mm">
                      <v:stroke endcap="round"/>
                      <v:path arrowok="t" o:connecttype="custom" o:connectlocs="187806,61683;191867,71286;194820,80890;197035,90862;198142,100835;198142,110808;197404,120780;195558,130753;192974,140356;189283,149590;184853,158455;179685,166581;173778,174337;167133,181355;159750,187634;151629,193175;143139,197607;134279,201300;125050,203886;115452,205733;105854,206471;96256,206102;86658,204994;77060,202778;67832,199454;58603,195391;50112,190220;41991,184310;34239,177662;27225,170274;20949,162149;15412,153653;10613,144789;6552,135185;3599,125582;1384,115609;277,105637;277,95664;1015,85691;2861,75719;5445,66115;9137,56881;13566,48017;18734,39891;24641,32134;31286,25116;38669,18837;46790,13297;55281,8865;64140,5171;73369,2585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22" o:spid="_x0000_s1069" style="position:absolute;left:12595;top:26287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" path="m345157,112285v2584,5540,5168,11450,7014,17360c354386,135554,356232,141464,357708,147374v1477,5910,2953,12189,3692,18099c362507,171752,363245,177662,363615,183941v369,6279,369,12188,369,18467c363615,208688,363245,214597,362507,220876v-738,6279,-1846,12189,-3322,18099c357708,244885,356232,250794,354386,256704v-1846,5910,-4061,11450,-6645,16991c345157,279235,342573,284406,339620,289946v-2953,5172,-6276,10343,-9598,15144c326699,309892,323008,314693,318947,319126v-4060,4432,-8121,8864,-12551,12558c301966,335747,297536,339440,292737,343134v-4799,3693,-9597,7018,-14766,9973c272803,356061,267635,359016,262467,361232v-5168,2586,-10705,4802,-16243,6649c240687,369728,235150,371575,229243,372683v-5906,1477,-11443,2216,-17350,2954c205987,376376,200080,376746,194174,377115v-5906,,-11813,,-17719,-369c170548,376376,164642,375637,158735,374529v-5906,-1108,-11813,-2585,-17719,-4063c135110,368620,129572,366773,124035,364557v-5537,-2216,-11074,-4802,-16612,-7388c101886,354215,96718,351260,91550,347935,86382,344611,81213,340918,76414,337224v-4798,-3693,-9597,-7756,-14027,-12189c57957,320603,53527,316171,49466,311739v-4060,-4802,-7752,-9604,-11443,-14775c34331,291793,31009,286622,27686,281451v-3322,-5540,-5906,-11081,-8859,-16621c16243,259290,13659,253380,11813,247470,9967,241560,7752,235651,6276,229741,4799,223831,3322,217552,2584,211642,1477,205363,738,199454,369,193175,,186896,,180986,,174707v369,-6279,738,-12189,1477,-18468c2215,150329,3322,144050,4799,138140v1477,-5910,2953,-11820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6,739,199342,1477,205248,2585v5907,1109,11813,2586,17720,4063c228874,8495,234412,10342,239949,12558v5537,2216,11074,4802,16612,7387c262098,22900,267266,25855,272434,29179v5168,3325,10336,7018,15135,10712c292368,43584,297167,47647,301597,52080v4430,4432,8860,8864,12920,13297c318578,70178,322270,74980,325961,80151v3692,5171,7014,10342,10336,15513c339620,100835,342573,106375,345157,112285r,xe" filled="f" stroked="f" strokeweight="1.0228mm">
                      <v:stroke joinstyle="miter"/>
                      <v:path arrowok="t" o:connecttype="custom" o:connectlocs="345157,112285;352171,129645;357708,147374;361400,165473;363615,183941;363984,202408;362507,220876;359185,238975;354386,256704;347741,273695;339620,289946;330022,305090;318947,319126;306396,331684;292737,343134;277971,353107;262467,361232;246224,367881;229243,372683;211893,375637;194174,377115;176455,376746;158735,374529;141016,370466;124035,364557;107423,357169;91550,347935;76414,337224;62387,325035;49466,311739;38023,296964;27686,281451;18827,264830;11813,247470;6276,229741;2584,211642;369,193175;0,174707;1477,156239;4799,138140;9598,120411;16243,103420;24364,87169;33962,72025;45037,57989;57588,45431;71246,33981;86012,24008;101517,15882;117760,9234;134740,4432;152091,1477;169810,0;187529,369;205248,2585;222968,6648;239949,12558;256561,19945;272434,29179;287569,39891;301597,52080;314517,65377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23" o:spid="_x0000_s1070" style="position:absolute;left:12595;top:26287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" path="m345157,112285v2584,5540,5168,11450,7014,17360c354386,135554,356232,141464,357708,147374v1477,5910,2953,12189,3692,18099c362507,171752,363245,177662,363615,183941v369,6279,369,12188,369,18467c363615,208688,363245,214597,362507,220876v-738,5910,-1846,12189,-3322,18099c357708,244885,356232,250794,354386,256704v-1846,5910,-4061,11450,-6645,16991c345157,279235,342573,284406,339620,289946v-2953,5172,-6276,10343,-9598,15144c326699,309892,323008,314693,318947,319126v-4060,4432,-8121,8864,-12551,12558c301966,335747,297536,339440,292737,343134v-4799,3693,-9597,7018,-14766,9973c272803,356061,267635,359016,262467,361232v-5168,2586,-10705,4802,-16243,6649c240687,369728,235150,371575,229243,372683v-5906,1477,-11443,2216,-17350,2954c205987,376376,200080,376746,194174,377115v-5906,,-11813,,-17719,-369c170548,376376,164642,375637,158735,374529v-5906,-1108,-11813,-2585,-17719,-4063c135110,368620,129572,366773,124035,364557v-5537,-2216,-11074,-4802,-16612,-7388c101886,354215,96718,351260,91550,347935,86382,344611,81213,340918,76414,337224v-4798,-3693,-9597,-7756,-14027,-12189c57957,320603,53527,316171,49466,311739v-4060,-4802,-7752,-9604,-11443,-14775c34331,291793,31009,286622,27686,281451v-3322,-5540,-5906,-11081,-8859,-16621c16243,259290,13659,253380,11813,247470,9598,241560,7752,235651,6276,229741,4799,223831,3322,217552,2584,211642,1477,205363,738,199454,369,193175,,186896,,180986,,174707v369,-6279,738,-12189,1477,-18468c2215,150329,3322,144050,4799,138140v1477,-5910,2953,-11820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6,739,199342,1477,205248,2585v5907,1109,11813,2586,17720,4063c228874,8495,234412,10342,239949,12558v5537,2216,11074,4802,16612,7387c262098,22900,267266,25855,272434,29179v5168,3325,10336,7018,15135,10712c292368,43584,297167,47647,301597,52080v4430,4432,8860,8864,12920,13297c318578,70178,322270,74980,325961,80151v3692,5171,7014,10342,10336,15513c339620,100835,342573,106375,345157,112285r,xe" filled="f" stroked="f" strokeweight=".25572mm">
                      <v:stroke endcap="round"/>
                      <v:path arrowok="t" o:connecttype="custom" o:connectlocs="345157,112285;352171,129645;357708,147374;361400,165473;363615,183941;363984,202408;362507,220876;359185,238975;354386,256704;347741,273695;339620,289946;330022,305090;318947,319126;306396,331684;292737,343134;277971,353107;262467,361232;246224,367881;229243,372683;211893,375637;194174,377115;176455,376746;158735,374529;141016,370466;124035,364557;107423,357169;91550,347935;76414,337224;62387,325035;49466,311739;38023,296964;27686,281451;18827,264830;11813,247470;6276,229741;2584,211642;369,193175;0,174707;1477,156239;4799,138140;9598,120411;16243,103420;24364,87169;33962,72025;45037,57989;57588,45431;71246,33981;86012,24008;101517,15882;117760,9234;134740,4432;152091,1477;169810,0;187529,369;205248,2585;222968,6648;239949,12558;256561,19945;272434,29179;287569,39891;301597,52080;314517,65377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24" o:spid="_x0000_s1071" style="position:absolute;left:17244;top:22865;width:5298;height:5492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" path="m502289,164140v3691,8126,7383,16621,10336,25116c515578,197752,518163,206616,520747,215112v2215,8864,4060,17729,5537,26593c527760,250570,528868,259434,529237,268668v738,8865,738,18099,369,26964c529237,304496,528499,313361,527391,322225v-1107,8865,-2584,17730,-4799,26225c520747,356945,518163,365810,515578,373935v-2953,8496,-5906,16622,-9598,24747c502289,406808,498598,414565,494168,421952v-4430,7757,-8860,14775,-14028,22162c474972,451132,469804,458149,463897,464428v-5537,6649,-11813,12558,-18088,18468c439533,488806,432888,494346,425875,499517v-7014,5171,-14028,9973,-21411,14405c397081,518355,389698,522418,381946,526111v-7753,3694,-15874,6649,-23626,9604c350198,538669,342077,540886,333587,542732v-8491,1847,-16981,3325,-25472,4433c299625,548273,291134,549011,282275,549011v-8491,370,-17351,,-25841,-738c247943,547534,239084,546426,230593,544949v-8490,-1478,-16981,-3694,-25471,-5910c196631,536453,188510,533868,180019,530543v-8121,-3324,-16242,-7017,-23994,-11080c148272,515400,140520,510967,132768,506166v-7383,-4802,-14766,-9973,-21780,-15513c103974,485112,97329,479203,90685,472924,84040,466645,77764,459996,71858,453348,65952,446699,60414,439312,54877,431925,49709,424538,44541,416781,40111,409025,35681,401268,31251,393142,27560,385016,23868,376890,20177,368395,17223,359900,14270,351405,11686,342540,9102,334045,6887,325180,5041,316316,3565,307451,2088,298586,981,289722,612,280488,-127,271623,-127,262389,243,253525v369,-8865,1107,-17729,2214,-26594c3565,218066,5041,209202,7256,200706v1846,-8495,4430,-17359,7014,-25485c17223,166725,20177,158599,23868,150474v3692,-8126,7383,-15883,11813,-23270c40111,119448,44541,112430,49709,105043,54877,98025,60045,91007,65952,84728,71489,78079,77764,72170,84040,66260,90316,60350,96960,54810,103974,49639v7014,-5171,14028,-9973,21411,-14405c132768,30802,140151,26739,147903,23045v7752,-3693,15874,-6648,23626,-9603c179650,10487,187772,8271,196262,6424v8491,-1847,16981,-3324,25472,-4432c230224,884,238715,145,247574,145v8491,-369,17350,,25841,739c281905,1622,290765,2730,299255,4208v8491,1477,16981,3693,25472,5910c333218,12703,341339,15289,349829,18613v8122,3324,16243,7018,23995,11081c381576,33756,389328,38189,397081,42990v7383,4802,14766,9973,21780,15514c425875,64044,432519,69954,439164,76233v6645,6279,12920,12927,18827,19576c463897,102457,469434,109844,474972,117232v5168,7387,10336,15143,14766,22900c494537,147888,498598,156014,502289,164140r,xe" filled="f" stroked="f" strokeweight="1.0228mm">
                      <v:stroke joinstyle="miter"/>
                      <v:path arrowok="t" o:connecttype="custom" o:connectlocs="502289,164140;512625,189256;520747,215112;526284,241705;529237,268668;529606,295632;527391,322225;522592,348450;515578,373935;505980,398682;494168,421952;480140,444114;463897,464428;445809,482896;425875,499517;404464,513922;381946,526111;358320,535715;333587,542732;308115,547165;282275,549011;256434,548273;230593,544949;205122,539039;180019,530543;156025,519463;132768,506166;110988,490653;90685,472924;71858,453348;54877,431925;40111,409025;27560,385016;17223,359900;9102,334045;3565,307451;612,280488;243,253525;2457,226931;7256,200706;14270,175221;23868,150474;35681,127204;49709,105043;65952,84728;84040,66260;103974,49639;125385,35234;147903,23045;171529,13442;196262,6424;221734,1992;247574,145;273415,884;299255,4208;324727,10118;349829,18613;373824,29694;397081,42990;418861,58504;439164,76233;457991,95809;474972,117232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225" o:spid="_x0000_s1072" style="position:absolute;left:17244;top:22865;width:5298;height:5492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" path="m502289,164140v3691,8126,7383,16621,10336,25116c515578,197752,518163,206616,520747,215112v2215,8864,4060,17729,5537,26593c527760,250570,528868,259434,529237,268668v738,8865,738,18099,369,26964c529237,304496,528499,313361,527391,322225v-1107,8865,-2584,17730,-4799,26225c520747,356945,518163,365810,515578,373935v-2953,8496,-5906,16622,-9598,24747c502289,406808,498598,414565,494168,421952v-4430,7757,-8860,14775,-14028,22162c474972,451132,469804,458149,463897,464428v-5537,6649,-11813,12558,-18088,18468c439533,488806,432888,494346,425875,499517v-7014,5171,-14028,9973,-21411,14405c397081,518355,389698,522418,381946,526111v-7753,3694,-15874,6649,-23626,9604c350198,538669,342077,540886,333587,542732v-8491,1847,-16981,3325,-25472,4433c299625,548273,291134,549011,282275,549011v-8491,370,-17351,,-25841,-738c247943,547534,239084,546426,230593,544949v-8490,-1478,-16981,-3694,-25471,-5910c196631,536453,188510,533868,180019,530543v-8121,-3324,-16242,-7017,-23994,-11080c148272,515400,140520,510967,132768,506166v-7383,-4802,-14766,-9973,-21780,-15513c103974,485112,97329,479203,90685,472924,84040,466645,77764,459996,71858,453348,65952,446699,60414,439312,54877,431925,49709,424538,44541,416781,40111,409025,35681,401268,31251,393142,27560,385016,23868,376890,20177,368395,17223,359900,14270,351405,11686,342540,9102,334045,6887,325180,5041,316316,3565,307451,2088,298586,981,289722,612,280488,-127,271623,-127,262389,243,253525v369,-8865,1107,-17729,2214,-26594c3565,218066,5041,209202,7256,200706v1846,-8495,4430,-17359,7014,-25485c17223,166725,20177,158599,23868,150474v3692,-8126,7383,-15883,11813,-23270c40111,119448,44541,112430,49709,105043,54877,97656,60045,91007,65952,84728,71489,78079,77764,72170,84040,66260,90316,60350,96960,54810,103974,49639v7014,-5171,14028,-9973,21411,-14405c132768,30802,140151,26739,147903,23045v7752,-3693,15874,-6648,23626,-9603c179650,10487,187772,8271,196262,6424v8491,-1847,16981,-3324,25472,-4432c230224,884,238715,145,247574,145v8491,-369,17350,,25841,739c281905,1622,290765,2730,299255,4208v8491,1477,16981,3693,25472,5910c333218,12703,341339,15289,349829,18613v8122,3324,16243,7018,23995,11081c381576,33756,389328,38189,397081,42990v7383,4802,14766,9973,21780,15514c425875,64044,432519,69954,439164,76233v6645,6279,12920,12927,18827,19576c463897,102457,469434,109844,474972,117232v5168,7387,10336,15143,14766,22900c494537,147888,498598,156014,502289,164140r,xe" filled="f" stroked="f" strokeweight=".25572mm">
                      <v:stroke endcap="round"/>
                      <v:path arrowok="t" o:connecttype="custom" o:connectlocs="502289,164140;512625,189256;520747,215112;526284,241705;529237,268668;529606,295632;527391,322225;522592,348450;515578,373935;505980,398682;494168,421952;480140,444114;463897,464428;445809,482896;425875,499517;404464,513922;381946,526111;358320,535715;333587,542732;308115,547165;282275,549011;256434,548273;230593,544949;205122,539039;180019,530543;156025,519463;132768,506166;110988,490653;90685,472924;71858,453348;54877,431925;40111,409025;27560,385016;17223,359900;9102,334045;3565,307451;612,280488;243,253525;2457,226931;7256,200706;14270,175221;23868,150474;35681,127204;49709,105043;65952,84728;84040,66260;103974,49639;125385,35234;147903,23045;171529,13442;196262,6424;221734,1992;247574,145;273415,884;299255,4208;324727,10118;349829,18613;373824,29694;397081,42990;418861,58504;439164,76233;457991,95809;474972,117232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226" o:spid="_x0000_s1073" style="position:absolute;left:23559;top:21171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" path="m345157,112285v2584,5540,5168,11450,7014,17360c354386,135555,356232,141464,357708,147374v1477,5910,2953,12189,3692,18099c362507,171752,363246,177661,363615,183940v369,6280,369,12189,369,18468c363615,208688,363246,214597,362507,220876v-738,5910,-1846,12189,-3322,18099c357708,244885,356232,250794,354386,256704v-1846,5910,-4061,11450,-6645,16991c345157,279235,342573,284406,339620,289946v-2953,5171,-6276,10342,-9598,15144c326699,309892,323008,314693,318947,319126v-4061,4432,-8121,8864,-12551,12558c301966,335377,297536,339440,292737,343134v-4798,3693,-9598,7018,-14766,9972c272803,356061,267635,359016,262467,361232v-5168,2586,-10705,4802,-16243,6649c240687,369728,235150,371574,229243,372683v-5906,1477,-11443,2216,-17350,2954c205987,376376,200080,376745,194174,377115v-5907,,-11813,,-17719,-370c170548,376376,164642,375637,158735,374529v-5906,-1108,-11812,-2585,-17719,-4063c135110,368620,129572,366773,124035,364557v-5537,-2217,-11075,-4802,-16612,-7388c101886,354215,96718,351260,91550,347935,86382,344611,81213,340918,76414,337224v-4798,-3693,-9598,-7756,-14027,-12189c57957,320603,53527,316171,49466,311739v-4060,-4802,-7752,-9604,-11443,-14775c34331,291793,31009,286622,27686,281451v-3322,-5540,-5906,-11081,-8859,-16621c16243,259289,13659,253380,11813,247470,9598,241560,7752,235651,6276,229741,4799,223831,3322,217552,2584,211642,1477,205363,738,199454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5,739,199342,1477,205248,2585v5907,1109,11813,2586,17720,4063c228874,8495,234411,10342,239949,12558v5537,2216,11074,4802,16611,7387c262098,22900,267266,25855,272434,29179v5168,3325,10336,7018,15135,10712c292368,43584,297167,47647,301597,52080v4430,4432,8860,8864,12920,13296c318578,70178,322270,74980,325961,80151v3692,5171,7014,10342,10336,15513c339620,101204,342573,106745,345157,112285r,xe" filled="f" stroked="f" strokeweight="1.0228mm">
                      <v:stroke joinstyle="miter"/>
                      <v:path arrowok="t" o:connecttype="custom" o:connectlocs="345157,112285;352171,129645;357708,147374;361400,165473;363615,183940;363984,202408;362507,220876;359185,238975;354386,256704;347741,273695;339620,289946;330022,305090;318947,319126;306396,331684;292737,343134;277971,353106;262467,361232;246224,367881;229243,372683;211893,375637;194174,377115;176455,376745;158735,374529;141016,370466;124035,364557;107423,357169;91550,347935;76414,337224;62387,325035;49466,311739;38023,296964;27686,281451;18827,264830;11813,247470;6276,229741;2584,211642;369,193174;0,174706;1477,156239;4799,138140;9598,120411;16243,103420;24364,87169;33962,72025;45037,57989;57588,45431;71246,33981;86012,24008;101517,15882;117760,9234;134740,4432;152091,1477;169810,0;187529,369;205248,2585;222968,6648;239949,12558;256560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27" o:spid="_x0000_s1074" style="position:absolute;left:23559;top:21171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" path="m345157,112285v2584,5540,5168,11450,7014,17360c354386,135555,356232,141464,357708,147374v1477,5910,2953,12189,3692,18099c362507,171752,363246,177661,363615,183940v369,6280,369,12189,369,18468c363984,208688,363246,214597,362507,220876v-738,5910,-1846,12189,-3322,18099c357708,244885,356232,250794,354386,256704v-1846,5910,-4061,11450,-6645,16991c345157,279235,342573,284406,339620,289946v-2953,5171,-6276,10342,-9598,15144c326699,309892,323008,314693,318947,319126v-4061,4432,-8121,8864,-12551,12558c301966,335747,297536,339440,292737,343134v-4798,3693,-9598,7018,-14766,9972c272803,356061,267635,359016,262467,361232v-5168,2586,-10705,4802,-16243,6649c240687,369728,235150,371574,229243,372683v-5906,1477,-11443,2216,-17350,2954c205987,376376,200080,376745,194174,377115v-5907,,-11813,,-17719,-370c170548,376376,164642,375637,158735,374529v-5906,-1108,-11812,-2585,-17719,-4063c135110,368620,129572,366773,124035,364557v-5537,-2217,-11075,-4802,-16612,-7388c101886,354584,96718,351260,91550,347935,86382,344611,81213,340918,76414,337224v-4798,-3693,-9598,-7756,-14027,-12189c57957,320603,53527,316171,49466,311739v-4060,-4802,-7752,-9604,-11443,-14775c34331,291793,31009,286622,27686,281451v-3322,-5540,-5906,-11081,-8859,-16621c16243,259289,13659,253380,11813,247470,9598,241560,7752,235651,6276,229741,4799,223831,3322,217552,2584,211642,1477,205363,738,199454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5,739,199342,1477,205248,2585v5907,1109,11813,2586,17720,4063c228874,8495,234411,10342,239949,12558v5537,2216,11074,4802,16611,7387c262098,22900,267266,25855,272434,29179v5168,3325,10336,7018,15135,10712c292368,43584,297167,47647,301597,52080v4430,4432,8860,8864,12920,13296c318578,70178,322270,74980,325961,80151v3692,5171,7014,10342,10336,15513c339620,101204,342573,106745,345157,112285r,xe" filled="f" stroked="f" strokeweight=".25572mm">
                      <v:stroke endcap="round"/>
                      <v:path arrowok="t" o:connecttype="custom" o:connectlocs="345157,112285;352171,129645;357708,147374;361400,165473;363615,183940;363984,202408;362507,220876;359185,238975;354386,256704;347741,273695;339620,289946;330022,305090;318947,319126;306396,331684;292737,343134;277971,353106;262467,361232;246224,367881;229243,372683;211893,375637;194174,377115;176455,376745;158735,374529;141016,370466;124035,364557;107423,357169;91550,347935;76414,337224;62387,325035;49466,311739;38023,296964;27686,281451;18827,264830;11813,247470;6276,229741;2584,211642;369,193174;0,174706;1477,156239;4799,138140;9598,120411;16243,103420;24364,87169;33962,72025;45037,57989;57588,45431;71246,33981;86012,24008;101517,15882;117760,9234;134740,4432;152091,1477;169810,0;187529,369;205248,2585;222968,6648;239949,12558;256560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28" o:spid="_x0000_s1075" style="position:absolute;left:28392;top:20159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" path="m187806,61683v1477,2955,2584,6279,4061,9603c192974,74610,194081,77565,194820,80889v738,3325,1477,6649,2215,9973c197404,94186,197773,97511,198142,100835v369,3324,369,6648,,9973c198142,114132,197773,117456,197404,120780v-369,3324,-1107,6649,-1846,9973c194820,134077,194081,137032,192974,140356v-1107,3324,-2215,6279,-3691,9234c187806,152545,186329,155500,184853,158455v-1477,2955,-3323,5540,-5168,8126c177839,169166,175624,171752,173778,174337v-2215,2586,-4430,4802,-6644,7018c164918,183571,162334,185787,159750,187634v-2584,1847,-5168,3693,-8121,5540c149045,194652,146092,196499,143139,197607v-2954,1477,-5907,2585,-8860,3693c131326,202408,128003,203147,125050,203886v-2953,738,-6276,1477,-9598,1847c112130,206102,109177,206471,105854,206471v-3322,,-6645,,-9598,-369c92934,205733,89611,205363,86658,204994v-3322,-739,-6275,-1478,-9598,-2216c73738,202039,70785,200931,67832,199453v-2954,-1108,-6276,-2585,-9229,-4063c55649,193913,52696,192066,50112,190219v-2953,-1846,-5537,-3693,-8121,-5909c39407,182094,36823,179877,34239,177661v-2584,-2216,-4799,-4801,-7014,-7387c25010,167689,22795,165103,20949,162148v-1845,-2585,-3691,-5540,-5537,-8495c13566,150698,12090,147743,10613,144788,9137,141833,8029,138509,6552,135185,5445,131861,4337,128906,3599,125582v-738,-3324,-1476,-6649,-2215,-9973c1015,112285,646,108961,277,105636v-369,-3324,-369,-6648,,-9972c646,92340,646,89015,1015,85691v369,-3324,1108,-6648,1846,-9973c3599,72394,4337,69439,5445,66115,6552,62791,7660,59836,9137,56881v1476,-2955,2953,-5910,4429,-8864c15043,45062,16889,42476,18734,39891v1846,-2586,4061,-5171,5907,-7757c26856,29549,29071,27332,31286,25116v2214,-2216,4798,-4432,7383,-6279c41253,16990,43837,15144,46790,13297v2584,-1478,5537,-3324,8491,-4432c58234,7387,61187,6279,64140,5171,67093,4063,70416,3324,73369,2585,76322,1847,79644,1108,82967,739,86289,369,89242,,92565,v3322,,6644,,9598,369c105485,739,108807,1108,111761,1477v3322,739,6275,1478,9597,2217c124681,4432,127634,5540,130587,7018v2954,1108,6276,2585,9229,4063c142769,12558,145723,14405,148307,16252v2953,1846,5537,3693,8121,5909c159012,24378,161596,26594,164180,28810v2584,2216,4799,4802,7014,7387c173409,38783,175624,41368,177470,44323v1845,2585,3691,5540,5537,8495c184853,55404,186329,58359,187806,61683r,xe" filled="f" stroked="f" strokeweight="1.0228mm">
                      <v:stroke joinstyle="miter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0,187634;151629,193174;143139,197607;134279,201300;125050,203886;115452,205733;105854,206471;96256,206102;86658,204994;77060,202778;67832,199453;58603,195390;50112,190219;41991,184310;34239,177661;27225,170274;20949,162148;15412,153653;10613,144788;6552,135185;3599,125582;1384,115609;277,105636;277,95664;1015,85691;2861,75718;5445,66115;9137,56881;13566,48017;18734,39891;24641,32134;31286,25116;38669,18837;46790,13297;55281,8865;64140,5171;73369,2585;82967,739;92565,0;102163,369;111761,1477;121358,3694;130587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29" o:spid="_x0000_s1076" style="position:absolute;left:28392;top:20159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" path="m187806,61683v1477,2955,2584,6279,4061,9603c192974,74610,194081,77565,194820,80889v738,3325,1477,6649,2215,9973c197404,94186,197773,97511,198142,100835v369,3324,369,6648,,9973c198142,114132,197773,117456,197404,120780v-369,3324,-1107,6649,-1846,9973c194820,134077,194081,137032,192974,140356v-1107,3324,-2215,6279,-3691,9234c187806,152545,186329,155500,184853,158455v-1477,2955,-3323,5540,-5168,8126c177839,169166,175624,171752,173778,174337v-2215,2586,-4430,4802,-6644,7018c164918,183571,162334,185787,159750,187634v-2584,1847,-5168,3693,-8121,5540c149045,194652,146092,196499,143139,197607v-2954,1477,-5907,2585,-8860,3693c131326,202408,128003,203147,125050,203886v-2953,738,-6276,1477,-9598,1847c112130,206102,109177,206471,105854,206471v-3322,,-6645,,-9598,-369c92934,205733,89611,205363,86658,204994v-3322,-739,-6275,-1478,-9598,-2216c73738,202039,70785,200931,67832,199453v-2954,-1108,-6276,-2585,-9229,-4063c55649,193913,52696,192066,50112,190219v-2953,-1846,-5537,-3693,-8121,-5909c39407,182094,36823,179877,34239,177661v-2584,-2216,-4799,-4801,-7014,-7387c25010,167689,22795,165103,20949,162148v-1845,-2585,-3691,-5540,-5537,-8495c13566,150698,12090,147743,10613,144788,9137,141833,8029,138509,6552,135185,5445,131861,4337,128906,3599,125582v-738,-3324,-1476,-6649,-2215,-9973c1015,112285,646,108961,277,105636v-369,-3324,-369,-6648,,-9972c277,92340,646,89015,1015,85691v369,-3324,1108,-6648,1846,-9973c3599,72394,4337,69439,5445,66115,6552,62791,7660,59836,9137,56881v1476,-2955,2953,-5910,4429,-8864c15043,45062,16889,42476,18734,39891v1846,-2586,4061,-5171,5907,-7757c26856,29549,29071,27332,31286,25116v2214,-2216,4798,-4432,7383,-6279c41253,16990,43837,15144,46790,13297v2584,-1478,5537,-3324,8491,-4432c58234,7387,61187,6279,64140,5171,67093,4063,70416,3324,73369,2585,76322,1847,79644,1108,82967,739,86289,369,89242,,92565,v3322,,6644,,9598,369c105485,739,108807,1108,111761,1477v3322,739,6275,1478,9597,2217c124681,4432,127634,5540,130587,7018v2954,1108,6276,2585,9229,4063c142769,12558,145723,14405,148307,16252v2953,1846,5537,3693,8121,5909c159012,24378,161596,26594,164180,28810v2584,2216,4799,4802,7014,7387c173409,38783,175624,41368,177470,44323v1845,2955,3691,5540,5537,8495c184853,55404,186329,58359,187806,61683r,xe" filled="f" stroked="f" strokeweight=".25572mm">
                      <v:stroke endcap="round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0,187634;151629,193174;143139,197607;134279,201300;125050,203886;115452,205733;105854,206471;96256,206102;86658,204994;77060,202778;67832,199453;58603,195390;50112,190219;41991,184310;34239,177661;27225,170274;20949,162148;15412,153653;10613,144788;6552,135185;3599,125582;1384,115609;277,105636;277,95664;1015,85691;2861,75718;5445,66115;9137,56881;13566,48017;18734,39891;24641,32134;31286,25116;38669,18837;46790,13297;55281,8865;64140,5171;73369,2585;82967,739;92565,0;102163,369;111761,1477;121358,3694;130587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</v:group>
                </w:pict>
              </mc:Fallback>
            </mc:AlternateContent>
          </w:r>
          <w:r w:rsidR="00E94E0D" w:rsidRPr="00FA21AC">
            <w:rPr>
              <w:rFonts w:ascii="Arial Narrow" w:hAnsi="Arial Narrow"/>
            </w:rPr>
            <w:t>Kraljeviča Marka ulica 14</w:t>
          </w:r>
        </w:p>
        <w:p w14:paraId="1633E3F9" w14:textId="77777777" w:rsidR="0048632F" w:rsidRPr="00FA21AC" w:rsidRDefault="00B6048C" w:rsidP="0048632F">
          <w:pPr>
            <w:pStyle w:val="Glava"/>
            <w:jc w:val="center"/>
            <w:rPr>
              <w:rFonts w:ascii="Arial Narrow" w:hAnsi="Arial Narrow"/>
            </w:rPr>
          </w:pPr>
          <w:r w:rsidRPr="00FA21AC">
            <w:rPr>
              <w:rFonts w:ascii="Arial Narrow" w:hAnsi="Arial Narrow"/>
            </w:rPr>
            <w:t>2</w:t>
          </w:r>
          <w:r w:rsidR="00E94E0D" w:rsidRPr="00FA21AC">
            <w:rPr>
              <w:rFonts w:ascii="Arial Narrow" w:hAnsi="Arial Narrow"/>
            </w:rPr>
            <w:t>000 Maribor</w:t>
          </w:r>
          <w:r w:rsidR="0048632F" w:rsidRPr="00FA21AC">
            <w:rPr>
              <w:rFonts w:ascii="Arial Narrow" w:hAnsi="Arial Narrow"/>
            </w:rPr>
            <w:t>, Slovenija</w:t>
          </w:r>
        </w:p>
        <w:p w14:paraId="5FBD7B88" w14:textId="20339F24" w:rsidR="0048632F" w:rsidRPr="00FA21AC" w:rsidRDefault="0048632F" w:rsidP="0048632F">
          <w:pPr>
            <w:pStyle w:val="Glava"/>
            <w:jc w:val="center"/>
            <w:rPr>
              <w:rFonts w:ascii="Arial Narrow" w:hAnsi="Arial Narrow"/>
            </w:rPr>
          </w:pPr>
          <w:r w:rsidRPr="00FA21AC">
            <w:rPr>
              <w:rFonts w:ascii="Arial Narrow" w:hAnsi="Arial Narrow"/>
              <w:noProof/>
            </w:rPr>
            <w:drawing>
              <wp:anchor distT="0" distB="0" distL="114300" distR="114300" simplePos="0" relativeHeight="251659776" behindDoc="0" locked="0" layoutInCell="1" allowOverlap="1" wp14:anchorId="1D39A4D7" wp14:editId="2ADE7F70">
                <wp:simplePos x="0" y="0"/>
                <wp:positionH relativeFrom="column">
                  <wp:posOffset>2328175</wp:posOffset>
                </wp:positionH>
                <wp:positionV relativeFrom="paragraph">
                  <wp:posOffset>3810</wp:posOffset>
                </wp:positionV>
                <wp:extent cx="161925" cy="165100"/>
                <wp:effectExtent l="0" t="0" r="9525" b="6350"/>
                <wp:wrapNone/>
                <wp:docPr id="13" name="Slika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V="1">
                          <a:off x="0" y="0"/>
                          <a:ext cx="161925" cy="165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830DE7" w:rsidRPr="00FA21AC">
            <w:t xml:space="preserve">     </w:t>
          </w:r>
          <w:hyperlink r:id="rId10" w:history="1">
            <w:r w:rsidRPr="00FA21AC">
              <w:rPr>
                <w:rStyle w:val="Hiperpovezava"/>
                <w:rFonts w:ascii="Arial Narrow" w:hAnsi="Arial Narrow"/>
              </w:rPr>
              <w:t>info@masterplan.si</w:t>
            </w:r>
          </w:hyperlink>
        </w:p>
        <w:p w14:paraId="0338F377" w14:textId="2EAD5396" w:rsidR="0048632F" w:rsidRPr="00FA21AC" w:rsidRDefault="0048632F" w:rsidP="0048632F">
          <w:pPr>
            <w:pStyle w:val="Glava"/>
            <w:jc w:val="center"/>
            <w:rPr>
              <w:rFonts w:ascii="Arial Narrow" w:hAnsi="Arial Narrow"/>
            </w:rPr>
          </w:pPr>
          <w:r w:rsidRPr="00FA21AC">
            <w:rPr>
              <w:rFonts w:ascii="Arial Narrow" w:hAnsi="Arial Narrow"/>
              <w:noProof/>
            </w:rPr>
            <w:drawing>
              <wp:anchor distT="0" distB="0" distL="114300" distR="114300" simplePos="0" relativeHeight="251660800" behindDoc="0" locked="0" layoutInCell="1" allowOverlap="1" wp14:anchorId="02CBBBDF" wp14:editId="34CBBFFC">
                <wp:simplePos x="0" y="0"/>
                <wp:positionH relativeFrom="column">
                  <wp:posOffset>2330715</wp:posOffset>
                </wp:positionH>
                <wp:positionV relativeFrom="paragraph">
                  <wp:posOffset>9525</wp:posOffset>
                </wp:positionV>
                <wp:extent cx="162000" cy="172800"/>
                <wp:effectExtent l="0" t="0" r="9525" b="0"/>
                <wp:wrapNone/>
                <wp:docPr id="14" name="Slika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000" cy="172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830DE7" w:rsidRPr="00FA21AC">
            <w:t xml:space="preserve">     </w:t>
          </w:r>
          <w:hyperlink r:id="rId12" w:history="1">
            <w:r w:rsidRPr="00FA21AC">
              <w:rPr>
                <w:rStyle w:val="Hiperpovezava"/>
                <w:rFonts w:ascii="Arial Narrow" w:hAnsi="Arial Narrow"/>
              </w:rPr>
              <w:t>www.masterplan.si</w:t>
            </w:r>
          </w:hyperlink>
        </w:p>
        <w:p w14:paraId="3AE0D4A7" w14:textId="77777777" w:rsidR="0048632F" w:rsidRPr="00FA21AC" w:rsidRDefault="0048632F" w:rsidP="00B5054D">
          <w:pPr>
            <w:jc w:val="center"/>
          </w:pPr>
        </w:p>
        <w:p w14:paraId="5E4ADBE4" w14:textId="77777777" w:rsidR="0048632F" w:rsidRPr="00FA21AC" w:rsidRDefault="0048632F"/>
        <w:p w14:paraId="78E2A6C5" w14:textId="77777777" w:rsidR="0048632F" w:rsidRPr="00FA21AC" w:rsidRDefault="0048632F"/>
        <w:p w14:paraId="2A24D7D1" w14:textId="77777777" w:rsidR="0048632F" w:rsidRPr="00FA21AC" w:rsidRDefault="0048632F"/>
        <w:p w14:paraId="62783754" w14:textId="77777777" w:rsidR="0048632F" w:rsidRPr="00FA21AC" w:rsidRDefault="0048632F"/>
        <w:p w14:paraId="38EF7984" w14:textId="77777777" w:rsidR="0048632F" w:rsidRPr="00FA21AC" w:rsidRDefault="0048632F"/>
        <w:p w14:paraId="56159B49" w14:textId="77777777" w:rsidR="0048632F" w:rsidRPr="00FA21AC" w:rsidRDefault="0048632F" w:rsidP="00A459C2">
          <w:pPr>
            <w:jc w:val="center"/>
            <w:rPr>
              <w:b/>
              <w:sz w:val="32"/>
              <w:szCs w:val="32"/>
            </w:rPr>
          </w:pPr>
        </w:p>
        <w:p w14:paraId="2E11A2B4" w14:textId="77777777" w:rsidR="0048632F" w:rsidRPr="00FA21AC" w:rsidRDefault="0048632F" w:rsidP="00A459C2">
          <w:pPr>
            <w:jc w:val="center"/>
            <w:rPr>
              <w:b/>
              <w:sz w:val="32"/>
              <w:szCs w:val="32"/>
            </w:rPr>
          </w:pPr>
        </w:p>
        <w:p w14:paraId="759B91BA" w14:textId="77777777" w:rsidR="001A1E14" w:rsidRPr="00FA21AC" w:rsidRDefault="001A1E14" w:rsidP="00A459C2">
          <w:pPr>
            <w:jc w:val="center"/>
            <w:rPr>
              <w:b/>
              <w:sz w:val="32"/>
              <w:szCs w:val="32"/>
            </w:rPr>
          </w:pPr>
        </w:p>
        <w:p w14:paraId="6AB67DE3" w14:textId="77777777" w:rsidR="00D30967" w:rsidRPr="004A5AB3" w:rsidRDefault="00D30967" w:rsidP="00D30967">
          <w:pPr>
            <w:jc w:val="center"/>
            <w:rPr>
              <w:b/>
              <w:sz w:val="32"/>
              <w:szCs w:val="32"/>
            </w:rPr>
          </w:pPr>
          <w:r w:rsidRPr="004A5AB3">
            <w:rPr>
              <w:b/>
              <w:sz w:val="32"/>
              <w:szCs w:val="32"/>
            </w:rPr>
            <w:t xml:space="preserve">ELABORAT LOKACIJSKE PREVERITVE </w:t>
          </w:r>
        </w:p>
        <w:p w14:paraId="76085709" w14:textId="766A0BF1" w:rsidR="00D30967" w:rsidRPr="0009176F" w:rsidRDefault="00D30967" w:rsidP="00D30967">
          <w:pPr>
            <w:tabs>
              <w:tab w:val="left" w:pos="1701"/>
            </w:tabs>
            <w:jc w:val="center"/>
            <w:rPr>
              <w:b/>
              <w:sz w:val="32"/>
              <w:szCs w:val="32"/>
            </w:rPr>
          </w:pPr>
          <w:r w:rsidRPr="0009176F">
            <w:rPr>
              <w:b/>
              <w:sz w:val="32"/>
              <w:szCs w:val="32"/>
            </w:rPr>
            <w:t xml:space="preserve">ZA </w:t>
          </w:r>
          <w:r w:rsidR="00C836FD">
            <w:rPr>
              <w:b/>
              <w:sz w:val="32"/>
              <w:szCs w:val="32"/>
            </w:rPr>
            <w:t>DOLOČITEV OBSEGA</w:t>
          </w:r>
          <w:r w:rsidRPr="0009176F">
            <w:rPr>
              <w:b/>
              <w:sz w:val="32"/>
              <w:szCs w:val="32"/>
            </w:rPr>
            <w:t xml:space="preserve"> STAVBNEGA ZEMLJIŠČA</w:t>
          </w:r>
        </w:p>
        <w:p w14:paraId="38FFF1DA" w14:textId="48A22826" w:rsidR="00D30967" w:rsidRPr="004A5AB3" w:rsidRDefault="00D30967" w:rsidP="00D30967">
          <w:pPr>
            <w:tabs>
              <w:tab w:val="left" w:pos="1701"/>
            </w:tabs>
            <w:jc w:val="center"/>
            <w:rPr>
              <w:b/>
              <w:sz w:val="32"/>
              <w:szCs w:val="32"/>
            </w:rPr>
          </w:pPr>
          <w:r w:rsidRPr="004A5AB3">
            <w:rPr>
              <w:b/>
              <w:sz w:val="32"/>
              <w:szCs w:val="32"/>
            </w:rPr>
            <w:t xml:space="preserve">V DELU ENOTE UREJANJA PROSTORA Z OZNAKO </w:t>
          </w:r>
          <w:r>
            <w:rPr>
              <w:b/>
              <w:sz w:val="32"/>
              <w:szCs w:val="32"/>
            </w:rPr>
            <w:t>HC04</w:t>
          </w:r>
        </w:p>
        <w:p w14:paraId="4DEDFC28" w14:textId="77777777" w:rsidR="00D30967" w:rsidRPr="004A5AB3" w:rsidRDefault="00D30967" w:rsidP="00D30967">
          <w:pPr>
            <w:tabs>
              <w:tab w:val="left" w:pos="1701"/>
            </w:tabs>
            <w:jc w:val="center"/>
            <w:rPr>
              <w:rFonts w:ascii="Arial" w:hAnsi="Arial" w:cs="Arial"/>
              <w:b/>
              <w:bCs/>
              <w:sz w:val="32"/>
              <w:szCs w:val="32"/>
              <w:highlight w:val="yellow"/>
            </w:rPr>
          </w:pPr>
          <w:r w:rsidRPr="004A5AB3">
            <w:rPr>
              <w:b/>
              <w:sz w:val="32"/>
              <w:szCs w:val="32"/>
            </w:rPr>
            <w:t xml:space="preserve">V OBČINI </w:t>
          </w:r>
          <w:r>
            <w:rPr>
              <w:b/>
              <w:sz w:val="32"/>
              <w:szCs w:val="32"/>
            </w:rPr>
            <w:t>CIRKULANE</w:t>
          </w:r>
        </w:p>
        <w:p w14:paraId="4A204902" w14:textId="77777777" w:rsidR="00FA21AC" w:rsidRPr="00FA21AC" w:rsidRDefault="00FA21AC" w:rsidP="00FA21AC">
          <w:pPr>
            <w:jc w:val="center"/>
            <w:rPr>
              <w:b/>
              <w:sz w:val="32"/>
              <w:szCs w:val="32"/>
            </w:rPr>
          </w:pPr>
        </w:p>
        <w:p w14:paraId="6B075166" w14:textId="5BCF76CD" w:rsidR="0048632F" w:rsidRPr="00FA21AC" w:rsidRDefault="0045423D" w:rsidP="00135C0D">
          <w:pPr>
            <w:jc w:val="center"/>
            <w:rPr>
              <w:b/>
              <w:sz w:val="44"/>
              <w:szCs w:val="44"/>
            </w:rPr>
          </w:pPr>
          <w:sdt>
            <w:sdtPr>
              <w:rPr>
                <w:b/>
                <w:sz w:val="44"/>
                <w:szCs w:val="44"/>
              </w:rPr>
              <w:alias w:val="Pripombe"/>
              <w:tag w:val=""/>
              <w:id w:val="-633027766"/>
              <w:placeholder>
                <w:docPart w:val="5964B67A4E884D20944BB4AC974AA90F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331124" w:rsidRPr="00FA21AC">
                <w:rPr>
                  <w:b/>
                  <w:sz w:val="44"/>
                  <w:szCs w:val="44"/>
                </w:rPr>
                <w:t>POROČILO O SODELOVANJU Z JAVNOSTJO</w:t>
              </w:r>
            </w:sdtContent>
          </w:sdt>
        </w:p>
        <w:p w14:paraId="12CA9B49" w14:textId="77777777" w:rsidR="0048632F" w:rsidRPr="00FA21AC" w:rsidRDefault="0048632F" w:rsidP="00A459C2">
          <w:pPr>
            <w:jc w:val="center"/>
            <w:rPr>
              <w:b/>
              <w:sz w:val="44"/>
              <w:szCs w:val="44"/>
            </w:rPr>
          </w:pPr>
        </w:p>
        <w:p w14:paraId="71C857EC" w14:textId="77777777" w:rsidR="0048632F" w:rsidRPr="00FA21AC" w:rsidRDefault="0048632F" w:rsidP="00A459C2">
          <w:pPr>
            <w:jc w:val="center"/>
            <w:rPr>
              <w:b/>
              <w:sz w:val="44"/>
              <w:szCs w:val="44"/>
            </w:rPr>
          </w:pPr>
        </w:p>
        <w:p w14:paraId="2DE1FBCA" w14:textId="77777777" w:rsidR="0048632F" w:rsidRPr="00FA21AC" w:rsidRDefault="0048632F" w:rsidP="00A459C2">
          <w:pPr>
            <w:jc w:val="center"/>
            <w:rPr>
              <w:b/>
              <w:sz w:val="44"/>
              <w:szCs w:val="44"/>
            </w:rPr>
          </w:pPr>
        </w:p>
        <w:p w14:paraId="05E4DED2" w14:textId="77777777" w:rsidR="000F0CAD" w:rsidRPr="00FA21AC" w:rsidRDefault="000F0CAD" w:rsidP="00A459C2">
          <w:pPr>
            <w:jc w:val="center"/>
            <w:rPr>
              <w:b/>
              <w:sz w:val="44"/>
              <w:szCs w:val="44"/>
            </w:rPr>
          </w:pPr>
        </w:p>
        <w:p w14:paraId="7E006173" w14:textId="77777777" w:rsidR="0048632F" w:rsidRPr="00FA21AC" w:rsidRDefault="0048632F" w:rsidP="00A459C2">
          <w:pPr>
            <w:jc w:val="center"/>
            <w:rPr>
              <w:b/>
              <w:sz w:val="44"/>
              <w:szCs w:val="44"/>
            </w:rPr>
          </w:pPr>
        </w:p>
        <w:p w14:paraId="6FA77C6C" w14:textId="6FE06597" w:rsidR="0048632F" w:rsidRPr="00FA21AC" w:rsidRDefault="0048632F" w:rsidP="00A459C2">
          <w:pPr>
            <w:jc w:val="center"/>
            <w:rPr>
              <w:b/>
              <w:sz w:val="44"/>
              <w:szCs w:val="44"/>
            </w:rPr>
          </w:pPr>
        </w:p>
        <w:p w14:paraId="075D40FC" w14:textId="125C76B8" w:rsidR="0048632F" w:rsidRPr="00FA21AC" w:rsidRDefault="0048632F" w:rsidP="00A459C2">
          <w:pPr>
            <w:jc w:val="center"/>
            <w:rPr>
              <w:b/>
              <w:sz w:val="44"/>
              <w:szCs w:val="44"/>
            </w:rPr>
          </w:pPr>
        </w:p>
        <w:p w14:paraId="1F92BFDE" w14:textId="2843A492" w:rsidR="0048632F" w:rsidRPr="00FA21AC" w:rsidRDefault="00E179E9" w:rsidP="00A459C2">
          <w:pPr>
            <w:jc w:val="center"/>
            <w:rPr>
              <w:b/>
              <w:sz w:val="44"/>
              <w:szCs w:val="44"/>
            </w:rPr>
          </w:pPr>
          <w:r w:rsidRPr="00FA21AC">
            <w:rPr>
              <w:b/>
              <w:noProof/>
              <w:color w:val="C5E0B3" w:themeColor="accent6" w:themeTint="66"/>
              <w:sz w:val="44"/>
              <w:szCs w:val="44"/>
            </w:rPr>
            <mc:AlternateContent>
              <mc:Choice Requires="wpg">
                <w:drawing>
                  <wp:anchor distT="0" distB="0" distL="114300" distR="114300" simplePos="0" relativeHeight="251655680" behindDoc="1" locked="0" layoutInCell="1" allowOverlap="1" wp14:anchorId="74C375C9" wp14:editId="6384866B">
                    <wp:simplePos x="0" y="0"/>
                    <wp:positionH relativeFrom="column">
                      <wp:posOffset>-2231390</wp:posOffset>
                    </wp:positionH>
                    <wp:positionV relativeFrom="paragraph">
                      <wp:posOffset>307758</wp:posOffset>
                    </wp:positionV>
                    <wp:extent cx="4029075" cy="4117340"/>
                    <wp:effectExtent l="0" t="0" r="0" b="0"/>
                    <wp:wrapNone/>
                    <wp:docPr id="63" name="Grafika 1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4029075" cy="4117340"/>
                              <a:chOff x="5516" y="5882"/>
                              <a:chExt cx="4029401" cy="4117484"/>
                            </a:xfrm>
                            <a:solidFill>
                              <a:srgbClr val="6D9292">
                                <a:alpha val="20000"/>
                              </a:srgbClr>
                            </a:solidFill>
                          </wpg:grpSpPr>
                          <wps:wsp>
                            <wps:cNvPr id="64" name="Prostoročno: oblika 64"/>
                            <wps:cNvSpPr/>
                            <wps:spPr>
                              <a:xfrm>
                                <a:off x="5516" y="1179505"/>
                                <a:ext cx="264540" cy="274041"/>
                              </a:xfrm>
                              <a:custGeom>
                                <a:avLst/>
                                <a:gdLst>
                                  <a:gd name="connsiteX0" fmla="*/ 250443 w 264540"/>
                                  <a:gd name="connsiteY0" fmla="*/ 82360 h 274041"/>
                                  <a:gd name="connsiteX1" fmla="*/ 255837 w 264540"/>
                                  <a:gd name="connsiteY1" fmla="*/ 95106 h 274041"/>
                                  <a:gd name="connsiteX2" fmla="*/ 259760 w 264540"/>
                                  <a:gd name="connsiteY2" fmla="*/ 107852 h 274041"/>
                                  <a:gd name="connsiteX3" fmla="*/ 262702 w 264540"/>
                                  <a:gd name="connsiteY3" fmla="*/ 121088 h 274041"/>
                                  <a:gd name="connsiteX4" fmla="*/ 264173 w 264540"/>
                                  <a:gd name="connsiteY4" fmla="*/ 134324 h 274041"/>
                                  <a:gd name="connsiteX5" fmla="*/ 264173 w 264540"/>
                                  <a:gd name="connsiteY5" fmla="*/ 147561 h 274041"/>
                                  <a:gd name="connsiteX6" fmla="*/ 263192 w 264540"/>
                                  <a:gd name="connsiteY6" fmla="*/ 160797 h 274041"/>
                                  <a:gd name="connsiteX7" fmla="*/ 260740 w 264540"/>
                                  <a:gd name="connsiteY7" fmla="*/ 174034 h 274041"/>
                                  <a:gd name="connsiteX8" fmla="*/ 257308 w 264540"/>
                                  <a:gd name="connsiteY8" fmla="*/ 186780 h 274041"/>
                                  <a:gd name="connsiteX9" fmla="*/ 252405 w 264540"/>
                                  <a:gd name="connsiteY9" fmla="*/ 199036 h 274041"/>
                                  <a:gd name="connsiteX10" fmla="*/ 246520 w 264540"/>
                                  <a:gd name="connsiteY10" fmla="*/ 210801 h 274041"/>
                                  <a:gd name="connsiteX11" fmla="*/ 239656 w 264540"/>
                                  <a:gd name="connsiteY11" fmla="*/ 221586 h 274041"/>
                                  <a:gd name="connsiteX12" fmla="*/ 231810 w 264540"/>
                                  <a:gd name="connsiteY12" fmla="*/ 231881 h 274041"/>
                                  <a:gd name="connsiteX13" fmla="*/ 222984 w 264540"/>
                                  <a:gd name="connsiteY13" fmla="*/ 241196 h 274041"/>
                                  <a:gd name="connsiteX14" fmla="*/ 213177 w 264540"/>
                                  <a:gd name="connsiteY14" fmla="*/ 249530 h 274041"/>
                                  <a:gd name="connsiteX15" fmla="*/ 202389 w 264540"/>
                                  <a:gd name="connsiteY15" fmla="*/ 256883 h 274041"/>
                                  <a:gd name="connsiteX16" fmla="*/ 190621 w 264540"/>
                                  <a:gd name="connsiteY16" fmla="*/ 262276 h 274041"/>
                                  <a:gd name="connsiteX17" fmla="*/ 178853 w 264540"/>
                                  <a:gd name="connsiteY17" fmla="*/ 267178 h 274041"/>
                                  <a:gd name="connsiteX18" fmla="*/ 166594 w 264540"/>
                                  <a:gd name="connsiteY18" fmla="*/ 270610 h 274041"/>
                                  <a:gd name="connsiteX19" fmla="*/ 153845 w 264540"/>
                                  <a:gd name="connsiteY19" fmla="*/ 273061 h 274041"/>
                                  <a:gd name="connsiteX20" fmla="*/ 141096 w 264540"/>
                                  <a:gd name="connsiteY20" fmla="*/ 274041 h 274041"/>
                                  <a:gd name="connsiteX21" fmla="*/ 128348 w 264540"/>
                                  <a:gd name="connsiteY21" fmla="*/ 273551 h 274041"/>
                                  <a:gd name="connsiteX22" fmla="*/ 115599 w 264540"/>
                                  <a:gd name="connsiteY22" fmla="*/ 272081 h 274041"/>
                                  <a:gd name="connsiteX23" fmla="*/ 102850 w 264540"/>
                                  <a:gd name="connsiteY23" fmla="*/ 269139 h 274041"/>
                                  <a:gd name="connsiteX24" fmla="*/ 90591 w 264540"/>
                                  <a:gd name="connsiteY24" fmla="*/ 264727 h 274041"/>
                                  <a:gd name="connsiteX25" fmla="*/ 78332 w 264540"/>
                                  <a:gd name="connsiteY25" fmla="*/ 259334 h 274041"/>
                                  <a:gd name="connsiteX26" fmla="*/ 67055 w 264540"/>
                                  <a:gd name="connsiteY26" fmla="*/ 252471 h 274041"/>
                                  <a:gd name="connsiteX27" fmla="*/ 56267 w 264540"/>
                                  <a:gd name="connsiteY27" fmla="*/ 244627 h 274041"/>
                                  <a:gd name="connsiteX28" fmla="*/ 45479 w 264540"/>
                                  <a:gd name="connsiteY28" fmla="*/ 235803 h 274041"/>
                                  <a:gd name="connsiteX29" fmla="*/ 36163 w 264540"/>
                                  <a:gd name="connsiteY29" fmla="*/ 225998 h 274041"/>
                                  <a:gd name="connsiteX30" fmla="*/ 27827 w 264540"/>
                                  <a:gd name="connsiteY30" fmla="*/ 215213 h 274041"/>
                                  <a:gd name="connsiteX31" fmla="*/ 20472 w 264540"/>
                                  <a:gd name="connsiteY31" fmla="*/ 203938 h 274041"/>
                                  <a:gd name="connsiteX32" fmla="*/ 14097 w 264540"/>
                                  <a:gd name="connsiteY32" fmla="*/ 192172 h 274041"/>
                                  <a:gd name="connsiteX33" fmla="*/ 8704 w 264540"/>
                                  <a:gd name="connsiteY33" fmla="*/ 179426 h 274041"/>
                                  <a:gd name="connsiteX34" fmla="*/ 4781 w 264540"/>
                                  <a:gd name="connsiteY34" fmla="*/ 166680 h 274041"/>
                                  <a:gd name="connsiteX35" fmla="*/ 1839 w 264540"/>
                                  <a:gd name="connsiteY35" fmla="*/ 153444 h 274041"/>
                                  <a:gd name="connsiteX36" fmla="*/ 368 w 264540"/>
                                  <a:gd name="connsiteY36" fmla="*/ 140207 h 274041"/>
                                  <a:gd name="connsiteX37" fmla="*/ 368 w 264540"/>
                                  <a:gd name="connsiteY37" fmla="*/ 126971 h 274041"/>
                                  <a:gd name="connsiteX38" fmla="*/ 1348 w 264540"/>
                                  <a:gd name="connsiteY38" fmla="*/ 113735 h 274041"/>
                                  <a:gd name="connsiteX39" fmla="*/ 3800 w 264540"/>
                                  <a:gd name="connsiteY39" fmla="*/ 100498 h 274041"/>
                                  <a:gd name="connsiteX40" fmla="*/ 7233 w 264540"/>
                                  <a:gd name="connsiteY40" fmla="*/ 87752 h 274041"/>
                                  <a:gd name="connsiteX41" fmla="*/ 12136 w 264540"/>
                                  <a:gd name="connsiteY41" fmla="*/ 75496 h 274041"/>
                                  <a:gd name="connsiteX42" fmla="*/ 18020 w 264540"/>
                                  <a:gd name="connsiteY42" fmla="*/ 63731 h 274041"/>
                                  <a:gd name="connsiteX43" fmla="*/ 24885 w 264540"/>
                                  <a:gd name="connsiteY43" fmla="*/ 52945 h 274041"/>
                                  <a:gd name="connsiteX44" fmla="*/ 32730 w 264540"/>
                                  <a:gd name="connsiteY44" fmla="*/ 42650 h 274041"/>
                                  <a:gd name="connsiteX45" fmla="*/ 41557 w 264540"/>
                                  <a:gd name="connsiteY45" fmla="*/ 33336 h 274041"/>
                                  <a:gd name="connsiteX46" fmla="*/ 51364 w 264540"/>
                                  <a:gd name="connsiteY46" fmla="*/ 25002 h 274041"/>
                                  <a:gd name="connsiteX47" fmla="*/ 62151 w 264540"/>
                                  <a:gd name="connsiteY47" fmla="*/ 17648 h 274041"/>
                                  <a:gd name="connsiteX48" fmla="*/ 73429 w 264540"/>
                                  <a:gd name="connsiteY48" fmla="*/ 11766 h 274041"/>
                                  <a:gd name="connsiteX49" fmla="*/ 85197 w 264540"/>
                                  <a:gd name="connsiteY49" fmla="*/ 6863 h 274041"/>
                                  <a:gd name="connsiteX50" fmla="*/ 97456 w 264540"/>
                                  <a:gd name="connsiteY50" fmla="*/ 3432 h 274041"/>
                                  <a:gd name="connsiteX51" fmla="*/ 110205 w 264540"/>
                                  <a:gd name="connsiteY51" fmla="*/ 980 h 274041"/>
                                  <a:gd name="connsiteX52" fmla="*/ 122954 w 264540"/>
                                  <a:gd name="connsiteY52" fmla="*/ 0 h 274041"/>
                                  <a:gd name="connsiteX53" fmla="*/ 135703 w 264540"/>
                                  <a:gd name="connsiteY53" fmla="*/ 490 h 274041"/>
                                  <a:gd name="connsiteX54" fmla="*/ 148452 w 264540"/>
                                  <a:gd name="connsiteY54" fmla="*/ 1961 h 274041"/>
                                  <a:gd name="connsiteX55" fmla="*/ 161201 w 264540"/>
                                  <a:gd name="connsiteY55" fmla="*/ 4902 h 274041"/>
                                  <a:gd name="connsiteX56" fmla="*/ 173459 w 264540"/>
                                  <a:gd name="connsiteY56" fmla="*/ 9314 h 274041"/>
                                  <a:gd name="connsiteX57" fmla="*/ 185718 w 264540"/>
                                  <a:gd name="connsiteY57" fmla="*/ 14707 h 274041"/>
                                  <a:gd name="connsiteX58" fmla="*/ 196996 w 264540"/>
                                  <a:gd name="connsiteY58" fmla="*/ 21570 h 274041"/>
                                  <a:gd name="connsiteX59" fmla="*/ 207783 w 264540"/>
                                  <a:gd name="connsiteY59" fmla="*/ 29414 h 274041"/>
                                  <a:gd name="connsiteX60" fmla="*/ 218080 w 264540"/>
                                  <a:gd name="connsiteY60" fmla="*/ 38238 h 274041"/>
                                  <a:gd name="connsiteX61" fmla="*/ 227397 w 264540"/>
                                  <a:gd name="connsiteY61" fmla="*/ 48043 h 274041"/>
                                  <a:gd name="connsiteX62" fmla="*/ 235733 w 264540"/>
                                  <a:gd name="connsiteY62" fmla="*/ 58828 h 274041"/>
                                  <a:gd name="connsiteX63" fmla="*/ 243088 w 264540"/>
                                  <a:gd name="connsiteY63" fmla="*/ 70104 h 274041"/>
                                  <a:gd name="connsiteX64" fmla="*/ 250443 w 264540"/>
                                  <a:gd name="connsiteY64" fmla="*/ 82360 h 274041"/>
                                  <a:gd name="connsiteX65" fmla="*/ 250443 w 264540"/>
                                  <a:gd name="connsiteY65" fmla="*/ 82360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4540" h="274041">
                                    <a:moveTo>
                                      <a:pt x="250443" y="82360"/>
                                    </a:moveTo>
                                    <a:cubicBezTo>
                                      <a:pt x="252405" y="86281"/>
                                      <a:pt x="253876" y="90694"/>
                                      <a:pt x="255837" y="95106"/>
                                    </a:cubicBezTo>
                                    <a:cubicBezTo>
                                      <a:pt x="257308" y="99518"/>
                                      <a:pt x="258779" y="103440"/>
                                      <a:pt x="259760" y="107852"/>
                                    </a:cubicBezTo>
                                    <a:cubicBezTo>
                                      <a:pt x="260740" y="112264"/>
                                      <a:pt x="261721" y="116676"/>
                                      <a:pt x="262702" y="121088"/>
                                    </a:cubicBezTo>
                                    <a:cubicBezTo>
                                      <a:pt x="263192" y="125500"/>
                                      <a:pt x="263682" y="129912"/>
                                      <a:pt x="264173" y="134324"/>
                                    </a:cubicBezTo>
                                    <a:cubicBezTo>
                                      <a:pt x="264663" y="138737"/>
                                      <a:pt x="264663" y="143149"/>
                                      <a:pt x="264173" y="147561"/>
                                    </a:cubicBezTo>
                                    <a:cubicBezTo>
                                      <a:pt x="264173" y="151973"/>
                                      <a:pt x="263682" y="156385"/>
                                      <a:pt x="263192" y="160797"/>
                                    </a:cubicBezTo>
                                    <a:cubicBezTo>
                                      <a:pt x="262702" y="165209"/>
                                      <a:pt x="261721" y="169621"/>
                                      <a:pt x="260740" y="174034"/>
                                    </a:cubicBezTo>
                                    <a:cubicBezTo>
                                      <a:pt x="259760" y="178446"/>
                                      <a:pt x="258779" y="182368"/>
                                      <a:pt x="257308" y="186780"/>
                                    </a:cubicBezTo>
                                    <a:cubicBezTo>
                                      <a:pt x="255837" y="191192"/>
                                      <a:pt x="254366" y="195114"/>
                                      <a:pt x="252405" y="199036"/>
                                    </a:cubicBezTo>
                                    <a:cubicBezTo>
                                      <a:pt x="250443" y="202957"/>
                                      <a:pt x="248482" y="206879"/>
                                      <a:pt x="246520" y="210801"/>
                                    </a:cubicBezTo>
                                    <a:cubicBezTo>
                                      <a:pt x="244559" y="214723"/>
                                      <a:pt x="242107" y="218155"/>
                                      <a:pt x="239656" y="221586"/>
                                    </a:cubicBezTo>
                                    <a:cubicBezTo>
                                      <a:pt x="237204" y="225018"/>
                                      <a:pt x="234262" y="228450"/>
                                      <a:pt x="231810" y="231881"/>
                                    </a:cubicBezTo>
                                    <a:cubicBezTo>
                                      <a:pt x="228868" y="235313"/>
                                      <a:pt x="225926" y="238254"/>
                                      <a:pt x="222984" y="241196"/>
                                    </a:cubicBezTo>
                                    <a:cubicBezTo>
                                      <a:pt x="220042" y="244137"/>
                                      <a:pt x="216609" y="247079"/>
                                      <a:pt x="213177" y="249530"/>
                                    </a:cubicBezTo>
                                    <a:cubicBezTo>
                                      <a:pt x="209745" y="251981"/>
                                      <a:pt x="206312" y="254432"/>
                                      <a:pt x="202389" y="256883"/>
                                    </a:cubicBezTo>
                                    <a:cubicBezTo>
                                      <a:pt x="198467" y="258354"/>
                                      <a:pt x="194544" y="260805"/>
                                      <a:pt x="190621" y="262276"/>
                                    </a:cubicBezTo>
                                    <a:cubicBezTo>
                                      <a:pt x="186698" y="264237"/>
                                      <a:pt x="182776" y="265707"/>
                                      <a:pt x="178853" y="267178"/>
                                    </a:cubicBezTo>
                                    <a:cubicBezTo>
                                      <a:pt x="174930" y="268649"/>
                                      <a:pt x="170517" y="269629"/>
                                      <a:pt x="166594" y="270610"/>
                                    </a:cubicBezTo>
                                    <a:cubicBezTo>
                                      <a:pt x="162181" y="271590"/>
                                      <a:pt x="158258" y="272571"/>
                                      <a:pt x="153845" y="273061"/>
                                    </a:cubicBezTo>
                                    <a:cubicBezTo>
                                      <a:pt x="149432" y="273551"/>
                                      <a:pt x="145510" y="274041"/>
                                      <a:pt x="141096" y="274041"/>
                                    </a:cubicBezTo>
                                    <a:cubicBezTo>
                                      <a:pt x="136683" y="274041"/>
                                      <a:pt x="132270" y="274041"/>
                                      <a:pt x="128348" y="273551"/>
                                    </a:cubicBezTo>
                                    <a:cubicBezTo>
                                      <a:pt x="123934" y="273061"/>
                                      <a:pt x="119521" y="272571"/>
                                      <a:pt x="115599" y="272081"/>
                                    </a:cubicBezTo>
                                    <a:cubicBezTo>
                                      <a:pt x="111185" y="271100"/>
                                      <a:pt x="107263" y="270120"/>
                                      <a:pt x="102850" y="269139"/>
                                    </a:cubicBezTo>
                                    <a:cubicBezTo>
                                      <a:pt x="98437" y="268159"/>
                                      <a:pt x="94514" y="266688"/>
                                      <a:pt x="90591" y="264727"/>
                                    </a:cubicBezTo>
                                    <a:cubicBezTo>
                                      <a:pt x="86668" y="263256"/>
                                      <a:pt x="82255" y="261295"/>
                                      <a:pt x="78332" y="259334"/>
                                    </a:cubicBezTo>
                                    <a:cubicBezTo>
                                      <a:pt x="74410" y="257373"/>
                                      <a:pt x="70487" y="254922"/>
                                      <a:pt x="67055" y="252471"/>
                                    </a:cubicBezTo>
                                    <a:cubicBezTo>
                                      <a:pt x="63132" y="250020"/>
                                      <a:pt x="59699" y="247569"/>
                                      <a:pt x="56267" y="244627"/>
                                    </a:cubicBezTo>
                                    <a:cubicBezTo>
                                      <a:pt x="52344" y="242176"/>
                                      <a:pt x="48912" y="23923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3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86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6520" y="74026"/>
                                      <a:pt x="248482" y="77947"/>
                                      <a:pt x="250443" y="82360"/>
                                    </a:cubicBezTo>
                                    <a:lnTo>
                                      <a:pt x="250443" y="8236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5" name="Prostoročno: oblika 65"/>
                            <wps:cNvSpPr/>
                            <wps:spPr>
                              <a:xfrm>
                                <a:off x="5516" y="1179505"/>
                                <a:ext cx="264540" cy="274041"/>
                              </a:xfrm>
                              <a:custGeom>
                                <a:avLst/>
                                <a:gdLst>
                                  <a:gd name="connsiteX0" fmla="*/ 250443 w 264540"/>
                                  <a:gd name="connsiteY0" fmla="*/ 82360 h 274041"/>
                                  <a:gd name="connsiteX1" fmla="*/ 255837 w 264540"/>
                                  <a:gd name="connsiteY1" fmla="*/ 95106 h 274041"/>
                                  <a:gd name="connsiteX2" fmla="*/ 259760 w 264540"/>
                                  <a:gd name="connsiteY2" fmla="*/ 107852 h 274041"/>
                                  <a:gd name="connsiteX3" fmla="*/ 262702 w 264540"/>
                                  <a:gd name="connsiteY3" fmla="*/ 121088 h 274041"/>
                                  <a:gd name="connsiteX4" fmla="*/ 264173 w 264540"/>
                                  <a:gd name="connsiteY4" fmla="*/ 134324 h 274041"/>
                                  <a:gd name="connsiteX5" fmla="*/ 264173 w 264540"/>
                                  <a:gd name="connsiteY5" fmla="*/ 147561 h 274041"/>
                                  <a:gd name="connsiteX6" fmla="*/ 263192 w 264540"/>
                                  <a:gd name="connsiteY6" fmla="*/ 160797 h 274041"/>
                                  <a:gd name="connsiteX7" fmla="*/ 260740 w 264540"/>
                                  <a:gd name="connsiteY7" fmla="*/ 174034 h 274041"/>
                                  <a:gd name="connsiteX8" fmla="*/ 257308 w 264540"/>
                                  <a:gd name="connsiteY8" fmla="*/ 186780 h 274041"/>
                                  <a:gd name="connsiteX9" fmla="*/ 252405 w 264540"/>
                                  <a:gd name="connsiteY9" fmla="*/ 199036 h 274041"/>
                                  <a:gd name="connsiteX10" fmla="*/ 246520 w 264540"/>
                                  <a:gd name="connsiteY10" fmla="*/ 210801 h 274041"/>
                                  <a:gd name="connsiteX11" fmla="*/ 239656 w 264540"/>
                                  <a:gd name="connsiteY11" fmla="*/ 221586 h 274041"/>
                                  <a:gd name="connsiteX12" fmla="*/ 231810 w 264540"/>
                                  <a:gd name="connsiteY12" fmla="*/ 231881 h 274041"/>
                                  <a:gd name="connsiteX13" fmla="*/ 222984 w 264540"/>
                                  <a:gd name="connsiteY13" fmla="*/ 241196 h 274041"/>
                                  <a:gd name="connsiteX14" fmla="*/ 213177 w 264540"/>
                                  <a:gd name="connsiteY14" fmla="*/ 249530 h 274041"/>
                                  <a:gd name="connsiteX15" fmla="*/ 202389 w 264540"/>
                                  <a:gd name="connsiteY15" fmla="*/ 256883 h 274041"/>
                                  <a:gd name="connsiteX16" fmla="*/ 190621 w 264540"/>
                                  <a:gd name="connsiteY16" fmla="*/ 262276 h 274041"/>
                                  <a:gd name="connsiteX17" fmla="*/ 178853 w 264540"/>
                                  <a:gd name="connsiteY17" fmla="*/ 267178 h 274041"/>
                                  <a:gd name="connsiteX18" fmla="*/ 166594 w 264540"/>
                                  <a:gd name="connsiteY18" fmla="*/ 270610 h 274041"/>
                                  <a:gd name="connsiteX19" fmla="*/ 153845 w 264540"/>
                                  <a:gd name="connsiteY19" fmla="*/ 273061 h 274041"/>
                                  <a:gd name="connsiteX20" fmla="*/ 141096 w 264540"/>
                                  <a:gd name="connsiteY20" fmla="*/ 274041 h 274041"/>
                                  <a:gd name="connsiteX21" fmla="*/ 128348 w 264540"/>
                                  <a:gd name="connsiteY21" fmla="*/ 273551 h 274041"/>
                                  <a:gd name="connsiteX22" fmla="*/ 115599 w 264540"/>
                                  <a:gd name="connsiteY22" fmla="*/ 272081 h 274041"/>
                                  <a:gd name="connsiteX23" fmla="*/ 102850 w 264540"/>
                                  <a:gd name="connsiteY23" fmla="*/ 269139 h 274041"/>
                                  <a:gd name="connsiteX24" fmla="*/ 90591 w 264540"/>
                                  <a:gd name="connsiteY24" fmla="*/ 264727 h 274041"/>
                                  <a:gd name="connsiteX25" fmla="*/ 78332 w 264540"/>
                                  <a:gd name="connsiteY25" fmla="*/ 259334 h 274041"/>
                                  <a:gd name="connsiteX26" fmla="*/ 67055 w 264540"/>
                                  <a:gd name="connsiteY26" fmla="*/ 252471 h 274041"/>
                                  <a:gd name="connsiteX27" fmla="*/ 56267 w 264540"/>
                                  <a:gd name="connsiteY27" fmla="*/ 244627 h 274041"/>
                                  <a:gd name="connsiteX28" fmla="*/ 45479 w 264540"/>
                                  <a:gd name="connsiteY28" fmla="*/ 235803 h 274041"/>
                                  <a:gd name="connsiteX29" fmla="*/ 36163 w 264540"/>
                                  <a:gd name="connsiteY29" fmla="*/ 225998 h 274041"/>
                                  <a:gd name="connsiteX30" fmla="*/ 27827 w 264540"/>
                                  <a:gd name="connsiteY30" fmla="*/ 215213 h 274041"/>
                                  <a:gd name="connsiteX31" fmla="*/ 20472 w 264540"/>
                                  <a:gd name="connsiteY31" fmla="*/ 203938 h 274041"/>
                                  <a:gd name="connsiteX32" fmla="*/ 14097 w 264540"/>
                                  <a:gd name="connsiteY32" fmla="*/ 192172 h 274041"/>
                                  <a:gd name="connsiteX33" fmla="*/ 8704 w 264540"/>
                                  <a:gd name="connsiteY33" fmla="*/ 179426 h 274041"/>
                                  <a:gd name="connsiteX34" fmla="*/ 4781 w 264540"/>
                                  <a:gd name="connsiteY34" fmla="*/ 166680 h 274041"/>
                                  <a:gd name="connsiteX35" fmla="*/ 1839 w 264540"/>
                                  <a:gd name="connsiteY35" fmla="*/ 153444 h 274041"/>
                                  <a:gd name="connsiteX36" fmla="*/ 368 w 264540"/>
                                  <a:gd name="connsiteY36" fmla="*/ 140207 h 274041"/>
                                  <a:gd name="connsiteX37" fmla="*/ 368 w 264540"/>
                                  <a:gd name="connsiteY37" fmla="*/ 126971 h 274041"/>
                                  <a:gd name="connsiteX38" fmla="*/ 1348 w 264540"/>
                                  <a:gd name="connsiteY38" fmla="*/ 113735 h 274041"/>
                                  <a:gd name="connsiteX39" fmla="*/ 3800 w 264540"/>
                                  <a:gd name="connsiteY39" fmla="*/ 100498 h 274041"/>
                                  <a:gd name="connsiteX40" fmla="*/ 7233 w 264540"/>
                                  <a:gd name="connsiteY40" fmla="*/ 87752 h 274041"/>
                                  <a:gd name="connsiteX41" fmla="*/ 12136 w 264540"/>
                                  <a:gd name="connsiteY41" fmla="*/ 75496 h 274041"/>
                                  <a:gd name="connsiteX42" fmla="*/ 18020 w 264540"/>
                                  <a:gd name="connsiteY42" fmla="*/ 63731 h 274041"/>
                                  <a:gd name="connsiteX43" fmla="*/ 24885 w 264540"/>
                                  <a:gd name="connsiteY43" fmla="*/ 52945 h 274041"/>
                                  <a:gd name="connsiteX44" fmla="*/ 32730 w 264540"/>
                                  <a:gd name="connsiteY44" fmla="*/ 42650 h 274041"/>
                                  <a:gd name="connsiteX45" fmla="*/ 41557 w 264540"/>
                                  <a:gd name="connsiteY45" fmla="*/ 33336 h 274041"/>
                                  <a:gd name="connsiteX46" fmla="*/ 51364 w 264540"/>
                                  <a:gd name="connsiteY46" fmla="*/ 25002 h 274041"/>
                                  <a:gd name="connsiteX47" fmla="*/ 62151 w 264540"/>
                                  <a:gd name="connsiteY47" fmla="*/ 17648 h 274041"/>
                                  <a:gd name="connsiteX48" fmla="*/ 73429 w 264540"/>
                                  <a:gd name="connsiteY48" fmla="*/ 11766 h 274041"/>
                                  <a:gd name="connsiteX49" fmla="*/ 85197 w 264540"/>
                                  <a:gd name="connsiteY49" fmla="*/ 6863 h 274041"/>
                                  <a:gd name="connsiteX50" fmla="*/ 97456 w 264540"/>
                                  <a:gd name="connsiteY50" fmla="*/ 3432 h 274041"/>
                                  <a:gd name="connsiteX51" fmla="*/ 110205 w 264540"/>
                                  <a:gd name="connsiteY51" fmla="*/ 980 h 274041"/>
                                  <a:gd name="connsiteX52" fmla="*/ 122954 w 264540"/>
                                  <a:gd name="connsiteY52" fmla="*/ 0 h 274041"/>
                                  <a:gd name="connsiteX53" fmla="*/ 135703 w 264540"/>
                                  <a:gd name="connsiteY53" fmla="*/ 490 h 274041"/>
                                  <a:gd name="connsiteX54" fmla="*/ 148452 w 264540"/>
                                  <a:gd name="connsiteY54" fmla="*/ 1961 h 274041"/>
                                  <a:gd name="connsiteX55" fmla="*/ 161201 w 264540"/>
                                  <a:gd name="connsiteY55" fmla="*/ 4902 h 274041"/>
                                  <a:gd name="connsiteX56" fmla="*/ 173459 w 264540"/>
                                  <a:gd name="connsiteY56" fmla="*/ 9314 h 274041"/>
                                  <a:gd name="connsiteX57" fmla="*/ 185718 w 264540"/>
                                  <a:gd name="connsiteY57" fmla="*/ 14707 h 274041"/>
                                  <a:gd name="connsiteX58" fmla="*/ 196996 w 264540"/>
                                  <a:gd name="connsiteY58" fmla="*/ 21570 h 274041"/>
                                  <a:gd name="connsiteX59" fmla="*/ 207783 w 264540"/>
                                  <a:gd name="connsiteY59" fmla="*/ 29414 h 274041"/>
                                  <a:gd name="connsiteX60" fmla="*/ 218080 w 264540"/>
                                  <a:gd name="connsiteY60" fmla="*/ 38238 h 274041"/>
                                  <a:gd name="connsiteX61" fmla="*/ 227397 w 264540"/>
                                  <a:gd name="connsiteY61" fmla="*/ 48043 h 274041"/>
                                  <a:gd name="connsiteX62" fmla="*/ 235733 w 264540"/>
                                  <a:gd name="connsiteY62" fmla="*/ 58828 h 274041"/>
                                  <a:gd name="connsiteX63" fmla="*/ 243088 w 264540"/>
                                  <a:gd name="connsiteY63" fmla="*/ 70104 h 274041"/>
                                  <a:gd name="connsiteX64" fmla="*/ 250443 w 264540"/>
                                  <a:gd name="connsiteY64" fmla="*/ 82360 h 274041"/>
                                  <a:gd name="connsiteX65" fmla="*/ 250443 w 264540"/>
                                  <a:gd name="connsiteY65" fmla="*/ 82360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4540" h="274041">
                                    <a:moveTo>
                                      <a:pt x="250443" y="82360"/>
                                    </a:moveTo>
                                    <a:cubicBezTo>
                                      <a:pt x="252405" y="86281"/>
                                      <a:pt x="253876" y="90694"/>
                                      <a:pt x="255837" y="95106"/>
                                    </a:cubicBezTo>
                                    <a:cubicBezTo>
                                      <a:pt x="257308" y="99518"/>
                                      <a:pt x="258779" y="103440"/>
                                      <a:pt x="259760" y="107852"/>
                                    </a:cubicBezTo>
                                    <a:cubicBezTo>
                                      <a:pt x="260740" y="112264"/>
                                      <a:pt x="261721" y="116676"/>
                                      <a:pt x="262702" y="121088"/>
                                    </a:cubicBezTo>
                                    <a:cubicBezTo>
                                      <a:pt x="263192" y="125500"/>
                                      <a:pt x="263682" y="129912"/>
                                      <a:pt x="264173" y="134324"/>
                                    </a:cubicBezTo>
                                    <a:cubicBezTo>
                                      <a:pt x="264663" y="138737"/>
                                      <a:pt x="264663" y="143149"/>
                                      <a:pt x="264173" y="147561"/>
                                    </a:cubicBezTo>
                                    <a:cubicBezTo>
                                      <a:pt x="264173" y="151973"/>
                                      <a:pt x="263682" y="156385"/>
                                      <a:pt x="263192" y="160797"/>
                                    </a:cubicBezTo>
                                    <a:cubicBezTo>
                                      <a:pt x="262702" y="165209"/>
                                      <a:pt x="261721" y="169621"/>
                                      <a:pt x="260740" y="174034"/>
                                    </a:cubicBezTo>
                                    <a:cubicBezTo>
                                      <a:pt x="259760" y="178446"/>
                                      <a:pt x="258779" y="182368"/>
                                      <a:pt x="257308" y="186780"/>
                                    </a:cubicBezTo>
                                    <a:cubicBezTo>
                                      <a:pt x="255837" y="191192"/>
                                      <a:pt x="254366" y="195114"/>
                                      <a:pt x="252405" y="199036"/>
                                    </a:cubicBezTo>
                                    <a:cubicBezTo>
                                      <a:pt x="250443" y="202957"/>
                                      <a:pt x="248482" y="206879"/>
                                      <a:pt x="246520" y="210801"/>
                                    </a:cubicBezTo>
                                    <a:cubicBezTo>
                                      <a:pt x="244559" y="214723"/>
                                      <a:pt x="242107" y="218155"/>
                                      <a:pt x="239656" y="221586"/>
                                    </a:cubicBezTo>
                                    <a:cubicBezTo>
                                      <a:pt x="237204" y="225018"/>
                                      <a:pt x="234262" y="228450"/>
                                      <a:pt x="231810" y="231881"/>
                                    </a:cubicBezTo>
                                    <a:cubicBezTo>
                                      <a:pt x="228868" y="235313"/>
                                      <a:pt x="225926" y="238254"/>
                                      <a:pt x="222984" y="241196"/>
                                    </a:cubicBezTo>
                                    <a:cubicBezTo>
                                      <a:pt x="220042" y="244137"/>
                                      <a:pt x="216609" y="247079"/>
                                      <a:pt x="213177" y="249530"/>
                                    </a:cubicBezTo>
                                    <a:cubicBezTo>
                                      <a:pt x="209745" y="251981"/>
                                      <a:pt x="206312" y="254432"/>
                                      <a:pt x="202389" y="256883"/>
                                    </a:cubicBezTo>
                                    <a:cubicBezTo>
                                      <a:pt x="198467" y="258354"/>
                                      <a:pt x="194544" y="260805"/>
                                      <a:pt x="190621" y="262276"/>
                                    </a:cubicBezTo>
                                    <a:cubicBezTo>
                                      <a:pt x="186698" y="264237"/>
                                      <a:pt x="182776" y="265707"/>
                                      <a:pt x="178853" y="267178"/>
                                    </a:cubicBezTo>
                                    <a:cubicBezTo>
                                      <a:pt x="174930" y="268649"/>
                                      <a:pt x="170517" y="269629"/>
                                      <a:pt x="166594" y="270610"/>
                                    </a:cubicBezTo>
                                    <a:cubicBezTo>
                                      <a:pt x="162181" y="271590"/>
                                      <a:pt x="158258" y="272571"/>
                                      <a:pt x="153845" y="273061"/>
                                    </a:cubicBezTo>
                                    <a:cubicBezTo>
                                      <a:pt x="149432" y="273551"/>
                                      <a:pt x="145510" y="274041"/>
                                      <a:pt x="141096" y="274041"/>
                                    </a:cubicBezTo>
                                    <a:cubicBezTo>
                                      <a:pt x="136683" y="274041"/>
                                      <a:pt x="132270" y="274041"/>
                                      <a:pt x="128348" y="273551"/>
                                    </a:cubicBezTo>
                                    <a:cubicBezTo>
                                      <a:pt x="123934" y="273061"/>
                                      <a:pt x="119521" y="272571"/>
                                      <a:pt x="115599" y="272081"/>
                                    </a:cubicBezTo>
                                    <a:cubicBezTo>
                                      <a:pt x="111185" y="271100"/>
                                      <a:pt x="107263" y="270120"/>
                                      <a:pt x="102850" y="269139"/>
                                    </a:cubicBezTo>
                                    <a:cubicBezTo>
                                      <a:pt x="98437" y="268159"/>
                                      <a:pt x="94514" y="266688"/>
                                      <a:pt x="90591" y="264727"/>
                                    </a:cubicBezTo>
                                    <a:cubicBezTo>
                                      <a:pt x="86668" y="263256"/>
                                      <a:pt x="82255" y="261295"/>
                                      <a:pt x="78332" y="259334"/>
                                    </a:cubicBezTo>
                                    <a:cubicBezTo>
                                      <a:pt x="74410" y="257373"/>
                                      <a:pt x="70487" y="254922"/>
                                      <a:pt x="67055" y="252471"/>
                                    </a:cubicBezTo>
                                    <a:cubicBezTo>
                                      <a:pt x="63132" y="250020"/>
                                      <a:pt x="59699" y="247569"/>
                                      <a:pt x="56267" y="244627"/>
                                    </a:cubicBezTo>
                                    <a:cubicBezTo>
                                      <a:pt x="52344" y="242176"/>
                                      <a:pt x="48912" y="23923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3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86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6520" y="74026"/>
                                      <a:pt x="248482" y="77947"/>
                                      <a:pt x="250443" y="82360"/>
                                    </a:cubicBezTo>
                                    <a:lnTo>
                                      <a:pt x="250443" y="8236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6" name="Prostoročno: oblika 66"/>
                            <wps:cNvSpPr/>
                            <wps:spPr>
                              <a:xfrm>
                                <a:off x="427579" y="819182"/>
                                <a:ext cx="482988" cy="500530"/>
                              </a:xfrm>
                              <a:custGeom>
                                <a:avLst/>
                                <a:gdLst>
                                  <a:gd name="connsiteX0" fmla="*/ 457981 w 482988"/>
                                  <a:gd name="connsiteY0" fmla="*/ 149032 h 500530"/>
                                  <a:gd name="connsiteX1" fmla="*/ 467298 w 482988"/>
                                  <a:gd name="connsiteY1" fmla="*/ 172073 h 500530"/>
                                  <a:gd name="connsiteX2" fmla="*/ 474653 w 482988"/>
                                  <a:gd name="connsiteY2" fmla="*/ 195604 h 500530"/>
                                  <a:gd name="connsiteX3" fmla="*/ 479556 w 482988"/>
                                  <a:gd name="connsiteY3" fmla="*/ 219625 h 500530"/>
                                  <a:gd name="connsiteX4" fmla="*/ 482498 w 482988"/>
                                  <a:gd name="connsiteY4" fmla="*/ 244137 h 500530"/>
                                  <a:gd name="connsiteX5" fmla="*/ 482989 w 482988"/>
                                  <a:gd name="connsiteY5" fmla="*/ 268649 h 500530"/>
                                  <a:gd name="connsiteX6" fmla="*/ 481027 w 482988"/>
                                  <a:gd name="connsiteY6" fmla="*/ 293161 h 500530"/>
                                  <a:gd name="connsiteX7" fmla="*/ 476614 w 482988"/>
                                  <a:gd name="connsiteY7" fmla="*/ 317182 h 500530"/>
                                  <a:gd name="connsiteX8" fmla="*/ 470240 w 482988"/>
                                  <a:gd name="connsiteY8" fmla="*/ 340713 h 500530"/>
                                  <a:gd name="connsiteX9" fmla="*/ 461414 w 482988"/>
                                  <a:gd name="connsiteY9" fmla="*/ 363264 h 500530"/>
                                  <a:gd name="connsiteX10" fmla="*/ 450626 w 482988"/>
                                  <a:gd name="connsiteY10" fmla="*/ 384835 h 500530"/>
                                  <a:gd name="connsiteX11" fmla="*/ 437877 w 482988"/>
                                  <a:gd name="connsiteY11" fmla="*/ 404934 h 500530"/>
                                  <a:gd name="connsiteX12" fmla="*/ 423167 w 482988"/>
                                  <a:gd name="connsiteY12" fmla="*/ 423563 h 500530"/>
                                  <a:gd name="connsiteX13" fmla="*/ 406495 w 482988"/>
                                  <a:gd name="connsiteY13" fmla="*/ 440231 h 500530"/>
                                  <a:gd name="connsiteX14" fmla="*/ 388843 w 482988"/>
                                  <a:gd name="connsiteY14" fmla="*/ 455428 h 500530"/>
                                  <a:gd name="connsiteX15" fmla="*/ 369229 w 482988"/>
                                  <a:gd name="connsiteY15" fmla="*/ 468665 h 500530"/>
                                  <a:gd name="connsiteX16" fmla="*/ 348635 w 482988"/>
                                  <a:gd name="connsiteY16" fmla="*/ 479450 h 500530"/>
                                  <a:gd name="connsiteX17" fmla="*/ 327059 w 482988"/>
                                  <a:gd name="connsiteY17" fmla="*/ 488274 h 500530"/>
                                  <a:gd name="connsiteX18" fmla="*/ 304504 w 482988"/>
                                  <a:gd name="connsiteY18" fmla="*/ 494647 h 500530"/>
                                  <a:gd name="connsiteX19" fmla="*/ 281457 w 482988"/>
                                  <a:gd name="connsiteY19" fmla="*/ 498569 h 500530"/>
                                  <a:gd name="connsiteX20" fmla="*/ 257921 w 482988"/>
                                  <a:gd name="connsiteY20" fmla="*/ 500530 h 500530"/>
                                  <a:gd name="connsiteX21" fmla="*/ 234384 w 482988"/>
                                  <a:gd name="connsiteY21" fmla="*/ 500040 h 500530"/>
                                  <a:gd name="connsiteX22" fmla="*/ 210848 w 482988"/>
                                  <a:gd name="connsiteY22" fmla="*/ 497098 h 500530"/>
                                  <a:gd name="connsiteX23" fmla="*/ 187311 w 482988"/>
                                  <a:gd name="connsiteY23" fmla="*/ 491706 h 500530"/>
                                  <a:gd name="connsiteX24" fmla="*/ 164756 w 482988"/>
                                  <a:gd name="connsiteY24" fmla="*/ 483862 h 500530"/>
                                  <a:gd name="connsiteX25" fmla="*/ 142690 w 482988"/>
                                  <a:gd name="connsiteY25" fmla="*/ 474057 h 500530"/>
                                  <a:gd name="connsiteX26" fmla="*/ 121605 w 482988"/>
                                  <a:gd name="connsiteY26" fmla="*/ 461802 h 500530"/>
                                  <a:gd name="connsiteX27" fmla="*/ 101501 w 482988"/>
                                  <a:gd name="connsiteY27" fmla="*/ 447585 h 500530"/>
                                  <a:gd name="connsiteX28" fmla="*/ 82868 w 482988"/>
                                  <a:gd name="connsiteY28" fmla="*/ 431407 h 500530"/>
                                  <a:gd name="connsiteX29" fmla="*/ 65706 w 482988"/>
                                  <a:gd name="connsiteY29" fmla="*/ 413758 h 500530"/>
                                  <a:gd name="connsiteX30" fmla="*/ 50505 w 482988"/>
                                  <a:gd name="connsiteY30" fmla="*/ 394149 h 500530"/>
                                  <a:gd name="connsiteX31" fmla="*/ 36776 w 482988"/>
                                  <a:gd name="connsiteY31" fmla="*/ 373559 h 500530"/>
                                  <a:gd name="connsiteX32" fmla="*/ 25008 w 482988"/>
                                  <a:gd name="connsiteY32" fmla="*/ 351499 h 500530"/>
                                  <a:gd name="connsiteX33" fmla="*/ 15691 w 482988"/>
                                  <a:gd name="connsiteY33" fmla="*/ 328458 h 500530"/>
                                  <a:gd name="connsiteX34" fmla="*/ 8336 w 482988"/>
                                  <a:gd name="connsiteY34" fmla="*/ 304926 h 500530"/>
                                  <a:gd name="connsiteX35" fmla="*/ 3432 w 482988"/>
                                  <a:gd name="connsiteY35" fmla="*/ 280905 h 500530"/>
                                  <a:gd name="connsiteX36" fmla="*/ 490 w 482988"/>
                                  <a:gd name="connsiteY36" fmla="*/ 256393 h 500530"/>
                                  <a:gd name="connsiteX37" fmla="*/ 0 w 482988"/>
                                  <a:gd name="connsiteY37" fmla="*/ 231881 h 500530"/>
                                  <a:gd name="connsiteX38" fmla="*/ 1961 w 482988"/>
                                  <a:gd name="connsiteY38" fmla="*/ 207370 h 500530"/>
                                  <a:gd name="connsiteX39" fmla="*/ 6374 w 482988"/>
                                  <a:gd name="connsiteY39" fmla="*/ 183348 h 500530"/>
                                  <a:gd name="connsiteX40" fmla="*/ 12749 w 482988"/>
                                  <a:gd name="connsiteY40" fmla="*/ 159817 h 500530"/>
                                  <a:gd name="connsiteX41" fmla="*/ 21575 w 482988"/>
                                  <a:gd name="connsiteY41" fmla="*/ 137266 h 500530"/>
                                  <a:gd name="connsiteX42" fmla="*/ 32363 w 482988"/>
                                  <a:gd name="connsiteY42" fmla="*/ 115696 h 500530"/>
                                  <a:gd name="connsiteX43" fmla="*/ 45112 w 482988"/>
                                  <a:gd name="connsiteY43" fmla="*/ 95596 h 500530"/>
                                  <a:gd name="connsiteX44" fmla="*/ 59822 w 482988"/>
                                  <a:gd name="connsiteY44" fmla="*/ 76967 h 500530"/>
                                  <a:gd name="connsiteX45" fmla="*/ 76494 w 482988"/>
                                  <a:gd name="connsiteY45" fmla="*/ 60299 h 500530"/>
                                  <a:gd name="connsiteX46" fmla="*/ 94636 w 482988"/>
                                  <a:gd name="connsiteY46" fmla="*/ 45102 h 500530"/>
                                  <a:gd name="connsiteX47" fmla="*/ 114250 w 482988"/>
                                  <a:gd name="connsiteY47" fmla="*/ 31865 h 500530"/>
                                  <a:gd name="connsiteX48" fmla="*/ 134845 w 482988"/>
                                  <a:gd name="connsiteY48" fmla="*/ 21080 h 500530"/>
                                  <a:gd name="connsiteX49" fmla="*/ 156420 w 482988"/>
                                  <a:gd name="connsiteY49" fmla="*/ 12256 h 500530"/>
                                  <a:gd name="connsiteX50" fmla="*/ 178976 w 482988"/>
                                  <a:gd name="connsiteY50" fmla="*/ 5883 h 500530"/>
                                  <a:gd name="connsiteX51" fmla="*/ 202022 w 482988"/>
                                  <a:gd name="connsiteY51" fmla="*/ 1961 h 500530"/>
                                  <a:gd name="connsiteX52" fmla="*/ 225558 w 482988"/>
                                  <a:gd name="connsiteY52" fmla="*/ 0 h 500530"/>
                                  <a:gd name="connsiteX53" fmla="*/ 249095 w 482988"/>
                                  <a:gd name="connsiteY53" fmla="*/ 490 h 500530"/>
                                  <a:gd name="connsiteX54" fmla="*/ 272631 w 482988"/>
                                  <a:gd name="connsiteY54" fmla="*/ 3432 h 500530"/>
                                  <a:gd name="connsiteX55" fmla="*/ 296168 w 482988"/>
                                  <a:gd name="connsiteY55" fmla="*/ 8824 h 500530"/>
                                  <a:gd name="connsiteX56" fmla="*/ 318724 w 482988"/>
                                  <a:gd name="connsiteY56" fmla="*/ 16668 h 500530"/>
                                  <a:gd name="connsiteX57" fmla="*/ 340789 w 482988"/>
                                  <a:gd name="connsiteY57" fmla="*/ 26473 h 500530"/>
                                  <a:gd name="connsiteX58" fmla="*/ 361874 w 482988"/>
                                  <a:gd name="connsiteY58" fmla="*/ 38729 h 500530"/>
                                  <a:gd name="connsiteX59" fmla="*/ 381978 w 482988"/>
                                  <a:gd name="connsiteY59" fmla="*/ 52945 h 500530"/>
                                  <a:gd name="connsiteX60" fmla="*/ 400611 w 482988"/>
                                  <a:gd name="connsiteY60" fmla="*/ 69123 h 500530"/>
                                  <a:gd name="connsiteX61" fmla="*/ 417773 w 482988"/>
                                  <a:gd name="connsiteY61" fmla="*/ 86772 h 500530"/>
                                  <a:gd name="connsiteX62" fmla="*/ 432974 w 482988"/>
                                  <a:gd name="connsiteY62" fmla="*/ 106381 h 500530"/>
                                  <a:gd name="connsiteX63" fmla="*/ 446703 w 482988"/>
                                  <a:gd name="connsiteY63" fmla="*/ 126971 h 500530"/>
                                  <a:gd name="connsiteX64" fmla="*/ 457981 w 482988"/>
                                  <a:gd name="connsiteY64" fmla="*/ 149032 h 500530"/>
                                  <a:gd name="connsiteX65" fmla="*/ 457981 w 482988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2988" h="500530">
                                    <a:moveTo>
                                      <a:pt x="457981" y="149032"/>
                                    </a:moveTo>
                                    <a:cubicBezTo>
                                      <a:pt x="461414" y="156385"/>
                                      <a:pt x="464846" y="164229"/>
                                      <a:pt x="467298" y="172073"/>
                                    </a:cubicBezTo>
                                    <a:cubicBezTo>
                                      <a:pt x="470240" y="179916"/>
                                      <a:pt x="472692" y="187760"/>
                                      <a:pt x="474653" y="195604"/>
                                    </a:cubicBezTo>
                                    <a:cubicBezTo>
                                      <a:pt x="476614" y="203448"/>
                                      <a:pt x="478576" y="211782"/>
                                      <a:pt x="479556" y="219625"/>
                                    </a:cubicBezTo>
                                    <a:cubicBezTo>
                                      <a:pt x="481027" y="227959"/>
                                      <a:pt x="482008" y="235803"/>
                                      <a:pt x="482498" y="244137"/>
                                    </a:cubicBezTo>
                                    <a:cubicBezTo>
                                      <a:pt x="482989" y="252471"/>
                                      <a:pt x="482989" y="260315"/>
                                      <a:pt x="482989" y="268649"/>
                                    </a:cubicBezTo>
                                    <a:cubicBezTo>
                                      <a:pt x="482498" y="276983"/>
                                      <a:pt x="482008" y="284827"/>
                                      <a:pt x="481027" y="293161"/>
                                    </a:cubicBezTo>
                                    <a:cubicBezTo>
                                      <a:pt x="480047" y="301004"/>
                                      <a:pt x="478576" y="309338"/>
                                      <a:pt x="476614" y="317182"/>
                                    </a:cubicBezTo>
                                    <a:cubicBezTo>
                                      <a:pt x="474653" y="325026"/>
                                      <a:pt x="472692" y="332870"/>
                                      <a:pt x="470240" y="340713"/>
                                    </a:cubicBezTo>
                                    <a:cubicBezTo>
                                      <a:pt x="467788" y="348557"/>
                                      <a:pt x="464846" y="355911"/>
                                      <a:pt x="461414" y="363264"/>
                                    </a:cubicBezTo>
                                    <a:cubicBezTo>
                                      <a:pt x="457981" y="370618"/>
                                      <a:pt x="454549" y="377481"/>
                                      <a:pt x="450626" y="384835"/>
                                    </a:cubicBezTo>
                                    <a:cubicBezTo>
                                      <a:pt x="446703" y="391698"/>
                                      <a:pt x="442290" y="398561"/>
                                      <a:pt x="437877" y="404934"/>
                                    </a:cubicBezTo>
                                    <a:cubicBezTo>
                                      <a:pt x="433464" y="411307"/>
                                      <a:pt x="428561" y="417680"/>
                                      <a:pt x="423167" y="423563"/>
                                    </a:cubicBezTo>
                                    <a:cubicBezTo>
                                      <a:pt x="417773" y="429446"/>
                                      <a:pt x="412379" y="435329"/>
                                      <a:pt x="406495" y="440231"/>
                                    </a:cubicBezTo>
                                    <a:cubicBezTo>
                                      <a:pt x="400611" y="44513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323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9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34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5397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0626" y="134325"/>
                                      <a:pt x="454549" y="141678"/>
                                      <a:pt x="457981" y="149032"/>
                                    </a:cubicBezTo>
                                    <a:lnTo>
                                      <a:pt x="45798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7" name="Prostoročno: oblika 67"/>
                            <wps:cNvSpPr/>
                            <wps:spPr>
                              <a:xfrm>
                                <a:off x="427579" y="819182"/>
                                <a:ext cx="482988" cy="500530"/>
                              </a:xfrm>
                              <a:custGeom>
                                <a:avLst/>
                                <a:gdLst>
                                  <a:gd name="connsiteX0" fmla="*/ 457981 w 482988"/>
                                  <a:gd name="connsiteY0" fmla="*/ 149032 h 500530"/>
                                  <a:gd name="connsiteX1" fmla="*/ 467298 w 482988"/>
                                  <a:gd name="connsiteY1" fmla="*/ 172073 h 500530"/>
                                  <a:gd name="connsiteX2" fmla="*/ 474653 w 482988"/>
                                  <a:gd name="connsiteY2" fmla="*/ 195604 h 500530"/>
                                  <a:gd name="connsiteX3" fmla="*/ 479556 w 482988"/>
                                  <a:gd name="connsiteY3" fmla="*/ 219625 h 500530"/>
                                  <a:gd name="connsiteX4" fmla="*/ 482498 w 482988"/>
                                  <a:gd name="connsiteY4" fmla="*/ 244137 h 500530"/>
                                  <a:gd name="connsiteX5" fmla="*/ 482989 w 482988"/>
                                  <a:gd name="connsiteY5" fmla="*/ 268649 h 500530"/>
                                  <a:gd name="connsiteX6" fmla="*/ 481027 w 482988"/>
                                  <a:gd name="connsiteY6" fmla="*/ 293161 h 500530"/>
                                  <a:gd name="connsiteX7" fmla="*/ 476614 w 482988"/>
                                  <a:gd name="connsiteY7" fmla="*/ 317182 h 500530"/>
                                  <a:gd name="connsiteX8" fmla="*/ 470240 w 482988"/>
                                  <a:gd name="connsiteY8" fmla="*/ 340713 h 500530"/>
                                  <a:gd name="connsiteX9" fmla="*/ 461414 w 482988"/>
                                  <a:gd name="connsiteY9" fmla="*/ 363264 h 500530"/>
                                  <a:gd name="connsiteX10" fmla="*/ 450626 w 482988"/>
                                  <a:gd name="connsiteY10" fmla="*/ 384835 h 500530"/>
                                  <a:gd name="connsiteX11" fmla="*/ 437877 w 482988"/>
                                  <a:gd name="connsiteY11" fmla="*/ 404934 h 500530"/>
                                  <a:gd name="connsiteX12" fmla="*/ 423167 w 482988"/>
                                  <a:gd name="connsiteY12" fmla="*/ 423563 h 500530"/>
                                  <a:gd name="connsiteX13" fmla="*/ 406495 w 482988"/>
                                  <a:gd name="connsiteY13" fmla="*/ 440231 h 500530"/>
                                  <a:gd name="connsiteX14" fmla="*/ 388843 w 482988"/>
                                  <a:gd name="connsiteY14" fmla="*/ 455428 h 500530"/>
                                  <a:gd name="connsiteX15" fmla="*/ 369229 w 482988"/>
                                  <a:gd name="connsiteY15" fmla="*/ 468665 h 500530"/>
                                  <a:gd name="connsiteX16" fmla="*/ 348635 w 482988"/>
                                  <a:gd name="connsiteY16" fmla="*/ 479450 h 500530"/>
                                  <a:gd name="connsiteX17" fmla="*/ 327059 w 482988"/>
                                  <a:gd name="connsiteY17" fmla="*/ 488274 h 500530"/>
                                  <a:gd name="connsiteX18" fmla="*/ 304504 w 482988"/>
                                  <a:gd name="connsiteY18" fmla="*/ 494647 h 500530"/>
                                  <a:gd name="connsiteX19" fmla="*/ 281457 w 482988"/>
                                  <a:gd name="connsiteY19" fmla="*/ 498569 h 500530"/>
                                  <a:gd name="connsiteX20" fmla="*/ 257921 w 482988"/>
                                  <a:gd name="connsiteY20" fmla="*/ 500530 h 500530"/>
                                  <a:gd name="connsiteX21" fmla="*/ 234384 w 482988"/>
                                  <a:gd name="connsiteY21" fmla="*/ 500040 h 500530"/>
                                  <a:gd name="connsiteX22" fmla="*/ 210848 w 482988"/>
                                  <a:gd name="connsiteY22" fmla="*/ 497098 h 500530"/>
                                  <a:gd name="connsiteX23" fmla="*/ 187311 w 482988"/>
                                  <a:gd name="connsiteY23" fmla="*/ 491706 h 500530"/>
                                  <a:gd name="connsiteX24" fmla="*/ 164756 w 482988"/>
                                  <a:gd name="connsiteY24" fmla="*/ 483862 h 500530"/>
                                  <a:gd name="connsiteX25" fmla="*/ 142690 w 482988"/>
                                  <a:gd name="connsiteY25" fmla="*/ 474057 h 500530"/>
                                  <a:gd name="connsiteX26" fmla="*/ 121605 w 482988"/>
                                  <a:gd name="connsiteY26" fmla="*/ 461802 h 500530"/>
                                  <a:gd name="connsiteX27" fmla="*/ 101501 w 482988"/>
                                  <a:gd name="connsiteY27" fmla="*/ 447585 h 500530"/>
                                  <a:gd name="connsiteX28" fmla="*/ 82868 w 482988"/>
                                  <a:gd name="connsiteY28" fmla="*/ 431407 h 500530"/>
                                  <a:gd name="connsiteX29" fmla="*/ 65706 w 482988"/>
                                  <a:gd name="connsiteY29" fmla="*/ 413758 h 500530"/>
                                  <a:gd name="connsiteX30" fmla="*/ 50505 w 482988"/>
                                  <a:gd name="connsiteY30" fmla="*/ 394149 h 500530"/>
                                  <a:gd name="connsiteX31" fmla="*/ 36776 w 482988"/>
                                  <a:gd name="connsiteY31" fmla="*/ 373559 h 500530"/>
                                  <a:gd name="connsiteX32" fmla="*/ 25008 w 482988"/>
                                  <a:gd name="connsiteY32" fmla="*/ 351499 h 500530"/>
                                  <a:gd name="connsiteX33" fmla="*/ 15691 w 482988"/>
                                  <a:gd name="connsiteY33" fmla="*/ 328458 h 500530"/>
                                  <a:gd name="connsiteX34" fmla="*/ 8336 w 482988"/>
                                  <a:gd name="connsiteY34" fmla="*/ 304926 h 500530"/>
                                  <a:gd name="connsiteX35" fmla="*/ 3432 w 482988"/>
                                  <a:gd name="connsiteY35" fmla="*/ 280905 h 500530"/>
                                  <a:gd name="connsiteX36" fmla="*/ 490 w 482988"/>
                                  <a:gd name="connsiteY36" fmla="*/ 256393 h 500530"/>
                                  <a:gd name="connsiteX37" fmla="*/ 0 w 482988"/>
                                  <a:gd name="connsiteY37" fmla="*/ 231881 h 500530"/>
                                  <a:gd name="connsiteX38" fmla="*/ 1961 w 482988"/>
                                  <a:gd name="connsiteY38" fmla="*/ 207370 h 500530"/>
                                  <a:gd name="connsiteX39" fmla="*/ 6374 w 482988"/>
                                  <a:gd name="connsiteY39" fmla="*/ 183348 h 500530"/>
                                  <a:gd name="connsiteX40" fmla="*/ 12749 w 482988"/>
                                  <a:gd name="connsiteY40" fmla="*/ 159817 h 500530"/>
                                  <a:gd name="connsiteX41" fmla="*/ 21575 w 482988"/>
                                  <a:gd name="connsiteY41" fmla="*/ 137266 h 500530"/>
                                  <a:gd name="connsiteX42" fmla="*/ 32363 w 482988"/>
                                  <a:gd name="connsiteY42" fmla="*/ 115696 h 500530"/>
                                  <a:gd name="connsiteX43" fmla="*/ 45112 w 482988"/>
                                  <a:gd name="connsiteY43" fmla="*/ 95596 h 500530"/>
                                  <a:gd name="connsiteX44" fmla="*/ 59822 w 482988"/>
                                  <a:gd name="connsiteY44" fmla="*/ 76967 h 500530"/>
                                  <a:gd name="connsiteX45" fmla="*/ 76494 w 482988"/>
                                  <a:gd name="connsiteY45" fmla="*/ 60299 h 500530"/>
                                  <a:gd name="connsiteX46" fmla="*/ 94636 w 482988"/>
                                  <a:gd name="connsiteY46" fmla="*/ 45102 h 500530"/>
                                  <a:gd name="connsiteX47" fmla="*/ 114250 w 482988"/>
                                  <a:gd name="connsiteY47" fmla="*/ 31865 h 500530"/>
                                  <a:gd name="connsiteX48" fmla="*/ 134845 w 482988"/>
                                  <a:gd name="connsiteY48" fmla="*/ 21080 h 500530"/>
                                  <a:gd name="connsiteX49" fmla="*/ 156420 w 482988"/>
                                  <a:gd name="connsiteY49" fmla="*/ 12256 h 500530"/>
                                  <a:gd name="connsiteX50" fmla="*/ 178976 w 482988"/>
                                  <a:gd name="connsiteY50" fmla="*/ 5883 h 500530"/>
                                  <a:gd name="connsiteX51" fmla="*/ 202022 w 482988"/>
                                  <a:gd name="connsiteY51" fmla="*/ 1961 h 500530"/>
                                  <a:gd name="connsiteX52" fmla="*/ 225558 w 482988"/>
                                  <a:gd name="connsiteY52" fmla="*/ 0 h 500530"/>
                                  <a:gd name="connsiteX53" fmla="*/ 249095 w 482988"/>
                                  <a:gd name="connsiteY53" fmla="*/ 490 h 500530"/>
                                  <a:gd name="connsiteX54" fmla="*/ 272631 w 482988"/>
                                  <a:gd name="connsiteY54" fmla="*/ 3432 h 500530"/>
                                  <a:gd name="connsiteX55" fmla="*/ 296168 w 482988"/>
                                  <a:gd name="connsiteY55" fmla="*/ 8824 h 500530"/>
                                  <a:gd name="connsiteX56" fmla="*/ 318724 w 482988"/>
                                  <a:gd name="connsiteY56" fmla="*/ 16668 h 500530"/>
                                  <a:gd name="connsiteX57" fmla="*/ 340789 w 482988"/>
                                  <a:gd name="connsiteY57" fmla="*/ 26473 h 500530"/>
                                  <a:gd name="connsiteX58" fmla="*/ 361874 w 482988"/>
                                  <a:gd name="connsiteY58" fmla="*/ 38729 h 500530"/>
                                  <a:gd name="connsiteX59" fmla="*/ 381978 w 482988"/>
                                  <a:gd name="connsiteY59" fmla="*/ 52945 h 500530"/>
                                  <a:gd name="connsiteX60" fmla="*/ 400611 w 482988"/>
                                  <a:gd name="connsiteY60" fmla="*/ 69123 h 500530"/>
                                  <a:gd name="connsiteX61" fmla="*/ 417773 w 482988"/>
                                  <a:gd name="connsiteY61" fmla="*/ 86772 h 500530"/>
                                  <a:gd name="connsiteX62" fmla="*/ 432974 w 482988"/>
                                  <a:gd name="connsiteY62" fmla="*/ 106381 h 500530"/>
                                  <a:gd name="connsiteX63" fmla="*/ 446703 w 482988"/>
                                  <a:gd name="connsiteY63" fmla="*/ 126971 h 500530"/>
                                  <a:gd name="connsiteX64" fmla="*/ 457981 w 482988"/>
                                  <a:gd name="connsiteY64" fmla="*/ 149032 h 500530"/>
                                  <a:gd name="connsiteX65" fmla="*/ 457981 w 482988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2988" h="500530">
                                    <a:moveTo>
                                      <a:pt x="457981" y="149032"/>
                                    </a:moveTo>
                                    <a:cubicBezTo>
                                      <a:pt x="461414" y="156385"/>
                                      <a:pt x="464846" y="164229"/>
                                      <a:pt x="467298" y="172073"/>
                                    </a:cubicBezTo>
                                    <a:cubicBezTo>
                                      <a:pt x="470240" y="179916"/>
                                      <a:pt x="472692" y="187760"/>
                                      <a:pt x="474653" y="195604"/>
                                    </a:cubicBezTo>
                                    <a:cubicBezTo>
                                      <a:pt x="476614" y="203448"/>
                                      <a:pt x="478576" y="211782"/>
                                      <a:pt x="479556" y="219625"/>
                                    </a:cubicBezTo>
                                    <a:cubicBezTo>
                                      <a:pt x="481027" y="227959"/>
                                      <a:pt x="482008" y="235803"/>
                                      <a:pt x="482498" y="244137"/>
                                    </a:cubicBezTo>
                                    <a:cubicBezTo>
                                      <a:pt x="482989" y="252471"/>
                                      <a:pt x="482989" y="260315"/>
                                      <a:pt x="482989" y="268649"/>
                                    </a:cubicBezTo>
                                    <a:cubicBezTo>
                                      <a:pt x="482498" y="276983"/>
                                      <a:pt x="482008" y="284827"/>
                                      <a:pt x="481027" y="293161"/>
                                    </a:cubicBezTo>
                                    <a:cubicBezTo>
                                      <a:pt x="480047" y="301004"/>
                                      <a:pt x="478576" y="309338"/>
                                      <a:pt x="476614" y="317182"/>
                                    </a:cubicBezTo>
                                    <a:cubicBezTo>
                                      <a:pt x="474653" y="325026"/>
                                      <a:pt x="472692" y="332870"/>
                                      <a:pt x="470240" y="340713"/>
                                    </a:cubicBezTo>
                                    <a:cubicBezTo>
                                      <a:pt x="467788" y="348557"/>
                                      <a:pt x="464846" y="355911"/>
                                      <a:pt x="461414" y="363264"/>
                                    </a:cubicBezTo>
                                    <a:cubicBezTo>
                                      <a:pt x="457981" y="370618"/>
                                      <a:pt x="454549" y="377481"/>
                                      <a:pt x="450626" y="384835"/>
                                    </a:cubicBezTo>
                                    <a:cubicBezTo>
                                      <a:pt x="446703" y="391698"/>
                                      <a:pt x="442290" y="398561"/>
                                      <a:pt x="437877" y="404934"/>
                                    </a:cubicBezTo>
                                    <a:cubicBezTo>
                                      <a:pt x="433464" y="411307"/>
                                      <a:pt x="428561" y="417680"/>
                                      <a:pt x="423167" y="423563"/>
                                    </a:cubicBezTo>
                                    <a:cubicBezTo>
                                      <a:pt x="417773" y="429446"/>
                                      <a:pt x="412379" y="435329"/>
                                      <a:pt x="40649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9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0626" y="134325"/>
                                      <a:pt x="454549" y="141678"/>
                                      <a:pt x="457981" y="149032"/>
                                    </a:cubicBezTo>
                                    <a:lnTo>
                                      <a:pt x="45798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8" name="Prostoročno: oblika 68"/>
                            <wps:cNvSpPr/>
                            <wps:spPr>
                              <a:xfrm>
                                <a:off x="1045091" y="365032"/>
                                <a:ext cx="703797" cy="728874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4"/>
                                  <a:gd name="connsiteX1" fmla="*/ 680920 w 703797"/>
                                  <a:gd name="connsiteY1" fmla="*/ 251193 h 728874"/>
                                  <a:gd name="connsiteX2" fmla="*/ 691707 w 703797"/>
                                  <a:gd name="connsiteY2" fmla="*/ 285509 h 728874"/>
                                  <a:gd name="connsiteX3" fmla="*/ 699062 w 703797"/>
                                  <a:gd name="connsiteY3" fmla="*/ 320806 h 728874"/>
                                  <a:gd name="connsiteX4" fmla="*/ 702985 w 703797"/>
                                  <a:gd name="connsiteY4" fmla="*/ 356593 h 728874"/>
                                  <a:gd name="connsiteX5" fmla="*/ 703475 w 703797"/>
                                  <a:gd name="connsiteY5" fmla="*/ 392380 h 728874"/>
                                  <a:gd name="connsiteX6" fmla="*/ 700533 w 703797"/>
                                  <a:gd name="connsiteY6" fmla="*/ 427677 h 728874"/>
                                  <a:gd name="connsiteX7" fmla="*/ 694159 w 703797"/>
                                  <a:gd name="connsiteY7" fmla="*/ 462484 h 728874"/>
                                  <a:gd name="connsiteX8" fmla="*/ 684842 w 703797"/>
                                  <a:gd name="connsiteY8" fmla="*/ 496310 h 728874"/>
                                  <a:gd name="connsiteX9" fmla="*/ 672093 w 703797"/>
                                  <a:gd name="connsiteY9" fmla="*/ 529156 h 728874"/>
                                  <a:gd name="connsiteX10" fmla="*/ 656402 w 703797"/>
                                  <a:gd name="connsiteY10" fmla="*/ 560041 h 728874"/>
                                  <a:gd name="connsiteX11" fmla="*/ 637769 w 703797"/>
                                  <a:gd name="connsiteY11" fmla="*/ 589455 h 728874"/>
                                  <a:gd name="connsiteX12" fmla="*/ 616194 w 703797"/>
                                  <a:gd name="connsiteY12" fmla="*/ 616418 h 728874"/>
                                  <a:gd name="connsiteX13" fmla="*/ 592167 w 703797"/>
                                  <a:gd name="connsiteY13" fmla="*/ 640930 h 728874"/>
                                  <a:gd name="connsiteX14" fmla="*/ 565689 w 703797"/>
                                  <a:gd name="connsiteY14" fmla="*/ 662990 h 728874"/>
                                  <a:gd name="connsiteX15" fmla="*/ 537249 w 703797"/>
                                  <a:gd name="connsiteY15" fmla="*/ 682109 h 728874"/>
                                  <a:gd name="connsiteX16" fmla="*/ 507338 w 703797"/>
                                  <a:gd name="connsiteY16" fmla="*/ 698287 h 728874"/>
                                  <a:gd name="connsiteX17" fmla="*/ 475956 w 703797"/>
                                  <a:gd name="connsiteY17" fmla="*/ 711033 h 728874"/>
                                  <a:gd name="connsiteX18" fmla="*/ 443103 w 703797"/>
                                  <a:gd name="connsiteY18" fmla="*/ 720348 h 728874"/>
                                  <a:gd name="connsiteX19" fmla="*/ 409269 w 703797"/>
                                  <a:gd name="connsiteY19" fmla="*/ 726231 h 728874"/>
                                  <a:gd name="connsiteX20" fmla="*/ 374945 w 703797"/>
                                  <a:gd name="connsiteY20" fmla="*/ 728682 h 728874"/>
                                  <a:gd name="connsiteX21" fmla="*/ 340621 w 703797"/>
                                  <a:gd name="connsiteY21" fmla="*/ 727701 h 728874"/>
                                  <a:gd name="connsiteX22" fmla="*/ 306297 w 703797"/>
                                  <a:gd name="connsiteY22" fmla="*/ 723289 h 728874"/>
                                  <a:gd name="connsiteX23" fmla="*/ 272463 w 703797"/>
                                  <a:gd name="connsiteY23" fmla="*/ 715445 h 728874"/>
                                  <a:gd name="connsiteX24" fmla="*/ 239120 w 703797"/>
                                  <a:gd name="connsiteY24" fmla="*/ 704170 h 728874"/>
                                  <a:gd name="connsiteX25" fmla="*/ 207247 w 703797"/>
                                  <a:gd name="connsiteY25" fmla="*/ 689463 h 728874"/>
                                  <a:gd name="connsiteX26" fmla="*/ 176356 w 703797"/>
                                  <a:gd name="connsiteY26" fmla="*/ 671814 h 728874"/>
                                  <a:gd name="connsiteX27" fmla="*/ 147425 w 703797"/>
                                  <a:gd name="connsiteY27" fmla="*/ 651225 h 728874"/>
                                  <a:gd name="connsiteX28" fmla="*/ 120456 w 703797"/>
                                  <a:gd name="connsiteY28" fmla="*/ 627693 h 728874"/>
                                  <a:gd name="connsiteX29" fmla="*/ 95449 w 703797"/>
                                  <a:gd name="connsiteY29" fmla="*/ 601711 h 728874"/>
                                  <a:gd name="connsiteX30" fmla="*/ 72893 w 703797"/>
                                  <a:gd name="connsiteY30" fmla="*/ 573277 h 728874"/>
                                  <a:gd name="connsiteX31" fmla="*/ 53279 w 703797"/>
                                  <a:gd name="connsiteY31" fmla="*/ 542883 h 728874"/>
                                  <a:gd name="connsiteX32" fmla="*/ 36608 w 703797"/>
                                  <a:gd name="connsiteY32" fmla="*/ 511017 h 728874"/>
                                  <a:gd name="connsiteX33" fmla="*/ 22878 w 703797"/>
                                  <a:gd name="connsiteY33" fmla="*/ 477681 h 728874"/>
                                  <a:gd name="connsiteX34" fmla="*/ 12090 w 703797"/>
                                  <a:gd name="connsiteY34" fmla="*/ 443365 h 728874"/>
                                  <a:gd name="connsiteX35" fmla="*/ 4735 w 703797"/>
                                  <a:gd name="connsiteY35" fmla="*/ 408068 h 728874"/>
                                  <a:gd name="connsiteX36" fmla="*/ 812 w 703797"/>
                                  <a:gd name="connsiteY36" fmla="*/ 372281 h 728874"/>
                                  <a:gd name="connsiteX37" fmla="*/ 322 w 703797"/>
                                  <a:gd name="connsiteY37" fmla="*/ 336494 h 728874"/>
                                  <a:gd name="connsiteX38" fmla="*/ 3264 w 703797"/>
                                  <a:gd name="connsiteY38" fmla="*/ 301197 h 728874"/>
                                  <a:gd name="connsiteX39" fmla="*/ 9639 w 703797"/>
                                  <a:gd name="connsiteY39" fmla="*/ 266390 h 728874"/>
                                  <a:gd name="connsiteX40" fmla="*/ 18955 w 703797"/>
                                  <a:gd name="connsiteY40" fmla="*/ 232564 h 728874"/>
                                  <a:gd name="connsiteX41" fmla="*/ 31704 w 703797"/>
                                  <a:gd name="connsiteY41" fmla="*/ 199718 h 728874"/>
                                  <a:gd name="connsiteX42" fmla="*/ 47395 w 703797"/>
                                  <a:gd name="connsiteY42" fmla="*/ 168833 h 728874"/>
                                  <a:gd name="connsiteX43" fmla="*/ 66028 w 703797"/>
                                  <a:gd name="connsiteY43" fmla="*/ 139419 h 728874"/>
                                  <a:gd name="connsiteX44" fmla="*/ 87603 w 703797"/>
                                  <a:gd name="connsiteY44" fmla="*/ 112456 h 728874"/>
                                  <a:gd name="connsiteX45" fmla="*/ 111630 w 703797"/>
                                  <a:gd name="connsiteY45" fmla="*/ 87944 h 728874"/>
                                  <a:gd name="connsiteX46" fmla="*/ 138109 w 703797"/>
                                  <a:gd name="connsiteY46" fmla="*/ 65884 h 728874"/>
                                  <a:gd name="connsiteX47" fmla="*/ 166549 w 703797"/>
                                  <a:gd name="connsiteY47" fmla="*/ 46765 h 728874"/>
                                  <a:gd name="connsiteX48" fmla="*/ 196460 w 703797"/>
                                  <a:gd name="connsiteY48" fmla="*/ 30587 h 728874"/>
                                  <a:gd name="connsiteX49" fmla="*/ 227842 w 703797"/>
                                  <a:gd name="connsiteY49" fmla="*/ 17841 h 728874"/>
                                  <a:gd name="connsiteX50" fmla="*/ 260695 w 703797"/>
                                  <a:gd name="connsiteY50" fmla="*/ 8526 h 728874"/>
                                  <a:gd name="connsiteX51" fmla="*/ 294528 w 703797"/>
                                  <a:gd name="connsiteY51" fmla="*/ 2644 h 728874"/>
                                  <a:gd name="connsiteX52" fmla="*/ 328853 w 703797"/>
                                  <a:gd name="connsiteY52" fmla="*/ 192 h 728874"/>
                                  <a:gd name="connsiteX53" fmla="*/ 363177 w 703797"/>
                                  <a:gd name="connsiteY53" fmla="*/ 1173 h 728874"/>
                                  <a:gd name="connsiteX54" fmla="*/ 397501 w 703797"/>
                                  <a:gd name="connsiteY54" fmla="*/ 5585 h 728874"/>
                                  <a:gd name="connsiteX55" fmla="*/ 431334 w 703797"/>
                                  <a:gd name="connsiteY55" fmla="*/ 13429 h 728874"/>
                                  <a:gd name="connsiteX56" fmla="*/ 464678 w 703797"/>
                                  <a:gd name="connsiteY56" fmla="*/ 24704 h 728874"/>
                                  <a:gd name="connsiteX57" fmla="*/ 496550 w 703797"/>
                                  <a:gd name="connsiteY57" fmla="*/ 39411 h 728874"/>
                                  <a:gd name="connsiteX58" fmla="*/ 527442 w 703797"/>
                                  <a:gd name="connsiteY58" fmla="*/ 57060 h 728874"/>
                                  <a:gd name="connsiteX59" fmla="*/ 556372 w 703797"/>
                                  <a:gd name="connsiteY59" fmla="*/ 77649 h 728874"/>
                                  <a:gd name="connsiteX60" fmla="*/ 583341 w 703797"/>
                                  <a:gd name="connsiteY60" fmla="*/ 101181 h 728874"/>
                                  <a:gd name="connsiteX61" fmla="*/ 608349 w 703797"/>
                                  <a:gd name="connsiteY61" fmla="*/ 127163 h 728874"/>
                                  <a:gd name="connsiteX62" fmla="*/ 630904 w 703797"/>
                                  <a:gd name="connsiteY62" fmla="*/ 155597 h 728874"/>
                                  <a:gd name="connsiteX63" fmla="*/ 650518 w 703797"/>
                                  <a:gd name="connsiteY63" fmla="*/ 185991 h 728874"/>
                                  <a:gd name="connsiteX64" fmla="*/ 667190 w 703797"/>
                                  <a:gd name="connsiteY64" fmla="*/ 217857 h 728874"/>
                                  <a:gd name="connsiteX65" fmla="*/ 667190 w 703797"/>
                                  <a:gd name="connsiteY65" fmla="*/ 217857 h 728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4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20" y="251193"/>
                                    </a:cubicBezTo>
                                    <a:cubicBezTo>
                                      <a:pt x="684842" y="262468"/>
                                      <a:pt x="688275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4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6" y="368359"/>
                                      <a:pt x="703966" y="380615"/>
                                      <a:pt x="703475" y="392380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707" y="473759"/>
                                      <a:pt x="688275" y="485525"/>
                                      <a:pt x="684842" y="496310"/>
                                    </a:cubicBezTo>
                                    <a:cubicBezTo>
                                      <a:pt x="680920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69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4"/>
                                      <a:pt x="547056" y="676227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1" y="703190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8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4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8"/>
                                      <a:pt x="176356" y="671814"/>
                                    </a:cubicBezTo>
                                    <a:cubicBezTo>
                                      <a:pt x="166549" y="665441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3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8"/>
                                      <a:pt x="41511" y="521803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4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30105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8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8"/>
                                      <a:pt x="166549" y="46765"/>
                                    </a:cubicBezTo>
                                    <a:cubicBezTo>
                                      <a:pt x="176356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4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8" y="2644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3" y="192"/>
                                    </a:cubicBezTo>
                                    <a:cubicBezTo>
                                      <a:pt x="340130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5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9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7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49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2"/>
                                      <a:pt x="644634" y="175696"/>
                                      <a:pt x="650518" y="185991"/>
                                    </a:cubicBezTo>
                                    <a:cubicBezTo>
                                      <a:pt x="656402" y="196286"/>
                                      <a:pt x="662286" y="207072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Prostoročno: oblika 69"/>
                            <wps:cNvSpPr/>
                            <wps:spPr>
                              <a:xfrm>
                                <a:off x="1045091" y="365032"/>
                                <a:ext cx="703797" cy="728874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4"/>
                                  <a:gd name="connsiteX1" fmla="*/ 680920 w 703797"/>
                                  <a:gd name="connsiteY1" fmla="*/ 251193 h 728874"/>
                                  <a:gd name="connsiteX2" fmla="*/ 691707 w 703797"/>
                                  <a:gd name="connsiteY2" fmla="*/ 285509 h 728874"/>
                                  <a:gd name="connsiteX3" fmla="*/ 699062 w 703797"/>
                                  <a:gd name="connsiteY3" fmla="*/ 320806 h 728874"/>
                                  <a:gd name="connsiteX4" fmla="*/ 702985 w 703797"/>
                                  <a:gd name="connsiteY4" fmla="*/ 356593 h 728874"/>
                                  <a:gd name="connsiteX5" fmla="*/ 703475 w 703797"/>
                                  <a:gd name="connsiteY5" fmla="*/ 392380 h 728874"/>
                                  <a:gd name="connsiteX6" fmla="*/ 700533 w 703797"/>
                                  <a:gd name="connsiteY6" fmla="*/ 427677 h 728874"/>
                                  <a:gd name="connsiteX7" fmla="*/ 694159 w 703797"/>
                                  <a:gd name="connsiteY7" fmla="*/ 462484 h 728874"/>
                                  <a:gd name="connsiteX8" fmla="*/ 684842 w 703797"/>
                                  <a:gd name="connsiteY8" fmla="*/ 496310 h 728874"/>
                                  <a:gd name="connsiteX9" fmla="*/ 672093 w 703797"/>
                                  <a:gd name="connsiteY9" fmla="*/ 529156 h 728874"/>
                                  <a:gd name="connsiteX10" fmla="*/ 656402 w 703797"/>
                                  <a:gd name="connsiteY10" fmla="*/ 560041 h 728874"/>
                                  <a:gd name="connsiteX11" fmla="*/ 637769 w 703797"/>
                                  <a:gd name="connsiteY11" fmla="*/ 589455 h 728874"/>
                                  <a:gd name="connsiteX12" fmla="*/ 616194 w 703797"/>
                                  <a:gd name="connsiteY12" fmla="*/ 616418 h 728874"/>
                                  <a:gd name="connsiteX13" fmla="*/ 592167 w 703797"/>
                                  <a:gd name="connsiteY13" fmla="*/ 640930 h 728874"/>
                                  <a:gd name="connsiteX14" fmla="*/ 565689 w 703797"/>
                                  <a:gd name="connsiteY14" fmla="*/ 662990 h 728874"/>
                                  <a:gd name="connsiteX15" fmla="*/ 537249 w 703797"/>
                                  <a:gd name="connsiteY15" fmla="*/ 682109 h 728874"/>
                                  <a:gd name="connsiteX16" fmla="*/ 507338 w 703797"/>
                                  <a:gd name="connsiteY16" fmla="*/ 698287 h 728874"/>
                                  <a:gd name="connsiteX17" fmla="*/ 475956 w 703797"/>
                                  <a:gd name="connsiteY17" fmla="*/ 711033 h 728874"/>
                                  <a:gd name="connsiteX18" fmla="*/ 443103 w 703797"/>
                                  <a:gd name="connsiteY18" fmla="*/ 720348 h 728874"/>
                                  <a:gd name="connsiteX19" fmla="*/ 409269 w 703797"/>
                                  <a:gd name="connsiteY19" fmla="*/ 726231 h 728874"/>
                                  <a:gd name="connsiteX20" fmla="*/ 374945 w 703797"/>
                                  <a:gd name="connsiteY20" fmla="*/ 728682 h 728874"/>
                                  <a:gd name="connsiteX21" fmla="*/ 340621 w 703797"/>
                                  <a:gd name="connsiteY21" fmla="*/ 727701 h 728874"/>
                                  <a:gd name="connsiteX22" fmla="*/ 306297 w 703797"/>
                                  <a:gd name="connsiteY22" fmla="*/ 723289 h 728874"/>
                                  <a:gd name="connsiteX23" fmla="*/ 272463 w 703797"/>
                                  <a:gd name="connsiteY23" fmla="*/ 715445 h 728874"/>
                                  <a:gd name="connsiteX24" fmla="*/ 239120 w 703797"/>
                                  <a:gd name="connsiteY24" fmla="*/ 704170 h 728874"/>
                                  <a:gd name="connsiteX25" fmla="*/ 207247 w 703797"/>
                                  <a:gd name="connsiteY25" fmla="*/ 689463 h 728874"/>
                                  <a:gd name="connsiteX26" fmla="*/ 176356 w 703797"/>
                                  <a:gd name="connsiteY26" fmla="*/ 671814 h 728874"/>
                                  <a:gd name="connsiteX27" fmla="*/ 147425 w 703797"/>
                                  <a:gd name="connsiteY27" fmla="*/ 651225 h 728874"/>
                                  <a:gd name="connsiteX28" fmla="*/ 120456 w 703797"/>
                                  <a:gd name="connsiteY28" fmla="*/ 627693 h 728874"/>
                                  <a:gd name="connsiteX29" fmla="*/ 95449 w 703797"/>
                                  <a:gd name="connsiteY29" fmla="*/ 601711 h 728874"/>
                                  <a:gd name="connsiteX30" fmla="*/ 72893 w 703797"/>
                                  <a:gd name="connsiteY30" fmla="*/ 573277 h 728874"/>
                                  <a:gd name="connsiteX31" fmla="*/ 53279 w 703797"/>
                                  <a:gd name="connsiteY31" fmla="*/ 542883 h 728874"/>
                                  <a:gd name="connsiteX32" fmla="*/ 36608 w 703797"/>
                                  <a:gd name="connsiteY32" fmla="*/ 511017 h 728874"/>
                                  <a:gd name="connsiteX33" fmla="*/ 22878 w 703797"/>
                                  <a:gd name="connsiteY33" fmla="*/ 477681 h 728874"/>
                                  <a:gd name="connsiteX34" fmla="*/ 12090 w 703797"/>
                                  <a:gd name="connsiteY34" fmla="*/ 443365 h 728874"/>
                                  <a:gd name="connsiteX35" fmla="*/ 4735 w 703797"/>
                                  <a:gd name="connsiteY35" fmla="*/ 408068 h 728874"/>
                                  <a:gd name="connsiteX36" fmla="*/ 812 w 703797"/>
                                  <a:gd name="connsiteY36" fmla="*/ 372281 h 728874"/>
                                  <a:gd name="connsiteX37" fmla="*/ 322 w 703797"/>
                                  <a:gd name="connsiteY37" fmla="*/ 336494 h 728874"/>
                                  <a:gd name="connsiteX38" fmla="*/ 3264 w 703797"/>
                                  <a:gd name="connsiteY38" fmla="*/ 301197 h 728874"/>
                                  <a:gd name="connsiteX39" fmla="*/ 9639 w 703797"/>
                                  <a:gd name="connsiteY39" fmla="*/ 266390 h 728874"/>
                                  <a:gd name="connsiteX40" fmla="*/ 18955 w 703797"/>
                                  <a:gd name="connsiteY40" fmla="*/ 232564 h 728874"/>
                                  <a:gd name="connsiteX41" fmla="*/ 31704 w 703797"/>
                                  <a:gd name="connsiteY41" fmla="*/ 199718 h 728874"/>
                                  <a:gd name="connsiteX42" fmla="*/ 47395 w 703797"/>
                                  <a:gd name="connsiteY42" fmla="*/ 168833 h 728874"/>
                                  <a:gd name="connsiteX43" fmla="*/ 66028 w 703797"/>
                                  <a:gd name="connsiteY43" fmla="*/ 139419 h 728874"/>
                                  <a:gd name="connsiteX44" fmla="*/ 87603 w 703797"/>
                                  <a:gd name="connsiteY44" fmla="*/ 112456 h 728874"/>
                                  <a:gd name="connsiteX45" fmla="*/ 111630 w 703797"/>
                                  <a:gd name="connsiteY45" fmla="*/ 87944 h 728874"/>
                                  <a:gd name="connsiteX46" fmla="*/ 138109 w 703797"/>
                                  <a:gd name="connsiteY46" fmla="*/ 65884 h 728874"/>
                                  <a:gd name="connsiteX47" fmla="*/ 166549 w 703797"/>
                                  <a:gd name="connsiteY47" fmla="*/ 46765 h 728874"/>
                                  <a:gd name="connsiteX48" fmla="*/ 196460 w 703797"/>
                                  <a:gd name="connsiteY48" fmla="*/ 30587 h 728874"/>
                                  <a:gd name="connsiteX49" fmla="*/ 227842 w 703797"/>
                                  <a:gd name="connsiteY49" fmla="*/ 17841 h 728874"/>
                                  <a:gd name="connsiteX50" fmla="*/ 260695 w 703797"/>
                                  <a:gd name="connsiteY50" fmla="*/ 8526 h 728874"/>
                                  <a:gd name="connsiteX51" fmla="*/ 294528 w 703797"/>
                                  <a:gd name="connsiteY51" fmla="*/ 2644 h 728874"/>
                                  <a:gd name="connsiteX52" fmla="*/ 328853 w 703797"/>
                                  <a:gd name="connsiteY52" fmla="*/ 192 h 728874"/>
                                  <a:gd name="connsiteX53" fmla="*/ 363177 w 703797"/>
                                  <a:gd name="connsiteY53" fmla="*/ 1173 h 728874"/>
                                  <a:gd name="connsiteX54" fmla="*/ 397501 w 703797"/>
                                  <a:gd name="connsiteY54" fmla="*/ 5585 h 728874"/>
                                  <a:gd name="connsiteX55" fmla="*/ 431334 w 703797"/>
                                  <a:gd name="connsiteY55" fmla="*/ 13429 h 728874"/>
                                  <a:gd name="connsiteX56" fmla="*/ 464678 w 703797"/>
                                  <a:gd name="connsiteY56" fmla="*/ 24704 h 728874"/>
                                  <a:gd name="connsiteX57" fmla="*/ 496550 w 703797"/>
                                  <a:gd name="connsiteY57" fmla="*/ 39411 h 728874"/>
                                  <a:gd name="connsiteX58" fmla="*/ 527442 w 703797"/>
                                  <a:gd name="connsiteY58" fmla="*/ 57060 h 728874"/>
                                  <a:gd name="connsiteX59" fmla="*/ 556372 w 703797"/>
                                  <a:gd name="connsiteY59" fmla="*/ 77649 h 728874"/>
                                  <a:gd name="connsiteX60" fmla="*/ 583341 w 703797"/>
                                  <a:gd name="connsiteY60" fmla="*/ 101181 h 728874"/>
                                  <a:gd name="connsiteX61" fmla="*/ 608349 w 703797"/>
                                  <a:gd name="connsiteY61" fmla="*/ 127163 h 728874"/>
                                  <a:gd name="connsiteX62" fmla="*/ 630904 w 703797"/>
                                  <a:gd name="connsiteY62" fmla="*/ 155597 h 728874"/>
                                  <a:gd name="connsiteX63" fmla="*/ 650518 w 703797"/>
                                  <a:gd name="connsiteY63" fmla="*/ 185991 h 728874"/>
                                  <a:gd name="connsiteX64" fmla="*/ 667190 w 703797"/>
                                  <a:gd name="connsiteY64" fmla="*/ 217857 h 728874"/>
                                  <a:gd name="connsiteX65" fmla="*/ 667190 w 703797"/>
                                  <a:gd name="connsiteY65" fmla="*/ 217857 h 728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4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20" y="251193"/>
                                    </a:cubicBezTo>
                                    <a:cubicBezTo>
                                      <a:pt x="684842" y="262468"/>
                                      <a:pt x="688275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4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6" y="368359"/>
                                      <a:pt x="703966" y="380615"/>
                                      <a:pt x="703475" y="392380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707" y="473759"/>
                                      <a:pt x="688275" y="485525"/>
                                      <a:pt x="684842" y="496310"/>
                                    </a:cubicBezTo>
                                    <a:cubicBezTo>
                                      <a:pt x="680920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69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4"/>
                                      <a:pt x="547056" y="676227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1" y="703190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8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4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8"/>
                                      <a:pt x="176356" y="671814"/>
                                    </a:cubicBezTo>
                                    <a:cubicBezTo>
                                      <a:pt x="166549" y="665441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3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8"/>
                                      <a:pt x="41511" y="521803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4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30105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8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8"/>
                                      <a:pt x="166549" y="46765"/>
                                    </a:cubicBezTo>
                                    <a:cubicBezTo>
                                      <a:pt x="176356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4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8" y="2644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3" y="192"/>
                                    </a:cubicBezTo>
                                    <a:cubicBezTo>
                                      <a:pt x="340130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5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9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7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49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2"/>
                                      <a:pt x="644634" y="175696"/>
                                      <a:pt x="650518" y="185991"/>
                                    </a:cubicBezTo>
                                    <a:cubicBezTo>
                                      <a:pt x="656402" y="196286"/>
                                      <a:pt x="662286" y="207072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0" name="Prostoročno: oblika 70"/>
                            <wps:cNvSpPr/>
                            <wps:spPr>
                              <a:xfrm>
                                <a:off x="1882920" y="140207"/>
                                <a:ext cx="483969" cy="501020"/>
                              </a:xfrm>
                              <a:custGeom>
                                <a:avLst/>
                                <a:gdLst>
                                  <a:gd name="connsiteX0" fmla="*/ 458962 w 483969"/>
                                  <a:gd name="connsiteY0" fmla="*/ 149522 h 501020"/>
                                  <a:gd name="connsiteX1" fmla="*/ 468278 w 483969"/>
                                  <a:gd name="connsiteY1" fmla="*/ 172563 h 501020"/>
                                  <a:gd name="connsiteX2" fmla="*/ 475633 w 483969"/>
                                  <a:gd name="connsiteY2" fmla="*/ 196094 h 501020"/>
                                  <a:gd name="connsiteX3" fmla="*/ 480537 w 483969"/>
                                  <a:gd name="connsiteY3" fmla="*/ 220116 h 501020"/>
                                  <a:gd name="connsiteX4" fmla="*/ 483479 w 483969"/>
                                  <a:gd name="connsiteY4" fmla="*/ 244627 h 501020"/>
                                  <a:gd name="connsiteX5" fmla="*/ 483969 w 483969"/>
                                  <a:gd name="connsiteY5" fmla="*/ 269139 h 501020"/>
                                  <a:gd name="connsiteX6" fmla="*/ 482008 w 483969"/>
                                  <a:gd name="connsiteY6" fmla="*/ 293651 h 501020"/>
                                  <a:gd name="connsiteX7" fmla="*/ 477595 w 483969"/>
                                  <a:gd name="connsiteY7" fmla="*/ 317672 h 501020"/>
                                  <a:gd name="connsiteX8" fmla="*/ 471220 w 483969"/>
                                  <a:gd name="connsiteY8" fmla="*/ 341204 h 501020"/>
                                  <a:gd name="connsiteX9" fmla="*/ 462394 w 483969"/>
                                  <a:gd name="connsiteY9" fmla="*/ 363754 h 501020"/>
                                  <a:gd name="connsiteX10" fmla="*/ 451607 w 483969"/>
                                  <a:gd name="connsiteY10" fmla="*/ 385325 h 501020"/>
                                  <a:gd name="connsiteX11" fmla="*/ 438858 w 483969"/>
                                  <a:gd name="connsiteY11" fmla="*/ 405424 h 501020"/>
                                  <a:gd name="connsiteX12" fmla="*/ 424147 w 483969"/>
                                  <a:gd name="connsiteY12" fmla="*/ 424053 h 501020"/>
                                  <a:gd name="connsiteX13" fmla="*/ 407476 w 483969"/>
                                  <a:gd name="connsiteY13" fmla="*/ 440721 h 501020"/>
                                  <a:gd name="connsiteX14" fmla="*/ 389333 w 483969"/>
                                  <a:gd name="connsiteY14" fmla="*/ 455919 h 501020"/>
                                  <a:gd name="connsiteX15" fmla="*/ 369719 w 483969"/>
                                  <a:gd name="connsiteY15" fmla="*/ 469155 h 501020"/>
                                  <a:gd name="connsiteX16" fmla="*/ 349125 w 483969"/>
                                  <a:gd name="connsiteY16" fmla="*/ 479940 h 501020"/>
                                  <a:gd name="connsiteX17" fmla="*/ 327550 w 483969"/>
                                  <a:gd name="connsiteY17" fmla="*/ 488764 h 501020"/>
                                  <a:gd name="connsiteX18" fmla="*/ 304994 w 483969"/>
                                  <a:gd name="connsiteY18" fmla="*/ 495137 h 501020"/>
                                  <a:gd name="connsiteX19" fmla="*/ 281948 w 483969"/>
                                  <a:gd name="connsiteY19" fmla="*/ 499059 h 501020"/>
                                  <a:gd name="connsiteX20" fmla="*/ 258411 w 483969"/>
                                  <a:gd name="connsiteY20" fmla="*/ 501020 h 501020"/>
                                  <a:gd name="connsiteX21" fmla="*/ 234875 w 483969"/>
                                  <a:gd name="connsiteY21" fmla="*/ 500530 h 501020"/>
                                  <a:gd name="connsiteX22" fmla="*/ 211338 w 483969"/>
                                  <a:gd name="connsiteY22" fmla="*/ 497589 h 501020"/>
                                  <a:gd name="connsiteX23" fmla="*/ 187802 w 483969"/>
                                  <a:gd name="connsiteY23" fmla="*/ 492196 h 501020"/>
                                  <a:gd name="connsiteX24" fmla="*/ 164755 w 483969"/>
                                  <a:gd name="connsiteY24" fmla="*/ 484352 h 501020"/>
                                  <a:gd name="connsiteX25" fmla="*/ 142690 w 483969"/>
                                  <a:gd name="connsiteY25" fmla="*/ 474548 h 501020"/>
                                  <a:gd name="connsiteX26" fmla="*/ 121605 w 483969"/>
                                  <a:gd name="connsiteY26" fmla="*/ 462292 h 501020"/>
                                  <a:gd name="connsiteX27" fmla="*/ 101501 w 483969"/>
                                  <a:gd name="connsiteY27" fmla="*/ 448075 h 501020"/>
                                  <a:gd name="connsiteX28" fmla="*/ 82868 w 483969"/>
                                  <a:gd name="connsiteY28" fmla="*/ 431897 h 501020"/>
                                  <a:gd name="connsiteX29" fmla="*/ 65706 w 483969"/>
                                  <a:gd name="connsiteY29" fmla="*/ 414249 h 501020"/>
                                  <a:gd name="connsiteX30" fmla="*/ 50505 w 483969"/>
                                  <a:gd name="connsiteY30" fmla="*/ 394639 h 501020"/>
                                  <a:gd name="connsiteX31" fmla="*/ 36776 w 483969"/>
                                  <a:gd name="connsiteY31" fmla="*/ 374049 h 501020"/>
                                  <a:gd name="connsiteX32" fmla="*/ 25007 w 483969"/>
                                  <a:gd name="connsiteY32" fmla="*/ 351989 h 501020"/>
                                  <a:gd name="connsiteX33" fmla="*/ 15691 w 483969"/>
                                  <a:gd name="connsiteY33" fmla="*/ 328948 h 501020"/>
                                  <a:gd name="connsiteX34" fmla="*/ 8336 w 483969"/>
                                  <a:gd name="connsiteY34" fmla="*/ 305417 h 501020"/>
                                  <a:gd name="connsiteX35" fmla="*/ 3432 w 483969"/>
                                  <a:gd name="connsiteY35" fmla="*/ 281395 h 501020"/>
                                  <a:gd name="connsiteX36" fmla="*/ 490 w 483969"/>
                                  <a:gd name="connsiteY36" fmla="*/ 256883 h 501020"/>
                                  <a:gd name="connsiteX37" fmla="*/ 0 w 483969"/>
                                  <a:gd name="connsiteY37" fmla="*/ 232371 h 501020"/>
                                  <a:gd name="connsiteX38" fmla="*/ 1961 w 483969"/>
                                  <a:gd name="connsiteY38" fmla="*/ 207860 h 501020"/>
                                  <a:gd name="connsiteX39" fmla="*/ 6374 w 483969"/>
                                  <a:gd name="connsiteY39" fmla="*/ 183838 h 501020"/>
                                  <a:gd name="connsiteX40" fmla="*/ 12749 w 483969"/>
                                  <a:gd name="connsiteY40" fmla="*/ 160307 h 501020"/>
                                  <a:gd name="connsiteX41" fmla="*/ 21575 w 483969"/>
                                  <a:gd name="connsiteY41" fmla="*/ 137756 h 501020"/>
                                  <a:gd name="connsiteX42" fmla="*/ 33343 w 483969"/>
                                  <a:gd name="connsiteY42" fmla="*/ 115695 h 501020"/>
                                  <a:gd name="connsiteX43" fmla="*/ 46092 w 483969"/>
                                  <a:gd name="connsiteY43" fmla="*/ 95596 h 501020"/>
                                  <a:gd name="connsiteX44" fmla="*/ 60803 w 483969"/>
                                  <a:gd name="connsiteY44" fmla="*/ 76967 h 501020"/>
                                  <a:gd name="connsiteX45" fmla="*/ 77474 w 483969"/>
                                  <a:gd name="connsiteY45" fmla="*/ 60299 h 501020"/>
                                  <a:gd name="connsiteX46" fmla="*/ 95617 w 483969"/>
                                  <a:gd name="connsiteY46" fmla="*/ 45102 h 501020"/>
                                  <a:gd name="connsiteX47" fmla="*/ 115231 w 483969"/>
                                  <a:gd name="connsiteY47" fmla="*/ 31865 h 501020"/>
                                  <a:gd name="connsiteX48" fmla="*/ 135825 w 483969"/>
                                  <a:gd name="connsiteY48" fmla="*/ 21080 h 501020"/>
                                  <a:gd name="connsiteX49" fmla="*/ 157400 w 483969"/>
                                  <a:gd name="connsiteY49" fmla="*/ 12256 h 501020"/>
                                  <a:gd name="connsiteX50" fmla="*/ 179956 w 483969"/>
                                  <a:gd name="connsiteY50" fmla="*/ 5883 h 501020"/>
                                  <a:gd name="connsiteX51" fmla="*/ 203002 w 483969"/>
                                  <a:gd name="connsiteY51" fmla="*/ 1961 h 501020"/>
                                  <a:gd name="connsiteX52" fmla="*/ 226539 w 483969"/>
                                  <a:gd name="connsiteY52" fmla="*/ 0 h 501020"/>
                                  <a:gd name="connsiteX53" fmla="*/ 250075 w 483969"/>
                                  <a:gd name="connsiteY53" fmla="*/ 490 h 501020"/>
                                  <a:gd name="connsiteX54" fmla="*/ 273612 w 483969"/>
                                  <a:gd name="connsiteY54" fmla="*/ 3432 h 501020"/>
                                  <a:gd name="connsiteX55" fmla="*/ 297148 w 483969"/>
                                  <a:gd name="connsiteY55" fmla="*/ 8824 h 501020"/>
                                  <a:gd name="connsiteX56" fmla="*/ 319704 w 483969"/>
                                  <a:gd name="connsiteY56" fmla="*/ 16668 h 501020"/>
                                  <a:gd name="connsiteX57" fmla="*/ 341770 w 483969"/>
                                  <a:gd name="connsiteY57" fmla="*/ 26473 h 501020"/>
                                  <a:gd name="connsiteX58" fmla="*/ 362854 w 483969"/>
                                  <a:gd name="connsiteY58" fmla="*/ 38729 h 501020"/>
                                  <a:gd name="connsiteX59" fmla="*/ 382958 w 483969"/>
                                  <a:gd name="connsiteY59" fmla="*/ 52945 h 501020"/>
                                  <a:gd name="connsiteX60" fmla="*/ 401592 w 483969"/>
                                  <a:gd name="connsiteY60" fmla="*/ 69123 h 501020"/>
                                  <a:gd name="connsiteX61" fmla="*/ 418754 w 483969"/>
                                  <a:gd name="connsiteY61" fmla="*/ 86772 h 501020"/>
                                  <a:gd name="connsiteX62" fmla="*/ 433954 w 483969"/>
                                  <a:gd name="connsiteY62" fmla="*/ 106381 h 501020"/>
                                  <a:gd name="connsiteX63" fmla="*/ 447684 w 483969"/>
                                  <a:gd name="connsiteY63" fmla="*/ 126971 h 501020"/>
                                  <a:gd name="connsiteX64" fmla="*/ 458962 w 483969"/>
                                  <a:gd name="connsiteY64" fmla="*/ 149522 h 501020"/>
                                  <a:gd name="connsiteX65" fmla="*/ 458962 w 483969"/>
                                  <a:gd name="connsiteY65" fmla="*/ 149522 h 5010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969" h="501020">
                                    <a:moveTo>
                                      <a:pt x="458962" y="149522"/>
                                    </a:moveTo>
                                    <a:cubicBezTo>
                                      <a:pt x="462394" y="156875"/>
                                      <a:pt x="465827" y="164719"/>
                                      <a:pt x="468278" y="172563"/>
                                    </a:cubicBezTo>
                                    <a:cubicBezTo>
                                      <a:pt x="471220" y="180407"/>
                                      <a:pt x="473672" y="188250"/>
                                      <a:pt x="475633" y="196094"/>
                                    </a:cubicBezTo>
                                    <a:cubicBezTo>
                                      <a:pt x="477595" y="203938"/>
                                      <a:pt x="479556" y="212272"/>
                                      <a:pt x="480537" y="220116"/>
                                    </a:cubicBezTo>
                                    <a:cubicBezTo>
                                      <a:pt x="482008" y="228450"/>
                                      <a:pt x="482989" y="236293"/>
                                      <a:pt x="483479" y="244627"/>
                                    </a:cubicBezTo>
                                    <a:cubicBezTo>
                                      <a:pt x="483969" y="252961"/>
                                      <a:pt x="483969" y="260805"/>
                                      <a:pt x="483969" y="269139"/>
                                    </a:cubicBezTo>
                                    <a:cubicBezTo>
                                      <a:pt x="483479" y="277473"/>
                                      <a:pt x="482989" y="285317"/>
                                      <a:pt x="482008" y="293651"/>
                                    </a:cubicBezTo>
                                    <a:cubicBezTo>
                                      <a:pt x="481027" y="301495"/>
                                      <a:pt x="479556" y="309829"/>
                                      <a:pt x="477595" y="317672"/>
                                    </a:cubicBezTo>
                                    <a:cubicBezTo>
                                      <a:pt x="475633" y="325516"/>
                                      <a:pt x="473672" y="333360"/>
                                      <a:pt x="471220" y="341204"/>
                                    </a:cubicBezTo>
                                    <a:cubicBezTo>
                                      <a:pt x="468769" y="349047"/>
                                      <a:pt x="465827" y="356401"/>
                                      <a:pt x="462394" y="363754"/>
                                    </a:cubicBezTo>
                                    <a:cubicBezTo>
                                      <a:pt x="458962" y="371108"/>
                                      <a:pt x="455529" y="377971"/>
                                      <a:pt x="451607" y="385325"/>
                                    </a:cubicBezTo>
                                    <a:cubicBezTo>
                                      <a:pt x="447684" y="392188"/>
                                      <a:pt x="443271" y="399051"/>
                                      <a:pt x="438858" y="405424"/>
                                    </a:cubicBezTo>
                                    <a:cubicBezTo>
                                      <a:pt x="434445" y="411798"/>
                                      <a:pt x="429541" y="418171"/>
                                      <a:pt x="424147" y="424053"/>
                                    </a:cubicBezTo>
                                    <a:cubicBezTo>
                                      <a:pt x="418754" y="429936"/>
                                      <a:pt x="413360" y="435819"/>
                                      <a:pt x="407476" y="440721"/>
                                    </a:cubicBezTo>
                                    <a:cubicBezTo>
                                      <a:pt x="401592" y="446114"/>
                                      <a:pt x="395708" y="451016"/>
                                      <a:pt x="389333" y="455919"/>
                                    </a:cubicBezTo>
                                    <a:cubicBezTo>
                                      <a:pt x="382958" y="460821"/>
                                      <a:pt x="376584" y="465233"/>
                                      <a:pt x="369719" y="469155"/>
                                    </a:cubicBezTo>
                                    <a:cubicBezTo>
                                      <a:pt x="362854" y="473077"/>
                                      <a:pt x="355990" y="476999"/>
                                      <a:pt x="349125" y="479940"/>
                                    </a:cubicBezTo>
                                    <a:cubicBezTo>
                                      <a:pt x="342260" y="483372"/>
                                      <a:pt x="334905" y="486313"/>
                                      <a:pt x="327550" y="488764"/>
                                    </a:cubicBezTo>
                                    <a:cubicBezTo>
                                      <a:pt x="320195" y="491216"/>
                                      <a:pt x="312839" y="493667"/>
                                      <a:pt x="304994" y="495137"/>
                                    </a:cubicBezTo>
                                    <a:cubicBezTo>
                                      <a:pt x="297148" y="496608"/>
                                      <a:pt x="289793" y="498079"/>
                                      <a:pt x="281948" y="499059"/>
                                    </a:cubicBezTo>
                                    <a:cubicBezTo>
                                      <a:pt x="274102" y="500040"/>
                                      <a:pt x="266257" y="500530"/>
                                      <a:pt x="258411" y="501020"/>
                                    </a:cubicBezTo>
                                    <a:cubicBezTo>
                                      <a:pt x="250566" y="501020"/>
                                      <a:pt x="242720" y="501020"/>
                                      <a:pt x="234875" y="500530"/>
                                    </a:cubicBezTo>
                                    <a:cubicBezTo>
                                      <a:pt x="227029" y="500040"/>
                                      <a:pt x="219184" y="499059"/>
                                      <a:pt x="211338" y="497589"/>
                                    </a:cubicBezTo>
                                    <a:cubicBezTo>
                                      <a:pt x="203493" y="496118"/>
                                      <a:pt x="195647" y="494157"/>
                                      <a:pt x="187802" y="492196"/>
                                    </a:cubicBezTo>
                                    <a:cubicBezTo>
                                      <a:pt x="179956" y="489745"/>
                                      <a:pt x="172601" y="487294"/>
                                      <a:pt x="164755" y="484352"/>
                                    </a:cubicBezTo>
                                    <a:cubicBezTo>
                                      <a:pt x="157400" y="481411"/>
                                      <a:pt x="150045" y="477979"/>
                                      <a:pt x="142690" y="474548"/>
                                    </a:cubicBezTo>
                                    <a:cubicBezTo>
                                      <a:pt x="135335" y="470626"/>
                                      <a:pt x="128470" y="466704"/>
                                      <a:pt x="121605" y="462292"/>
                                    </a:cubicBezTo>
                                    <a:cubicBezTo>
                                      <a:pt x="114740" y="457880"/>
                                      <a:pt x="107876" y="452977"/>
                                      <a:pt x="101501" y="448075"/>
                                    </a:cubicBezTo>
                                    <a:cubicBezTo>
                                      <a:pt x="95127" y="443173"/>
                                      <a:pt x="88752" y="437780"/>
                                      <a:pt x="82868" y="431897"/>
                                    </a:cubicBezTo>
                                    <a:cubicBezTo>
                                      <a:pt x="76984" y="426014"/>
                                      <a:pt x="71100" y="420132"/>
                                      <a:pt x="65706" y="414249"/>
                                    </a:cubicBezTo>
                                    <a:cubicBezTo>
                                      <a:pt x="60312" y="407876"/>
                                      <a:pt x="55409" y="401503"/>
                                      <a:pt x="50505" y="394639"/>
                                    </a:cubicBezTo>
                                    <a:cubicBezTo>
                                      <a:pt x="45602" y="387776"/>
                                      <a:pt x="41189" y="380913"/>
                                      <a:pt x="36776" y="374049"/>
                                    </a:cubicBezTo>
                                    <a:cubicBezTo>
                                      <a:pt x="32363" y="366696"/>
                                      <a:pt x="28930" y="359342"/>
                                      <a:pt x="25007" y="351989"/>
                                    </a:cubicBezTo>
                                    <a:cubicBezTo>
                                      <a:pt x="21575" y="344635"/>
                                      <a:pt x="18143" y="336792"/>
                                      <a:pt x="15691" y="328948"/>
                                    </a:cubicBezTo>
                                    <a:cubicBezTo>
                                      <a:pt x="12749" y="321104"/>
                                      <a:pt x="10297" y="313260"/>
                                      <a:pt x="8336" y="305417"/>
                                    </a:cubicBezTo>
                                    <a:cubicBezTo>
                                      <a:pt x="6374" y="297573"/>
                                      <a:pt x="4413" y="289239"/>
                                      <a:pt x="3432" y="281395"/>
                                    </a:cubicBezTo>
                                    <a:cubicBezTo>
                                      <a:pt x="1961" y="273061"/>
                                      <a:pt x="981" y="265217"/>
                                      <a:pt x="490" y="256883"/>
                                    </a:cubicBezTo>
                                    <a:cubicBezTo>
                                      <a:pt x="0" y="248549"/>
                                      <a:pt x="0" y="240705"/>
                                      <a:pt x="0" y="232371"/>
                                    </a:cubicBezTo>
                                    <a:cubicBezTo>
                                      <a:pt x="490" y="224037"/>
                                      <a:pt x="981" y="216194"/>
                                      <a:pt x="1961" y="207860"/>
                                    </a:cubicBezTo>
                                    <a:cubicBezTo>
                                      <a:pt x="2942" y="200016"/>
                                      <a:pt x="4413" y="191682"/>
                                      <a:pt x="6374" y="183838"/>
                                    </a:cubicBezTo>
                                    <a:cubicBezTo>
                                      <a:pt x="8336" y="175994"/>
                                      <a:pt x="10297" y="168151"/>
                                      <a:pt x="12749" y="160307"/>
                                    </a:cubicBezTo>
                                    <a:cubicBezTo>
                                      <a:pt x="15201" y="152463"/>
                                      <a:pt x="18143" y="145110"/>
                                      <a:pt x="21575" y="137756"/>
                                    </a:cubicBezTo>
                                    <a:cubicBezTo>
                                      <a:pt x="25988" y="129422"/>
                                      <a:pt x="29421" y="122559"/>
                                      <a:pt x="33343" y="115695"/>
                                    </a:cubicBezTo>
                                    <a:cubicBezTo>
                                      <a:pt x="37266" y="108832"/>
                                      <a:pt x="41679" y="101969"/>
                                      <a:pt x="46092" y="95596"/>
                                    </a:cubicBezTo>
                                    <a:cubicBezTo>
                                      <a:pt x="50505" y="89223"/>
                                      <a:pt x="55409" y="82850"/>
                                      <a:pt x="60803" y="76967"/>
                                    </a:cubicBezTo>
                                    <a:cubicBezTo>
                                      <a:pt x="66196" y="71084"/>
                                      <a:pt x="71590" y="65201"/>
                                      <a:pt x="77474" y="60299"/>
                                    </a:cubicBezTo>
                                    <a:cubicBezTo>
                                      <a:pt x="83358" y="54906"/>
                                      <a:pt x="89243" y="50004"/>
                                      <a:pt x="95617" y="45102"/>
                                    </a:cubicBezTo>
                                    <a:cubicBezTo>
                                      <a:pt x="101991" y="40199"/>
                                      <a:pt x="108366" y="35787"/>
                                      <a:pt x="115231" y="31865"/>
                                    </a:cubicBezTo>
                                    <a:cubicBezTo>
                                      <a:pt x="122096" y="27943"/>
                                      <a:pt x="128960" y="24022"/>
                                      <a:pt x="135825" y="21080"/>
                                    </a:cubicBezTo>
                                    <a:cubicBezTo>
                                      <a:pt x="142690" y="17648"/>
                                      <a:pt x="150045" y="14707"/>
                                      <a:pt x="157400" y="12256"/>
                                    </a:cubicBezTo>
                                    <a:cubicBezTo>
                                      <a:pt x="164755" y="9805"/>
                                      <a:pt x="172111" y="7354"/>
                                      <a:pt x="179956" y="5883"/>
                                    </a:cubicBezTo>
                                    <a:cubicBezTo>
                                      <a:pt x="187802" y="3922"/>
                                      <a:pt x="195157" y="2941"/>
                                      <a:pt x="203002" y="1961"/>
                                    </a:cubicBezTo>
                                    <a:cubicBezTo>
                                      <a:pt x="210848" y="980"/>
                                      <a:pt x="218693" y="490"/>
                                      <a:pt x="226539" y="0"/>
                                    </a:cubicBezTo>
                                    <a:cubicBezTo>
                                      <a:pt x="234384" y="0"/>
                                      <a:pt x="242230" y="0"/>
                                      <a:pt x="250075" y="490"/>
                                    </a:cubicBezTo>
                                    <a:cubicBezTo>
                                      <a:pt x="257921" y="980"/>
                                      <a:pt x="265766" y="1961"/>
                                      <a:pt x="273612" y="3432"/>
                                    </a:cubicBezTo>
                                    <a:cubicBezTo>
                                      <a:pt x="281948" y="4902"/>
                                      <a:pt x="289303" y="6863"/>
                                      <a:pt x="297148" y="8824"/>
                                    </a:cubicBezTo>
                                    <a:cubicBezTo>
                                      <a:pt x="304994" y="11275"/>
                                      <a:pt x="312349" y="13727"/>
                                      <a:pt x="319704" y="16668"/>
                                    </a:cubicBezTo>
                                    <a:cubicBezTo>
                                      <a:pt x="327059" y="19609"/>
                                      <a:pt x="334415" y="23041"/>
                                      <a:pt x="341770" y="26473"/>
                                    </a:cubicBezTo>
                                    <a:cubicBezTo>
                                      <a:pt x="349125" y="30395"/>
                                      <a:pt x="355990" y="34316"/>
                                      <a:pt x="362854" y="38729"/>
                                    </a:cubicBezTo>
                                    <a:cubicBezTo>
                                      <a:pt x="369719" y="43141"/>
                                      <a:pt x="376584" y="48043"/>
                                      <a:pt x="382958" y="52945"/>
                                    </a:cubicBezTo>
                                    <a:cubicBezTo>
                                      <a:pt x="389333" y="57848"/>
                                      <a:pt x="395708" y="63240"/>
                                      <a:pt x="401592" y="69123"/>
                                    </a:cubicBezTo>
                                    <a:cubicBezTo>
                                      <a:pt x="407476" y="75006"/>
                                      <a:pt x="413360" y="80889"/>
                                      <a:pt x="418754" y="86772"/>
                                    </a:cubicBezTo>
                                    <a:cubicBezTo>
                                      <a:pt x="424147" y="93145"/>
                                      <a:pt x="429051" y="99518"/>
                                      <a:pt x="433954" y="106381"/>
                                    </a:cubicBezTo>
                                    <a:cubicBezTo>
                                      <a:pt x="438858" y="113244"/>
                                      <a:pt x="443271" y="120108"/>
                                      <a:pt x="447684" y="126971"/>
                                    </a:cubicBezTo>
                                    <a:cubicBezTo>
                                      <a:pt x="451607" y="134324"/>
                                      <a:pt x="455529" y="141678"/>
                                      <a:pt x="458962" y="149522"/>
                                    </a:cubicBezTo>
                                    <a:lnTo>
                                      <a:pt x="458962" y="14952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" name="Prostoročno: oblika 71"/>
                            <wps:cNvSpPr/>
                            <wps:spPr>
                              <a:xfrm>
                                <a:off x="1883410" y="140207"/>
                                <a:ext cx="483479" cy="50102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522 h 501020"/>
                                  <a:gd name="connsiteX1" fmla="*/ 467788 w 483479"/>
                                  <a:gd name="connsiteY1" fmla="*/ 172563 h 501020"/>
                                  <a:gd name="connsiteX2" fmla="*/ 475143 w 483479"/>
                                  <a:gd name="connsiteY2" fmla="*/ 196094 h 501020"/>
                                  <a:gd name="connsiteX3" fmla="*/ 480047 w 483479"/>
                                  <a:gd name="connsiteY3" fmla="*/ 220116 h 501020"/>
                                  <a:gd name="connsiteX4" fmla="*/ 482989 w 483479"/>
                                  <a:gd name="connsiteY4" fmla="*/ 244627 h 501020"/>
                                  <a:gd name="connsiteX5" fmla="*/ 483479 w 483479"/>
                                  <a:gd name="connsiteY5" fmla="*/ 269139 h 501020"/>
                                  <a:gd name="connsiteX6" fmla="*/ 481518 w 483479"/>
                                  <a:gd name="connsiteY6" fmla="*/ 293651 h 501020"/>
                                  <a:gd name="connsiteX7" fmla="*/ 477105 w 483479"/>
                                  <a:gd name="connsiteY7" fmla="*/ 317672 h 501020"/>
                                  <a:gd name="connsiteX8" fmla="*/ 470730 w 483479"/>
                                  <a:gd name="connsiteY8" fmla="*/ 341204 h 501020"/>
                                  <a:gd name="connsiteX9" fmla="*/ 461904 w 483479"/>
                                  <a:gd name="connsiteY9" fmla="*/ 363754 h 501020"/>
                                  <a:gd name="connsiteX10" fmla="*/ 451116 w 483479"/>
                                  <a:gd name="connsiteY10" fmla="*/ 385325 h 501020"/>
                                  <a:gd name="connsiteX11" fmla="*/ 438367 w 483479"/>
                                  <a:gd name="connsiteY11" fmla="*/ 405424 h 501020"/>
                                  <a:gd name="connsiteX12" fmla="*/ 423657 w 483479"/>
                                  <a:gd name="connsiteY12" fmla="*/ 424053 h 501020"/>
                                  <a:gd name="connsiteX13" fmla="*/ 406985 w 483479"/>
                                  <a:gd name="connsiteY13" fmla="*/ 440721 h 501020"/>
                                  <a:gd name="connsiteX14" fmla="*/ 388843 w 483479"/>
                                  <a:gd name="connsiteY14" fmla="*/ 455919 h 501020"/>
                                  <a:gd name="connsiteX15" fmla="*/ 369229 w 483479"/>
                                  <a:gd name="connsiteY15" fmla="*/ 469155 h 501020"/>
                                  <a:gd name="connsiteX16" fmla="*/ 348635 w 483479"/>
                                  <a:gd name="connsiteY16" fmla="*/ 479940 h 501020"/>
                                  <a:gd name="connsiteX17" fmla="*/ 327059 w 483479"/>
                                  <a:gd name="connsiteY17" fmla="*/ 488764 h 501020"/>
                                  <a:gd name="connsiteX18" fmla="*/ 304504 w 483479"/>
                                  <a:gd name="connsiteY18" fmla="*/ 495137 h 501020"/>
                                  <a:gd name="connsiteX19" fmla="*/ 281457 w 483479"/>
                                  <a:gd name="connsiteY19" fmla="*/ 499059 h 501020"/>
                                  <a:gd name="connsiteX20" fmla="*/ 257921 w 483479"/>
                                  <a:gd name="connsiteY20" fmla="*/ 501020 h 501020"/>
                                  <a:gd name="connsiteX21" fmla="*/ 234384 w 483479"/>
                                  <a:gd name="connsiteY21" fmla="*/ 500530 h 501020"/>
                                  <a:gd name="connsiteX22" fmla="*/ 210848 w 483479"/>
                                  <a:gd name="connsiteY22" fmla="*/ 497589 h 501020"/>
                                  <a:gd name="connsiteX23" fmla="*/ 187311 w 483479"/>
                                  <a:gd name="connsiteY23" fmla="*/ 492196 h 501020"/>
                                  <a:gd name="connsiteX24" fmla="*/ 164756 w 483479"/>
                                  <a:gd name="connsiteY24" fmla="*/ 484352 h 501020"/>
                                  <a:gd name="connsiteX25" fmla="*/ 142690 w 483479"/>
                                  <a:gd name="connsiteY25" fmla="*/ 474548 h 501020"/>
                                  <a:gd name="connsiteX26" fmla="*/ 121605 w 483479"/>
                                  <a:gd name="connsiteY26" fmla="*/ 462292 h 501020"/>
                                  <a:gd name="connsiteX27" fmla="*/ 101501 w 483479"/>
                                  <a:gd name="connsiteY27" fmla="*/ 448075 h 501020"/>
                                  <a:gd name="connsiteX28" fmla="*/ 82868 w 483479"/>
                                  <a:gd name="connsiteY28" fmla="*/ 431897 h 501020"/>
                                  <a:gd name="connsiteX29" fmla="*/ 65706 w 483479"/>
                                  <a:gd name="connsiteY29" fmla="*/ 414249 h 501020"/>
                                  <a:gd name="connsiteX30" fmla="*/ 50505 w 483479"/>
                                  <a:gd name="connsiteY30" fmla="*/ 394639 h 501020"/>
                                  <a:gd name="connsiteX31" fmla="*/ 36776 w 483479"/>
                                  <a:gd name="connsiteY31" fmla="*/ 374049 h 501020"/>
                                  <a:gd name="connsiteX32" fmla="*/ 25007 w 483479"/>
                                  <a:gd name="connsiteY32" fmla="*/ 351989 h 501020"/>
                                  <a:gd name="connsiteX33" fmla="*/ 15691 w 483479"/>
                                  <a:gd name="connsiteY33" fmla="*/ 328948 h 501020"/>
                                  <a:gd name="connsiteX34" fmla="*/ 8336 w 483479"/>
                                  <a:gd name="connsiteY34" fmla="*/ 305417 h 501020"/>
                                  <a:gd name="connsiteX35" fmla="*/ 3432 w 483479"/>
                                  <a:gd name="connsiteY35" fmla="*/ 281395 h 501020"/>
                                  <a:gd name="connsiteX36" fmla="*/ 490 w 483479"/>
                                  <a:gd name="connsiteY36" fmla="*/ 256883 h 501020"/>
                                  <a:gd name="connsiteX37" fmla="*/ 0 w 483479"/>
                                  <a:gd name="connsiteY37" fmla="*/ 232371 h 501020"/>
                                  <a:gd name="connsiteX38" fmla="*/ 1961 w 483479"/>
                                  <a:gd name="connsiteY38" fmla="*/ 207860 h 501020"/>
                                  <a:gd name="connsiteX39" fmla="*/ 6375 w 483479"/>
                                  <a:gd name="connsiteY39" fmla="*/ 183838 h 501020"/>
                                  <a:gd name="connsiteX40" fmla="*/ 12749 w 483479"/>
                                  <a:gd name="connsiteY40" fmla="*/ 160307 h 501020"/>
                                  <a:gd name="connsiteX41" fmla="*/ 21575 w 483479"/>
                                  <a:gd name="connsiteY41" fmla="*/ 137756 h 501020"/>
                                  <a:gd name="connsiteX42" fmla="*/ 32853 w 483479"/>
                                  <a:gd name="connsiteY42" fmla="*/ 115695 h 501020"/>
                                  <a:gd name="connsiteX43" fmla="*/ 45602 w 483479"/>
                                  <a:gd name="connsiteY43" fmla="*/ 95596 h 501020"/>
                                  <a:gd name="connsiteX44" fmla="*/ 60312 w 483479"/>
                                  <a:gd name="connsiteY44" fmla="*/ 76967 h 501020"/>
                                  <a:gd name="connsiteX45" fmla="*/ 76984 w 483479"/>
                                  <a:gd name="connsiteY45" fmla="*/ 60299 h 501020"/>
                                  <a:gd name="connsiteX46" fmla="*/ 95127 w 483479"/>
                                  <a:gd name="connsiteY46" fmla="*/ 45102 h 501020"/>
                                  <a:gd name="connsiteX47" fmla="*/ 114740 w 483479"/>
                                  <a:gd name="connsiteY47" fmla="*/ 31865 h 501020"/>
                                  <a:gd name="connsiteX48" fmla="*/ 135335 w 483479"/>
                                  <a:gd name="connsiteY48" fmla="*/ 21080 h 501020"/>
                                  <a:gd name="connsiteX49" fmla="*/ 156910 w 483479"/>
                                  <a:gd name="connsiteY49" fmla="*/ 12256 h 501020"/>
                                  <a:gd name="connsiteX50" fmla="*/ 179466 w 483479"/>
                                  <a:gd name="connsiteY50" fmla="*/ 5883 h 501020"/>
                                  <a:gd name="connsiteX51" fmla="*/ 202512 w 483479"/>
                                  <a:gd name="connsiteY51" fmla="*/ 1961 h 501020"/>
                                  <a:gd name="connsiteX52" fmla="*/ 226049 w 483479"/>
                                  <a:gd name="connsiteY52" fmla="*/ 0 h 501020"/>
                                  <a:gd name="connsiteX53" fmla="*/ 249585 w 483479"/>
                                  <a:gd name="connsiteY53" fmla="*/ 490 h 501020"/>
                                  <a:gd name="connsiteX54" fmla="*/ 273122 w 483479"/>
                                  <a:gd name="connsiteY54" fmla="*/ 3432 h 501020"/>
                                  <a:gd name="connsiteX55" fmla="*/ 296658 w 483479"/>
                                  <a:gd name="connsiteY55" fmla="*/ 8824 h 501020"/>
                                  <a:gd name="connsiteX56" fmla="*/ 319214 w 483479"/>
                                  <a:gd name="connsiteY56" fmla="*/ 16668 h 501020"/>
                                  <a:gd name="connsiteX57" fmla="*/ 341279 w 483479"/>
                                  <a:gd name="connsiteY57" fmla="*/ 26473 h 501020"/>
                                  <a:gd name="connsiteX58" fmla="*/ 362364 w 483479"/>
                                  <a:gd name="connsiteY58" fmla="*/ 38729 h 501020"/>
                                  <a:gd name="connsiteX59" fmla="*/ 382468 w 483479"/>
                                  <a:gd name="connsiteY59" fmla="*/ 52945 h 501020"/>
                                  <a:gd name="connsiteX60" fmla="*/ 401101 w 483479"/>
                                  <a:gd name="connsiteY60" fmla="*/ 69123 h 501020"/>
                                  <a:gd name="connsiteX61" fmla="*/ 418263 w 483479"/>
                                  <a:gd name="connsiteY61" fmla="*/ 86772 h 501020"/>
                                  <a:gd name="connsiteX62" fmla="*/ 433464 w 483479"/>
                                  <a:gd name="connsiteY62" fmla="*/ 106381 h 501020"/>
                                  <a:gd name="connsiteX63" fmla="*/ 447194 w 483479"/>
                                  <a:gd name="connsiteY63" fmla="*/ 126971 h 501020"/>
                                  <a:gd name="connsiteX64" fmla="*/ 458471 w 483479"/>
                                  <a:gd name="connsiteY64" fmla="*/ 149522 h 501020"/>
                                  <a:gd name="connsiteX65" fmla="*/ 458471 w 483479"/>
                                  <a:gd name="connsiteY65" fmla="*/ 149522 h 5010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1020">
                                    <a:moveTo>
                                      <a:pt x="458471" y="149522"/>
                                    </a:moveTo>
                                    <a:cubicBezTo>
                                      <a:pt x="461904" y="156875"/>
                                      <a:pt x="465336" y="164719"/>
                                      <a:pt x="467788" y="172563"/>
                                    </a:cubicBezTo>
                                    <a:cubicBezTo>
                                      <a:pt x="470730" y="180407"/>
                                      <a:pt x="473182" y="188250"/>
                                      <a:pt x="475143" y="196094"/>
                                    </a:cubicBezTo>
                                    <a:cubicBezTo>
                                      <a:pt x="477105" y="203938"/>
                                      <a:pt x="479066" y="212272"/>
                                      <a:pt x="480047" y="220116"/>
                                    </a:cubicBezTo>
                                    <a:cubicBezTo>
                                      <a:pt x="481518" y="228450"/>
                                      <a:pt x="482498" y="236293"/>
                                      <a:pt x="482989" y="244627"/>
                                    </a:cubicBezTo>
                                    <a:cubicBezTo>
                                      <a:pt x="483479" y="252961"/>
                                      <a:pt x="483479" y="260805"/>
                                      <a:pt x="483479" y="269139"/>
                                    </a:cubicBezTo>
                                    <a:cubicBezTo>
                                      <a:pt x="482989" y="277473"/>
                                      <a:pt x="482498" y="285317"/>
                                      <a:pt x="481518" y="293651"/>
                                    </a:cubicBezTo>
                                    <a:cubicBezTo>
                                      <a:pt x="480537" y="301495"/>
                                      <a:pt x="479066" y="309829"/>
                                      <a:pt x="477105" y="317672"/>
                                    </a:cubicBezTo>
                                    <a:cubicBezTo>
                                      <a:pt x="475143" y="325516"/>
                                      <a:pt x="473182" y="333360"/>
                                      <a:pt x="470730" y="341204"/>
                                    </a:cubicBezTo>
                                    <a:cubicBezTo>
                                      <a:pt x="468278" y="349047"/>
                                      <a:pt x="465336" y="356401"/>
                                      <a:pt x="461904" y="363754"/>
                                    </a:cubicBezTo>
                                    <a:cubicBezTo>
                                      <a:pt x="458471" y="371108"/>
                                      <a:pt x="455039" y="377971"/>
                                      <a:pt x="451116" y="385325"/>
                                    </a:cubicBezTo>
                                    <a:cubicBezTo>
                                      <a:pt x="447194" y="392188"/>
                                      <a:pt x="442780" y="399051"/>
                                      <a:pt x="438367" y="405424"/>
                                    </a:cubicBezTo>
                                    <a:cubicBezTo>
                                      <a:pt x="433954" y="411798"/>
                                      <a:pt x="429051" y="418171"/>
                                      <a:pt x="423657" y="424053"/>
                                    </a:cubicBezTo>
                                    <a:cubicBezTo>
                                      <a:pt x="418263" y="429936"/>
                                      <a:pt x="412870" y="435819"/>
                                      <a:pt x="406985" y="440721"/>
                                    </a:cubicBezTo>
                                    <a:cubicBezTo>
                                      <a:pt x="401101" y="446114"/>
                                      <a:pt x="395217" y="451016"/>
                                      <a:pt x="388843" y="455919"/>
                                    </a:cubicBezTo>
                                    <a:cubicBezTo>
                                      <a:pt x="382468" y="460821"/>
                                      <a:pt x="376094" y="465233"/>
                                      <a:pt x="369229" y="469155"/>
                                    </a:cubicBezTo>
                                    <a:cubicBezTo>
                                      <a:pt x="362364" y="473077"/>
                                      <a:pt x="355499" y="476999"/>
                                      <a:pt x="348635" y="479940"/>
                                    </a:cubicBezTo>
                                    <a:cubicBezTo>
                                      <a:pt x="341770" y="483372"/>
                                      <a:pt x="334415" y="486313"/>
                                      <a:pt x="327059" y="488764"/>
                                    </a:cubicBezTo>
                                    <a:cubicBezTo>
                                      <a:pt x="319704" y="491216"/>
                                      <a:pt x="312349" y="493667"/>
                                      <a:pt x="304504" y="495137"/>
                                    </a:cubicBezTo>
                                    <a:cubicBezTo>
                                      <a:pt x="296658" y="497098"/>
                                      <a:pt x="289303" y="498079"/>
                                      <a:pt x="281457" y="499059"/>
                                    </a:cubicBezTo>
                                    <a:cubicBezTo>
                                      <a:pt x="273612" y="500040"/>
                                      <a:pt x="265767" y="500530"/>
                                      <a:pt x="257921" y="501020"/>
                                    </a:cubicBezTo>
                                    <a:cubicBezTo>
                                      <a:pt x="250075" y="501020"/>
                                      <a:pt x="242230" y="501020"/>
                                      <a:pt x="234384" y="500530"/>
                                    </a:cubicBezTo>
                                    <a:cubicBezTo>
                                      <a:pt x="226539" y="500040"/>
                                      <a:pt x="218693" y="499059"/>
                                      <a:pt x="210848" y="497589"/>
                                    </a:cubicBezTo>
                                    <a:cubicBezTo>
                                      <a:pt x="203002" y="496118"/>
                                      <a:pt x="195157" y="494157"/>
                                      <a:pt x="187311" y="492196"/>
                                    </a:cubicBezTo>
                                    <a:cubicBezTo>
                                      <a:pt x="179466" y="489745"/>
                                      <a:pt x="172111" y="487294"/>
                                      <a:pt x="164756" y="484352"/>
                                    </a:cubicBezTo>
                                    <a:cubicBezTo>
                                      <a:pt x="157400" y="481411"/>
                                      <a:pt x="150045" y="477979"/>
                                      <a:pt x="142690" y="474548"/>
                                    </a:cubicBezTo>
                                    <a:cubicBezTo>
                                      <a:pt x="135335" y="470626"/>
                                      <a:pt x="128470" y="466704"/>
                                      <a:pt x="121605" y="462292"/>
                                    </a:cubicBezTo>
                                    <a:cubicBezTo>
                                      <a:pt x="114740" y="457880"/>
                                      <a:pt x="107876" y="452977"/>
                                      <a:pt x="101501" y="448075"/>
                                    </a:cubicBezTo>
                                    <a:cubicBezTo>
                                      <a:pt x="95127" y="443173"/>
                                      <a:pt x="88752" y="437780"/>
                                      <a:pt x="82868" y="431897"/>
                                    </a:cubicBezTo>
                                    <a:cubicBezTo>
                                      <a:pt x="76984" y="426014"/>
                                      <a:pt x="71100" y="420132"/>
                                      <a:pt x="65706" y="414249"/>
                                    </a:cubicBezTo>
                                    <a:cubicBezTo>
                                      <a:pt x="60312" y="407876"/>
                                      <a:pt x="55409" y="401503"/>
                                      <a:pt x="50505" y="394639"/>
                                    </a:cubicBezTo>
                                    <a:cubicBezTo>
                                      <a:pt x="45602" y="387776"/>
                                      <a:pt x="41189" y="380913"/>
                                      <a:pt x="36776" y="374049"/>
                                    </a:cubicBezTo>
                                    <a:cubicBezTo>
                                      <a:pt x="32363" y="366696"/>
                                      <a:pt x="28930" y="359342"/>
                                      <a:pt x="25007" y="351989"/>
                                    </a:cubicBezTo>
                                    <a:cubicBezTo>
                                      <a:pt x="21575" y="344635"/>
                                      <a:pt x="18143" y="336792"/>
                                      <a:pt x="15691" y="328948"/>
                                    </a:cubicBezTo>
                                    <a:cubicBezTo>
                                      <a:pt x="12749" y="321104"/>
                                      <a:pt x="10297" y="313260"/>
                                      <a:pt x="8336" y="305417"/>
                                    </a:cubicBezTo>
                                    <a:cubicBezTo>
                                      <a:pt x="6375" y="297573"/>
                                      <a:pt x="4413" y="289239"/>
                                      <a:pt x="3432" y="281395"/>
                                    </a:cubicBezTo>
                                    <a:cubicBezTo>
                                      <a:pt x="1961" y="273061"/>
                                      <a:pt x="981" y="265217"/>
                                      <a:pt x="490" y="256883"/>
                                    </a:cubicBezTo>
                                    <a:cubicBezTo>
                                      <a:pt x="0" y="248549"/>
                                      <a:pt x="0" y="240705"/>
                                      <a:pt x="0" y="232371"/>
                                    </a:cubicBezTo>
                                    <a:cubicBezTo>
                                      <a:pt x="490" y="224037"/>
                                      <a:pt x="981" y="216194"/>
                                      <a:pt x="1961" y="207860"/>
                                    </a:cubicBezTo>
                                    <a:cubicBezTo>
                                      <a:pt x="2942" y="200016"/>
                                      <a:pt x="4413" y="191682"/>
                                      <a:pt x="6375" y="183838"/>
                                    </a:cubicBezTo>
                                    <a:cubicBezTo>
                                      <a:pt x="8336" y="175994"/>
                                      <a:pt x="10297" y="168151"/>
                                      <a:pt x="12749" y="160307"/>
                                    </a:cubicBezTo>
                                    <a:cubicBezTo>
                                      <a:pt x="15201" y="152463"/>
                                      <a:pt x="18143" y="145110"/>
                                      <a:pt x="21575" y="137756"/>
                                    </a:cubicBezTo>
                                    <a:cubicBezTo>
                                      <a:pt x="25498" y="129422"/>
                                      <a:pt x="28930" y="122559"/>
                                      <a:pt x="32853" y="115695"/>
                                    </a:cubicBezTo>
                                    <a:cubicBezTo>
                                      <a:pt x="36776" y="108832"/>
                                      <a:pt x="41189" y="101969"/>
                                      <a:pt x="45602" y="95596"/>
                                    </a:cubicBezTo>
                                    <a:cubicBezTo>
                                      <a:pt x="50015" y="89223"/>
                                      <a:pt x="54918" y="82850"/>
                                      <a:pt x="60312" y="76967"/>
                                    </a:cubicBezTo>
                                    <a:cubicBezTo>
                                      <a:pt x="65706" y="71084"/>
                                      <a:pt x="71100" y="65201"/>
                                      <a:pt x="76984" y="60299"/>
                                    </a:cubicBezTo>
                                    <a:cubicBezTo>
                                      <a:pt x="82868" y="54906"/>
                                      <a:pt x="88752" y="50004"/>
                                      <a:pt x="95127" y="45102"/>
                                    </a:cubicBezTo>
                                    <a:cubicBezTo>
                                      <a:pt x="101501" y="40199"/>
                                      <a:pt x="107876" y="35787"/>
                                      <a:pt x="114740" y="31865"/>
                                    </a:cubicBezTo>
                                    <a:cubicBezTo>
                                      <a:pt x="121605" y="27943"/>
                                      <a:pt x="128470" y="24022"/>
                                      <a:pt x="135335" y="21080"/>
                                    </a:cubicBezTo>
                                    <a:cubicBezTo>
                                      <a:pt x="142200" y="17648"/>
                                      <a:pt x="149555" y="14707"/>
                                      <a:pt x="156910" y="12256"/>
                                    </a:cubicBezTo>
                                    <a:cubicBezTo>
                                      <a:pt x="164265" y="9805"/>
                                      <a:pt x="171620" y="7354"/>
                                      <a:pt x="179466" y="5883"/>
                                    </a:cubicBezTo>
                                    <a:cubicBezTo>
                                      <a:pt x="187311" y="3922"/>
                                      <a:pt x="194667" y="2941"/>
                                      <a:pt x="202512" y="1961"/>
                                    </a:cubicBezTo>
                                    <a:cubicBezTo>
                                      <a:pt x="210358" y="980"/>
                                      <a:pt x="218203" y="490"/>
                                      <a:pt x="226049" y="0"/>
                                    </a:cubicBezTo>
                                    <a:cubicBezTo>
                                      <a:pt x="233894" y="0"/>
                                      <a:pt x="241740" y="0"/>
                                      <a:pt x="249585" y="490"/>
                                    </a:cubicBezTo>
                                    <a:cubicBezTo>
                                      <a:pt x="257431" y="980"/>
                                      <a:pt x="265276" y="1961"/>
                                      <a:pt x="273122" y="3432"/>
                                    </a:cubicBezTo>
                                    <a:cubicBezTo>
                                      <a:pt x="281457" y="4902"/>
                                      <a:pt x="288813" y="6863"/>
                                      <a:pt x="296658" y="8824"/>
                                    </a:cubicBezTo>
                                    <a:cubicBezTo>
                                      <a:pt x="304504" y="11275"/>
                                      <a:pt x="311859" y="13727"/>
                                      <a:pt x="319214" y="16668"/>
                                    </a:cubicBezTo>
                                    <a:cubicBezTo>
                                      <a:pt x="326569" y="19609"/>
                                      <a:pt x="333924" y="23041"/>
                                      <a:pt x="341279" y="26473"/>
                                    </a:cubicBezTo>
                                    <a:cubicBezTo>
                                      <a:pt x="348635" y="30395"/>
                                      <a:pt x="355499" y="34316"/>
                                      <a:pt x="362364" y="38729"/>
                                    </a:cubicBezTo>
                                    <a:cubicBezTo>
                                      <a:pt x="369229" y="43141"/>
                                      <a:pt x="376094" y="48043"/>
                                      <a:pt x="382468" y="52945"/>
                                    </a:cubicBezTo>
                                    <a:cubicBezTo>
                                      <a:pt x="388843" y="57848"/>
                                      <a:pt x="395217" y="63240"/>
                                      <a:pt x="401101" y="69123"/>
                                    </a:cubicBezTo>
                                    <a:cubicBezTo>
                                      <a:pt x="406985" y="75006"/>
                                      <a:pt x="412870" y="80889"/>
                                      <a:pt x="418263" y="86772"/>
                                    </a:cubicBezTo>
                                    <a:cubicBezTo>
                                      <a:pt x="423657" y="93145"/>
                                      <a:pt x="428561" y="99518"/>
                                      <a:pt x="433464" y="106381"/>
                                    </a:cubicBezTo>
                                    <a:cubicBezTo>
                                      <a:pt x="438367" y="113244"/>
                                      <a:pt x="442780" y="120108"/>
                                      <a:pt x="447194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1" y="149522"/>
                                    </a:cubicBezTo>
                                    <a:lnTo>
                                      <a:pt x="458471" y="14952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2" name="Prostoročno: oblika 72"/>
                            <wps:cNvSpPr/>
                            <wps:spPr>
                              <a:xfrm>
                                <a:off x="2524903" y="5882"/>
                                <a:ext cx="264050" cy="274041"/>
                              </a:xfrm>
                              <a:custGeom>
                                <a:avLst/>
                                <a:gdLst>
                                  <a:gd name="connsiteX0" fmla="*/ 249953 w 264050"/>
                                  <a:gd name="connsiteY0" fmla="*/ 81869 h 274041"/>
                                  <a:gd name="connsiteX1" fmla="*/ 255347 w 264050"/>
                                  <a:gd name="connsiteY1" fmla="*/ 94615 h 274041"/>
                                  <a:gd name="connsiteX2" fmla="*/ 259269 w 264050"/>
                                  <a:gd name="connsiteY2" fmla="*/ 107361 h 274041"/>
                                  <a:gd name="connsiteX3" fmla="*/ 262211 w 264050"/>
                                  <a:gd name="connsiteY3" fmla="*/ 120598 h 274041"/>
                                  <a:gd name="connsiteX4" fmla="*/ 263682 w 264050"/>
                                  <a:gd name="connsiteY4" fmla="*/ 133834 h 274041"/>
                                  <a:gd name="connsiteX5" fmla="*/ 263682 w 264050"/>
                                  <a:gd name="connsiteY5" fmla="*/ 147071 h 274041"/>
                                  <a:gd name="connsiteX6" fmla="*/ 262702 w 264050"/>
                                  <a:gd name="connsiteY6" fmla="*/ 160307 h 274041"/>
                                  <a:gd name="connsiteX7" fmla="*/ 260250 w 264050"/>
                                  <a:gd name="connsiteY7" fmla="*/ 173543 h 274041"/>
                                  <a:gd name="connsiteX8" fmla="*/ 256818 w 264050"/>
                                  <a:gd name="connsiteY8" fmla="*/ 186289 h 274041"/>
                                  <a:gd name="connsiteX9" fmla="*/ 251914 w 264050"/>
                                  <a:gd name="connsiteY9" fmla="*/ 198545 h 274041"/>
                                  <a:gd name="connsiteX10" fmla="*/ 246030 w 264050"/>
                                  <a:gd name="connsiteY10" fmla="*/ 210311 h 274041"/>
                                  <a:gd name="connsiteX11" fmla="*/ 239165 w 264050"/>
                                  <a:gd name="connsiteY11" fmla="*/ 221096 h 274041"/>
                                  <a:gd name="connsiteX12" fmla="*/ 231320 w 264050"/>
                                  <a:gd name="connsiteY12" fmla="*/ 231391 h 274041"/>
                                  <a:gd name="connsiteX13" fmla="*/ 222493 w 264050"/>
                                  <a:gd name="connsiteY13" fmla="*/ 240705 h 274041"/>
                                  <a:gd name="connsiteX14" fmla="*/ 212687 w 264050"/>
                                  <a:gd name="connsiteY14" fmla="*/ 249039 h 274041"/>
                                  <a:gd name="connsiteX15" fmla="*/ 201899 w 264050"/>
                                  <a:gd name="connsiteY15" fmla="*/ 256393 h 274041"/>
                                  <a:gd name="connsiteX16" fmla="*/ 190621 w 264050"/>
                                  <a:gd name="connsiteY16" fmla="*/ 262276 h 274041"/>
                                  <a:gd name="connsiteX17" fmla="*/ 178853 w 264050"/>
                                  <a:gd name="connsiteY17" fmla="*/ 267178 h 274041"/>
                                  <a:gd name="connsiteX18" fmla="*/ 166594 w 264050"/>
                                  <a:gd name="connsiteY18" fmla="*/ 270610 h 274041"/>
                                  <a:gd name="connsiteX19" fmla="*/ 153845 w 264050"/>
                                  <a:gd name="connsiteY19" fmla="*/ 273061 h 274041"/>
                                  <a:gd name="connsiteX20" fmla="*/ 141096 w 264050"/>
                                  <a:gd name="connsiteY20" fmla="*/ 274041 h 274041"/>
                                  <a:gd name="connsiteX21" fmla="*/ 128347 w 264050"/>
                                  <a:gd name="connsiteY21" fmla="*/ 273551 h 274041"/>
                                  <a:gd name="connsiteX22" fmla="*/ 115598 w 264050"/>
                                  <a:gd name="connsiteY22" fmla="*/ 272081 h 274041"/>
                                  <a:gd name="connsiteX23" fmla="*/ 102850 w 264050"/>
                                  <a:gd name="connsiteY23" fmla="*/ 269139 h 274041"/>
                                  <a:gd name="connsiteX24" fmla="*/ 90591 w 264050"/>
                                  <a:gd name="connsiteY24" fmla="*/ 264727 h 274041"/>
                                  <a:gd name="connsiteX25" fmla="*/ 78332 w 264050"/>
                                  <a:gd name="connsiteY25" fmla="*/ 259334 h 274041"/>
                                  <a:gd name="connsiteX26" fmla="*/ 66564 w 264050"/>
                                  <a:gd name="connsiteY26" fmla="*/ 251981 h 274041"/>
                                  <a:gd name="connsiteX27" fmla="*/ 55777 w 264050"/>
                                  <a:gd name="connsiteY27" fmla="*/ 244137 h 274041"/>
                                  <a:gd name="connsiteX28" fmla="*/ 45479 w 264050"/>
                                  <a:gd name="connsiteY28" fmla="*/ 235313 h 274041"/>
                                  <a:gd name="connsiteX29" fmla="*/ 36163 w 264050"/>
                                  <a:gd name="connsiteY29" fmla="*/ 225508 h 274041"/>
                                  <a:gd name="connsiteX30" fmla="*/ 27827 w 264050"/>
                                  <a:gd name="connsiteY30" fmla="*/ 214723 h 274041"/>
                                  <a:gd name="connsiteX31" fmla="*/ 20472 w 264050"/>
                                  <a:gd name="connsiteY31" fmla="*/ 203448 h 274041"/>
                                  <a:gd name="connsiteX32" fmla="*/ 14097 w 264050"/>
                                  <a:gd name="connsiteY32" fmla="*/ 191682 h 274041"/>
                                  <a:gd name="connsiteX33" fmla="*/ 8703 w 264050"/>
                                  <a:gd name="connsiteY33" fmla="*/ 178936 h 274041"/>
                                  <a:gd name="connsiteX34" fmla="*/ 4781 w 264050"/>
                                  <a:gd name="connsiteY34" fmla="*/ 166190 h 274041"/>
                                  <a:gd name="connsiteX35" fmla="*/ 1839 w 264050"/>
                                  <a:gd name="connsiteY35" fmla="*/ 152953 h 274041"/>
                                  <a:gd name="connsiteX36" fmla="*/ 368 w 264050"/>
                                  <a:gd name="connsiteY36" fmla="*/ 139717 h 274041"/>
                                  <a:gd name="connsiteX37" fmla="*/ 368 w 264050"/>
                                  <a:gd name="connsiteY37" fmla="*/ 126481 h 274041"/>
                                  <a:gd name="connsiteX38" fmla="*/ 1348 w 264050"/>
                                  <a:gd name="connsiteY38" fmla="*/ 113244 h 274041"/>
                                  <a:gd name="connsiteX39" fmla="*/ 3800 w 264050"/>
                                  <a:gd name="connsiteY39" fmla="*/ 100008 h 274041"/>
                                  <a:gd name="connsiteX40" fmla="*/ 7232 w 264050"/>
                                  <a:gd name="connsiteY40" fmla="*/ 87262 h 274041"/>
                                  <a:gd name="connsiteX41" fmla="*/ 12136 w 264050"/>
                                  <a:gd name="connsiteY41" fmla="*/ 75006 h 274041"/>
                                  <a:gd name="connsiteX42" fmla="*/ 18020 w 264050"/>
                                  <a:gd name="connsiteY42" fmla="*/ 63240 h 274041"/>
                                  <a:gd name="connsiteX43" fmla="*/ 24885 w 264050"/>
                                  <a:gd name="connsiteY43" fmla="*/ 52455 h 274041"/>
                                  <a:gd name="connsiteX44" fmla="*/ 32730 w 264050"/>
                                  <a:gd name="connsiteY44" fmla="*/ 42160 h 274041"/>
                                  <a:gd name="connsiteX45" fmla="*/ 41557 w 264050"/>
                                  <a:gd name="connsiteY45" fmla="*/ 32846 h 274041"/>
                                  <a:gd name="connsiteX46" fmla="*/ 51364 w 264050"/>
                                  <a:gd name="connsiteY46" fmla="*/ 24512 h 274041"/>
                                  <a:gd name="connsiteX47" fmla="*/ 62151 w 264050"/>
                                  <a:gd name="connsiteY47" fmla="*/ 17158 h 274041"/>
                                  <a:gd name="connsiteX48" fmla="*/ 73919 w 264050"/>
                                  <a:gd name="connsiteY48" fmla="*/ 11766 h 274041"/>
                                  <a:gd name="connsiteX49" fmla="*/ 85688 w 264050"/>
                                  <a:gd name="connsiteY49" fmla="*/ 6863 h 274041"/>
                                  <a:gd name="connsiteX50" fmla="*/ 97946 w 264050"/>
                                  <a:gd name="connsiteY50" fmla="*/ 3432 h 274041"/>
                                  <a:gd name="connsiteX51" fmla="*/ 110695 w 264050"/>
                                  <a:gd name="connsiteY51" fmla="*/ 980 h 274041"/>
                                  <a:gd name="connsiteX52" fmla="*/ 123444 w 264050"/>
                                  <a:gd name="connsiteY52" fmla="*/ 0 h 274041"/>
                                  <a:gd name="connsiteX53" fmla="*/ 136193 w 264050"/>
                                  <a:gd name="connsiteY53" fmla="*/ 490 h 274041"/>
                                  <a:gd name="connsiteX54" fmla="*/ 148942 w 264050"/>
                                  <a:gd name="connsiteY54" fmla="*/ 1961 h 274041"/>
                                  <a:gd name="connsiteX55" fmla="*/ 161691 w 264050"/>
                                  <a:gd name="connsiteY55" fmla="*/ 4902 h 274041"/>
                                  <a:gd name="connsiteX56" fmla="*/ 173949 w 264050"/>
                                  <a:gd name="connsiteY56" fmla="*/ 9314 h 274041"/>
                                  <a:gd name="connsiteX57" fmla="*/ 186208 w 264050"/>
                                  <a:gd name="connsiteY57" fmla="*/ 14707 h 274041"/>
                                  <a:gd name="connsiteX58" fmla="*/ 197486 w 264050"/>
                                  <a:gd name="connsiteY58" fmla="*/ 21570 h 274041"/>
                                  <a:gd name="connsiteX59" fmla="*/ 208274 w 264050"/>
                                  <a:gd name="connsiteY59" fmla="*/ 29414 h 274041"/>
                                  <a:gd name="connsiteX60" fmla="*/ 218571 w 264050"/>
                                  <a:gd name="connsiteY60" fmla="*/ 38238 h 274041"/>
                                  <a:gd name="connsiteX61" fmla="*/ 227887 w 264050"/>
                                  <a:gd name="connsiteY61" fmla="*/ 48043 h 274041"/>
                                  <a:gd name="connsiteX62" fmla="*/ 236223 w 264050"/>
                                  <a:gd name="connsiteY62" fmla="*/ 58828 h 274041"/>
                                  <a:gd name="connsiteX63" fmla="*/ 243578 w 264050"/>
                                  <a:gd name="connsiteY63" fmla="*/ 70104 h 274041"/>
                                  <a:gd name="connsiteX64" fmla="*/ 249953 w 264050"/>
                                  <a:gd name="connsiteY64" fmla="*/ 81869 h 274041"/>
                                  <a:gd name="connsiteX65" fmla="*/ 249953 w 264050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4050" h="274041">
                                    <a:moveTo>
                                      <a:pt x="249953" y="81869"/>
                                    </a:moveTo>
                                    <a:cubicBezTo>
                                      <a:pt x="251914" y="85791"/>
                                      <a:pt x="253385" y="90203"/>
                                      <a:pt x="255347" y="94615"/>
                                    </a:cubicBezTo>
                                    <a:cubicBezTo>
                                      <a:pt x="256818" y="99028"/>
                                      <a:pt x="258289" y="102949"/>
                                      <a:pt x="259269" y="107361"/>
                                    </a:cubicBezTo>
                                    <a:cubicBezTo>
                                      <a:pt x="260250" y="111774"/>
                                      <a:pt x="261231" y="116186"/>
                                      <a:pt x="262211" y="120598"/>
                                    </a:cubicBezTo>
                                    <a:cubicBezTo>
                                      <a:pt x="262702" y="125010"/>
                                      <a:pt x="263192" y="129422"/>
                                      <a:pt x="263682" y="133834"/>
                                    </a:cubicBezTo>
                                    <a:cubicBezTo>
                                      <a:pt x="264173" y="138246"/>
                                      <a:pt x="264173" y="142658"/>
                                      <a:pt x="263682" y="147071"/>
                                    </a:cubicBezTo>
                                    <a:cubicBezTo>
                                      <a:pt x="263682" y="151483"/>
                                      <a:pt x="263192" y="155895"/>
                                      <a:pt x="262702" y="160307"/>
                                    </a:cubicBezTo>
                                    <a:cubicBezTo>
                                      <a:pt x="262211" y="164719"/>
                                      <a:pt x="261231" y="169131"/>
                                      <a:pt x="260250" y="173543"/>
                                    </a:cubicBezTo>
                                    <a:cubicBezTo>
                                      <a:pt x="259269" y="177955"/>
                                      <a:pt x="258289" y="181877"/>
                                      <a:pt x="256818" y="186289"/>
                                    </a:cubicBezTo>
                                    <a:cubicBezTo>
                                      <a:pt x="255347" y="190701"/>
                                      <a:pt x="253875" y="194623"/>
                                      <a:pt x="251914" y="198545"/>
                                    </a:cubicBezTo>
                                    <a:cubicBezTo>
                                      <a:pt x="249953" y="202467"/>
                                      <a:pt x="247991" y="206389"/>
                                      <a:pt x="246030" y="210311"/>
                                    </a:cubicBezTo>
                                    <a:cubicBezTo>
                                      <a:pt x="244069" y="214233"/>
                                      <a:pt x="241617" y="217664"/>
                                      <a:pt x="239165" y="221096"/>
                                    </a:cubicBezTo>
                                    <a:cubicBezTo>
                                      <a:pt x="236713" y="224528"/>
                                      <a:pt x="233771" y="227959"/>
                                      <a:pt x="231320" y="231391"/>
                                    </a:cubicBezTo>
                                    <a:cubicBezTo>
                                      <a:pt x="228378" y="234823"/>
                                      <a:pt x="225436" y="237764"/>
                                      <a:pt x="222493" y="240705"/>
                                    </a:cubicBezTo>
                                    <a:cubicBezTo>
                                      <a:pt x="219551" y="243647"/>
                                      <a:pt x="216119" y="246588"/>
                                      <a:pt x="212687" y="249039"/>
                                    </a:cubicBezTo>
                                    <a:cubicBezTo>
                                      <a:pt x="209254" y="251491"/>
                                      <a:pt x="205822" y="253942"/>
                                      <a:pt x="201899" y="256393"/>
                                    </a:cubicBezTo>
                                    <a:cubicBezTo>
                                      <a:pt x="198467" y="258354"/>
                                      <a:pt x="194544" y="260805"/>
                                      <a:pt x="190621" y="262276"/>
                                    </a:cubicBezTo>
                                    <a:cubicBezTo>
                                      <a:pt x="186698" y="264237"/>
                                      <a:pt x="182776" y="265707"/>
                                      <a:pt x="178853" y="267178"/>
                                    </a:cubicBezTo>
                                    <a:cubicBezTo>
                                      <a:pt x="174930" y="268649"/>
                                      <a:pt x="170517" y="269629"/>
                                      <a:pt x="166594" y="270610"/>
                                    </a:cubicBezTo>
                                    <a:cubicBezTo>
                                      <a:pt x="162672" y="271590"/>
                                      <a:pt x="158259" y="272571"/>
                                      <a:pt x="153845" y="273061"/>
                                    </a:cubicBezTo>
                                    <a:cubicBezTo>
                                      <a:pt x="149432" y="273551"/>
                                      <a:pt x="145509" y="274041"/>
                                      <a:pt x="141096" y="274041"/>
                                    </a:cubicBezTo>
                                    <a:cubicBezTo>
                                      <a:pt x="136683" y="274041"/>
                                      <a:pt x="132270" y="274041"/>
                                      <a:pt x="128347" y="273551"/>
                                    </a:cubicBezTo>
                                    <a:cubicBezTo>
                                      <a:pt x="123934" y="273061"/>
                                      <a:pt x="119521" y="272571"/>
                                      <a:pt x="115598" y="272081"/>
                                    </a:cubicBezTo>
                                    <a:cubicBezTo>
                                      <a:pt x="111185" y="271100"/>
                                      <a:pt x="107263" y="270120"/>
                                      <a:pt x="102850" y="269139"/>
                                    </a:cubicBezTo>
                                    <a:cubicBezTo>
                                      <a:pt x="98436" y="268159"/>
                                      <a:pt x="94514" y="266688"/>
                                      <a:pt x="90591" y="264727"/>
                                    </a:cubicBezTo>
                                    <a:cubicBezTo>
                                      <a:pt x="86668" y="263256"/>
                                      <a:pt x="82255" y="261295"/>
                                      <a:pt x="78332" y="259334"/>
                                    </a:cubicBezTo>
                                    <a:cubicBezTo>
                                      <a:pt x="73919" y="256883"/>
                                      <a:pt x="69996" y="254432"/>
                                      <a:pt x="66564" y="251981"/>
                                    </a:cubicBezTo>
                                    <a:cubicBezTo>
                                      <a:pt x="62641" y="249530"/>
                                      <a:pt x="59209" y="247079"/>
                                      <a:pt x="55777" y="244137"/>
                                    </a:cubicBezTo>
                                    <a:cubicBezTo>
                                      <a:pt x="52344" y="241196"/>
                                      <a:pt x="48912" y="238254"/>
                                      <a:pt x="45479" y="235313"/>
                                    </a:cubicBezTo>
                                    <a:cubicBezTo>
                                      <a:pt x="42047" y="232371"/>
                                      <a:pt x="39105" y="228940"/>
                                      <a:pt x="36163" y="225508"/>
                                    </a:cubicBezTo>
                                    <a:cubicBezTo>
                                      <a:pt x="33221" y="222077"/>
                                      <a:pt x="30279" y="218645"/>
                                      <a:pt x="27827" y="214723"/>
                                    </a:cubicBezTo>
                                    <a:cubicBezTo>
                                      <a:pt x="25375" y="211291"/>
                                      <a:pt x="22923" y="207369"/>
                                      <a:pt x="20472" y="203448"/>
                                    </a:cubicBezTo>
                                    <a:cubicBezTo>
                                      <a:pt x="18020" y="199526"/>
                                      <a:pt x="16059" y="195604"/>
                                      <a:pt x="14097" y="191682"/>
                                    </a:cubicBezTo>
                                    <a:cubicBezTo>
                                      <a:pt x="12136" y="187760"/>
                                      <a:pt x="10665" y="183348"/>
                                      <a:pt x="8703" y="178936"/>
                                    </a:cubicBezTo>
                                    <a:cubicBezTo>
                                      <a:pt x="7232" y="174524"/>
                                      <a:pt x="5762" y="170602"/>
                                      <a:pt x="4781" y="166190"/>
                                    </a:cubicBezTo>
                                    <a:cubicBezTo>
                                      <a:pt x="3800" y="161778"/>
                                      <a:pt x="2819" y="157365"/>
                                      <a:pt x="1839" y="152953"/>
                                    </a:cubicBezTo>
                                    <a:cubicBezTo>
                                      <a:pt x="1348" y="148541"/>
                                      <a:pt x="858" y="144129"/>
                                      <a:pt x="368" y="139717"/>
                                    </a:cubicBezTo>
                                    <a:cubicBezTo>
                                      <a:pt x="-123" y="135305"/>
                                      <a:pt x="-123" y="130893"/>
                                      <a:pt x="368" y="126481"/>
                                    </a:cubicBezTo>
                                    <a:cubicBezTo>
                                      <a:pt x="368" y="122069"/>
                                      <a:pt x="858" y="117656"/>
                                      <a:pt x="1348" y="113244"/>
                                    </a:cubicBezTo>
                                    <a:cubicBezTo>
                                      <a:pt x="1839" y="108832"/>
                                      <a:pt x="2819" y="104420"/>
                                      <a:pt x="3800" y="100008"/>
                                    </a:cubicBezTo>
                                    <a:cubicBezTo>
                                      <a:pt x="4781" y="95596"/>
                                      <a:pt x="5762" y="91674"/>
                                      <a:pt x="7232" y="87262"/>
                                    </a:cubicBezTo>
                                    <a:cubicBezTo>
                                      <a:pt x="8703" y="82850"/>
                                      <a:pt x="10175" y="78928"/>
                                      <a:pt x="12136" y="75006"/>
                                    </a:cubicBezTo>
                                    <a:cubicBezTo>
                                      <a:pt x="14097" y="71084"/>
                                      <a:pt x="16059" y="67162"/>
                                      <a:pt x="18020" y="63240"/>
                                    </a:cubicBezTo>
                                    <a:cubicBezTo>
                                      <a:pt x="19982" y="59809"/>
                                      <a:pt x="22433" y="55887"/>
                                      <a:pt x="24885" y="52455"/>
                                    </a:cubicBezTo>
                                    <a:cubicBezTo>
                                      <a:pt x="27337" y="49024"/>
                                      <a:pt x="30279" y="45592"/>
                                      <a:pt x="32730" y="42160"/>
                                    </a:cubicBezTo>
                                    <a:cubicBezTo>
                                      <a:pt x="35673" y="38729"/>
                                      <a:pt x="38614" y="35787"/>
                                      <a:pt x="41557" y="32846"/>
                                    </a:cubicBezTo>
                                    <a:cubicBezTo>
                                      <a:pt x="44499" y="29904"/>
                                      <a:pt x="47931" y="26963"/>
                                      <a:pt x="51364" y="24512"/>
                                    </a:cubicBezTo>
                                    <a:cubicBezTo>
                                      <a:pt x="54796" y="22061"/>
                                      <a:pt x="58228" y="19609"/>
                                      <a:pt x="62151" y="17158"/>
                                    </a:cubicBezTo>
                                    <a:cubicBezTo>
                                      <a:pt x="66074" y="15688"/>
                                      <a:pt x="69996" y="13727"/>
                                      <a:pt x="73919" y="11766"/>
                                    </a:cubicBezTo>
                                    <a:cubicBezTo>
                                      <a:pt x="77842" y="9805"/>
                                      <a:pt x="81765" y="8334"/>
                                      <a:pt x="85688" y="6863"/>
                                    </a:cubicBezTo>
                                    <a:cubicBezTo>
                                      <a:pt x="89610" y="5393"/>
                                      <a:pt x="94023" y="4412"/>
                                      <a:pt x="97946" y="3432"/>
                                    </a:cubicBezTo>
                                    <a:cubicBezTo>
                                      <a:pt x="101869" y="2451"/>
                                      <a:pt x="106282" y="1471"/>
                                      <a:pt x="110695" y="980"/>
                                    </a:cubicBezTo>
                                    <a:cubicBezTo>
                                      <a:pt x="115108" y="490"/>
                                      <a:pt x="119031" y="0"/>
                                      <a:pt x="123444" y="0"/>
                                    </a:cubicBezTo>
                                    <a:cubicBezTo>
                                      <a:pt x="127857" y="0"/>
                                      <a:pt x="132270" y="0"/>
                                      <a:pt x="136193" y="490"/>
                                    </a:cubicBezTo>
                                    <a:cubicBezTo>
                                      <a:pt x="140606" y="980"/>
                                      <a:pt x="145019" y="1471"/>
                                      <a:pt x="148942" y="1961"/>
                                    </a:cubicBezTo>
                                    <a:cubicBezTo>
                                      <a:pt x="153355" y="2941"/>
                                      <a:pt x="157278" y="3922"/>
                                      <a:pt x="161691" y="4902"/>
                                    </a:cubicBezTo>
                                    <a:cubicBezTo>
                                      <a:pt x="166104" y="5883"/>
                                      <a:pt x="170027" y="7354"/>
                                      <a:pt x="173949" y="9314"/>
                                    </a:cubicBezTo>
                                    <a:cubicBezTo>
                                      <a:pt x="177872" y="10785"/>
                                      <a:pt x="182285" y="12746"/>
                                      <a:pt x="186208" y="14707"/>
                                    </a:cubicBezTo>
                                    <a:cubicBezTo>
                                      <a:pt x="190131" y="16668"/>
                                      <a:pt x="194054" y="19119"/>
                                      <a:pt x="197486" y="21570"/>
                                    </a:cubicBezTo>
                                    <a:cubicBezTo>
                                      <a:pt x="201409" y="24022"/>
                                      <a:pt x="204841" y="26473"/>
                                      <a:pt x="208274" y="29414"/>
                                    </a:cubicBezTo>
                                    <a:cubicBezTo>
                                      <a:pt x="211706" y="32356"/>
                                      <a:pt x="215138" y="35297"/>
                                      <a:pt x="218571" y="38238"/>
                                    </a:cubicBezTo>
                                    <a:cubicBezTo>
                                      <a:pt x="222003" y="41180"/>
                                      <a:pt x="224945" y="44611"/>
                                      <a:pt x="227887" y="48043"/>
                                    </a:cubicBezTo>
                                    <a:cubicBezTo>
                                      <a:pt x="230829" y="51475"/>
                                      <a:pt x="233771" y="54906"/>
                                      <a:pt x="236223" y="58828"/>
                                    </a:cubicBezTo>
                                    <a:cubicBezTo>
                                      <a:pt x="238675" y="62260"/>
                                      <a:pt x="241127" y="66182"/>
                                      <a:pt x="243578" y="70104"/>
                                    </a:cubicBezTo>
                                    <a:cubicBezTo>
                                      <a:pt x="246030" y="74026"/>
                                      <a:pt x="248482" y="77947"/>
                                      <a:pt x="249953" y="81869"/>
                                    </a:cubicBezTo>
                                    <a:lnTo>
                                      <a:pt x="249953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" name="Prostoročno: oblika 73"/>
                            <wps:cNvSpPr/>
                            <wps:spPr>
                              <a:xfrm>
                                <a:off x="2524903" y="5882"/>
                                <a:ext cx="264050" cy="274041"/>
                              </a:xfrm>
                              <a:custGeom>
                                <a:avLst/>
                                <a:gdLst>
                                  <a:gd name="connsiteX0" fmla="*/ 249953 w 264050"/>
                                  <a:gd name="connsiteY0" fmla="*/ 81869 h 274041"/>
                                  <a:gd name="connsiteX1" fmla="*/ 255347 w 264050"/>
                                  <a:gd name="connsiteY1" fmla="*/ 94615 h 274041"/>
                                  <a:gd name="connsiteX2" fmla="*/ 259269 w 264050"/>
                                  <a:gd name="connsiteY2" fmla="*/ 107361 h 274041"/>
                                  <a:gd name="connsiteX3" fmla="*/ 262211 w 264050"/>
                                  <a:gd name="connsiteY3" fmla="*/ 120598 h 274041"/>
                                  <a:gd name="connsiteX4" fmla="*/ 263682 w 264050"/>
                                  <a:gd name="connsiteY4" fmla="*/ 133834 h 274041"/>
                                  <a:gd name="connsiteX5" fmla="*/ 263682 w 264050"/>
                                  <a:gd name="connsiteY5" fmla="*/ 147071 h 274041"/>
                                  <a:gd name="connsiteX6" fmla="*/ 262702 w 264050"/>
                                  <a:gd name="connsiteY6" fmla="*/ 160307 h 274041"/>
                                  <a:gd name="connsiteX7" fmla="*/ 260250 w 264050"/>
                                  <a:gd name="connsiteY7" fmla="*/ 173543 h 274041"/>
                                  <a:gd name="connsiteX8" fmla="*/ 256818 w 264050"/>
                                  <a:gd name="connsiteY8" fmla="*/ 186289 h 274041"/>
                                  <a:gd name="connsiteX9" fmla="*/ 251914 w 264050"/>
                                  <a:gd name="connsiteY9" fmla="*/ 198545 h 274041"/>
                                  <a:gd name="connsiteX10" fmla="*/ 246030 w 264050"/>
                                  <a:gd name="connsiteY10" fmla="*/ 210311 h 274041"/>
                                  <a:gd name="connsiteX11" fmla="*/ 239165 w 264050"/>
                                  <a:gd name="connsiteY11" fmla="*/ 221096 h 274041"/>
                                  <a:gd name="connsiteX12" fmla="*/ 231320 w 264050"/>
                                  <a:gd name="connsiteY12" fmla="*/ 231391 h 274041"/>
                                  <a:gd name="connsiteX13" fmla="*/ 222493 w 264050"/>
                                  <a:gd name="connsiteY13" fmla="*/ 240705 h 274041"/>
                                  <a:gd name="connsiteX14" fmla="*/ 212687 w 264050"/>
                                  <a:gd name="connsiteY14" fmla="*/ 249039 h 274041"/>
                                  <a:gd name="connsiteX15" fmla="*/ 201899 w 264050"/>
                                  <a:gd name="connsiteY15" fmla="*/ 256393 h 274041"/>
                                  <a:gd name="connsiteX16" fmla="*/ 190621 w 264050"/>
                                  <a:gd name="connsiteY16" fmla="*/ 262276 h 274041"/>
                                  <a:gd name="connsiteX17" fmla="*/ 178853 w 264050"/>
                                  <a:gd name="connsiteY17" fmla="*/ 267178 h 274041"/>
                                  <a:gd name="connsiteX18" fmla="*/ 166594 w 264050"/>
                                  <a:gd name="connsiteY18" fmla="*/ 270610 h 274041"/>
                                  <a:gd name="connsiteX19" fmla="*/ 153845 w 264050"/>
                                  <a:gd name="connsiteY19" fmla="*/ 273061 h 274041"/>
                                  <a:gd name="connsiteX20" fmla="*/ 141096 w 264050"/>
                                  <a:gd name="connsiteY20" fmla="*/ 274041 h 274041"/>
                                  <a:gd name="connsiteX21" fmla="*/ 128347 w 264050"/>
                                  <a:gd name="connsiteY21" fmla="*/ 273551 h 274041"/>
                                  <a:gd name="connsiteX22" fmla="*/ 115598 w 264050"/>
                                  <a:gd name="connsiteY22" fmla="*/ 272081 h 274041"/>
                                  <a:gd name="connsiteX23" fmla="*/ 102850 w 264050"/>
                                  <a:gd name="connsiteY23" fmla="*/ 269139 h 274041"/>
                                  <a:gd name="connsiteX24" fmla="*/ 90591 w 264050"/>
                                  <a:gd name="connsiteY24" fmla="*/ 264727 h 274041"/>
                                  <a:gd name="connsiteX25" fmla="*/ 78332 w 264050"/>
                                  <a:gd name="connsiteY25" fmla="*/ 259334 h 274041"/>
                                  <a:gd name="connsiteX26" fmla="*/ 66564 w 264050"/>
                                  <a:gd name="connsiteY26" fmla="*/ 251981 h 274041"/>
                                  <a:gd name="connsiteX27" fmla="*/ 55777 w 264050"/>
                                  <a:gd name="connsiteY27" fmla="*/ 244137 h 274041"/>
                                  <a:gd name="connsiteX28" fmla="*/ 45479 w 264050"/>
                                  <a:gd name="connsiteY28" fmla="*/ 235313 h 274041"/>
                                  <a:gd name="connsiteX29" fmla="*/ 36163 w 264050"/>
                                  <a:gd name="connsiteY29" fmla="*/ 225508 h 274041"/>
                                  <a:gd name="connsiteX30" fmla="*/ 27827 w 264050"/>
                                  <a:gd name="connsiteY30" fmla="*/ 214723 h 274041"/>
                                  <a:gd name="connsiteX31" fmla="*/ 20472 w 264050"/>
                                  <a:gd name="connsiteY31" fmla="*/ 203448 h 274041"/>
                                  <a:gd name="connsiteX32" fmla="*/ 14097 w 264050"/>
                                  <a:gd name="connsiteY32" fmla="*/ 191682 h 274041"/>
                                  <a:gd name="connsiteX33" fmla="*/ 8703 w 264050"/>
                                  <a:gd name="connsiteY33" fmla="*/ 178936 h 274041"/>
                                  <a:gd name="connsiteX34" fmla="*/ 4781 w 264050"/>
                                  <a:gd name="connsiteY34" fmla="*/ 166190 h 274041"/>
                                  <a:gd name="connsiteX35" fmla="*/ 1839 w 264050"/>
                                  <a:gd name="connsiteY35" fmla="*/ 152953 h 274041"/>
                                  <a:gd name="connsiteX36" fmla="*/ 368 w 264050"/>
                                  <a:gd name="connsiteY36" fmla="*/ 139717 h 274041"/>
                                  <a:gd name="connsiteX37" fmla="*/ 368 w 264050"/>
                                  <a:gd name="connsiteY37" fmla="*/ 126481 h 274041"/>
                                  <a:gd name="connsiteX38" fmla="*/ 1348 w 264050"/>
                                  <a:gd name="connsiteY38" fmla="*/ 113244 h 274041"/>
                                  <a:gd name="connsiteX39" fmla="*/ 3800 w 264050"/>
                                  <a:gd name="connsiteY39" fmla="*/ 100008 h 274041"/>
                                  <a:gd name="connsiteX40" fmla="*/ 7232 w 264050"/>
                                  <a:gd name="connsiteY40" fmla="*/ 87262 h 274041"/>
                                  <a:gd name="connsiteX41" fmla="*/ 12136 w 264050"/>
                                  <a:gd name="connsiteY41" fmla="*/ 75006 h 274041"/>
                                  <a:gd name="connsiteX42" fmla="*/ 18020 w 264050"/>
                                  <a:gd name="connsiteY42" fmla="*/ 63240 h 274041"/>
                                  <a:gd name="connsiteX43" fmla="*/ 24885 w 264050"/>
                                  <a:gd name="connsiteY43" fmla="*/ 52455 h 274041"/>
                                  <a:gd name="connsiteX44" fmla="*/ 32730 w 264050"/>
                                  <a:gd name="connsiteY44" fmla="*/ 42160 h 274041"/>
                                  <a:gd name="connsiteX45" fmla="*/ 41557 w 264050"/>
                                  <a:gd name="connsiteY45" fmla="*/ 32846 h 274041"/>
                                  <a:gd name="connsiteX46" fmla="*/ 51364 w 264050"/>
                                  <a:gd name="connsiteY46" fmla="*/ 24512 h 274041"/>
                                  <a:gd name="connsiteX47" fmla="*/ 62151 w 264050"/>
                                  <a:gd name="connsiteY47" fmla="*/ 17158 h 274041"/>
                                  <a:gd name="connsiteX48" fmla="*/ 73919 w 264050"/>
                                  <a:gd name="connsiteY48" fmla="*/ 11766 h 274041"/>
                                  <a:gd name="connsiteX49" fmla="*/ 85688 w 264050"/>
                                  <a:gd name="connsiteY49" fmla="*/ 6863 h 274041"/>
                                  <a:gd name="connsiteX50" fmla="*/ 97946 w 264050"/>
                                  <a:gd name="connsiteY50" fmla="*/ 3432 h 274041"/>
                                  <a:gd name="connsiteX51" fmla="*/ 110695 w 264050"/>
                                  <a:gd name="connsiteY51" fmla="*/ 980 h 274041"/>
                                  <a:gd name="connsiteX52" fmla="*/ 123444 w 264050"/>
                                  <a:gd name="connsiteY52" fmla="*/ 0 h 274041"/>
                                  <a:gd name="connsiteX53" fmla="*/ 136193 w 264050"/>
                                  <a:gd name="connsiteY53" fmla="*/ 490 h 274041"/>
                                  <a:gd name="connsiteX54" fmla="*/ 148942 w 264050"/>
                                  <a:gd name="connsiteY54" fmla="*/ 1961 h 274041"/>
                                  <a:gd name="connsiteX55" fmla="*/ 161691 w 264050"/>
                                  <a:gd name="connsiteY55" fmla="*/ 4902 h 274041"/>
                                  <a:gd name="connsiteX56" fmla="*/ 173949 w 264050"/>
                                  <a:gd name="connsiteY56" fmla="*/ 9314 h 274041"/>
                                  <a:gd name="connsiteX57" fmla="*/ 186208 w 264050"/>
                                  <a:gd name="connsiteY57" fmla="*/ 14707 h 274041"/>
                                  <a:gd name="connsiteX58" fmla="*/ 197486 w 264050"/>
                                  <a:gd name="connsiteY58" fmla="*/ 21570 h 274041"/>
                                  <a:gd name="connsiteX59" fmla="*/ 208274 w 264050"/>
                                  <a:gd name="connsiteY59" fmla="*/ 29414 h 274041"/>
                                  <a:gd name="connsiteX60" fmla="*/ 218571 w 264050"/>
                                  <a:gd name="connsiteY60" fmla="*/ 38238 h 274041"/>
                                  <a:gd name="connsiteX61" fmla="*/ 227887 w 264050"/>
                                  <a:gd name="connsiteY61" fmla="*/ 48043 h 274041"/>
                                  <a:gd name="connsiteX62" fmla="*/ 236223 w 264050"/>
                                  <a:gd name="connsiteY62" fmla="*/ 58828 h 274041"/>
                                  <a:gd name="connsiteX63" fmla="*/ 243578 w 264050"/>
                                  <a:gd name="connsiteY63" fmla="*/ 70104 h 274041"/>
                                  <a:gd name="connsiteX64" fmla="*/ 249953 w 264050"/>
                                  <a:gd name="connsiteY64" fmla="*/ 81869 h 274041"/>
                                  <a:gd name="connsiteX65" fmla="*/ 249953 w 264050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4050" h="274041">
                                    <a:moveTo>
                                      <a:pt x="249953" y="81869"/>
                                    </a:moveTo>
                                    <a:cubicBezTo>
                                      <a:pt x="251914" y="85791"/>
                                      <a:pt x="253385" y="90203"/>
                                      <a:pt x="255347" y="94615"/>
                                    </a:cubicBezTo>
                                    <a:cubicBezTo>
                                      <a:pt x="256818" y="99028"/>
                                      <a:pt x="258289" y="102949"/>
                                      <a:pt x="259269" y="107361"/>
                                    </a:cubicBezTo>
                                    <a:cubicBezTo>
                                      <a:pt x="260250" y="111774"/>
                                      <a:pt x="261231" y="116186"/>
                                      <a:pt x="262211" y="120598"/>
                                    </a:cubicBezTo>
                                    <a:cubicBezTo>
                                      <a:pt x="262702" y="125010"/>
                                      <a:pt x="263192" y="129422"/>
                                      <a:pt x="263682" y="133834"/>
                                    </a:cubicBezTo>
                                    <a:cubicBezTo>
                                      <a:pt x="264173" y="138246"/>
                                      <a:pt x="264173" y="142658"/>
                                      <a:pt x="263682" y="147071"/>
                                    </a:cubicBezTo>
                                    <a:cubicBezTo>
                                      <a:pt x="263682" y="151483"/>
                                      <a:pt x="263192" y="155895"/>
                                      <a:pt x="262702" y="160307"/>
                                    </a:cubicBezTo>
                                    <a:cubicBezTo>
                                      <a:pt x="262211" y="164719"/>
                                      <a:pt x="261231" y="169131"/>
                                      <a:pt x="260250" y="173543"/>
                                    </a:cubicBezTo>
                                    <a:cubicBezTo>
                                      <a:pt x="259269" y="177955"/>
                                      <a:pt x="258289" y="181877"/>
                                      <a:pt x="256818" y="186289"/>
                                    </a:cubicBezTo>
                                    <a:cubicBezTo>
                                      <a:pt x="255347" y="190701"/>
                                      <a:pt x="253875" y="194623"/>
                                      <a:pt x="251914" y="198545"/>
                                    </a:cubicBezTo>
                                    <a:cubicBezTo>
                                      <a:pt x="249953" y="202467"/>
                                      <a:pt x="247991" y="206389"/>
                                      <a:pt x="246030" y="210311"/>
                                    </a:cubicBezTo>
                                    <a:cubicBezTo>
                                      <a:pt x="244069" y="214233"/>
                                      <a:pt x="241617" y="217664"/>
                                      <a:pt x="239165" y="221096"/>
                                    </a:cubicBezTo>
                                    <a:cubicBezTo>
                                      <a:pt x="236713" y="224528"/>
                                      <a:pt x="233771" y="227959"/>
                                      <a:pt x="231320" y="231391"/>
                                    </a:cubicBezTo>
                                    <a:cubicBezTo>
                                      <a:pt x="228378" y="234823"/>
                                      <a:pt x="225436" y="237764"/>
                                      <a:pt x="222493" y="240705"/>
                                    </a:cubicBezTo>
                                    <a:cubicBezTo>
                                      <a:pt x="219551" y="243647"/>
                                      <a:pt x="216119" y="246588"/>
                                      <a:pt x="212687" y="249039"/>
                                    </a:cubicBezTo>
                                    <a:cubicBezTo>
                                      <a:pt x="209254" y="251491"/>
                                      <a:pt x="205822" y="253942"/>
                                      <a:pt x="201899" y="256393"/>
                                    </a:cubicBezTo>
                                    <a:cubicBezTo>
                                      <a:pt x="198467" y="258354"/>
                                      <a:pt x="194544" y="260805"/>
                                      <a:pt x="190621" y="262276"/>
                                    </a:cubicBezTo>
                                    <a:cubicBezTo>
                                      <a:pt x="186698" y="264237"/>
                                      <a:pt x="182776" y="265707"/>
                                      <a:pt x="178853" y="267178"/>
                                    </a:cubicBezTo>
                                    <a:cubicBezTo>
                                      <a:pt x="174930" y="268649"/>
                                      <a:pt x="170517" y="269629"/>
                                      <a:pt x="166594" y="270610"/>
                                    </a:cubicBezTo>
                                    <a:cubicBezTo>
                                      <a:pt x="162672" y="271590"/>
                                      <a:pt x="158259" y="272571"/>
                                      <a:pt x="153845" y="273061"/>
                                    </a:cubicBezTo>
                                    <a:cubicBezTo>
                                      <a:pt x="149432" y="273551"/>
                                      <a:pt x="145509" y="274041"/>
                                      <a:pt x="141096" y="274041"/>
                                    </a:cubicBezTo>
                                    <a:cubicBezTo>
                                      <a:pt x="136683" y="274041"/>
                                      <a:pt x="132270" y="274041"/>
                                      <a:pt x="128347" y="273551"/>
                                    </a:cubicBezTo>
                                    <a:cubicBezTo>
                                      <a:pt x="123934" y="273061"/>
                                      <a:pt x="119521" y="272571"/>
                                      <a:pt x="115598" y="272081"/>
                                    </a:cubicBezTo>
                                    <a:cubicBezTo>
                                      <a:pt x="111185" y="271100"/>
                                      <a:pt x="107263" y="270120"/>
                                      <a:pt x="102850" y="269139"/>
                                    </a:cubicBezTo>
                                    <a:cubicBezTo>
                                      <a:pt x="98436" y="268159"/>
                                      <a:pt x="94514" y="266688"/>
                                      <a:pt x="90591" y="264727"/>
                                    </a:cubicBezTo>
                                    <a:cubicBezTo>
                                      <a:pt x="86668" y="263256"/>
                                      <a:pt x="82255" y="261295"/>
                                      <a:pt x="78332" y="259334"/>
                                    </a:cubicBezTo>
                                    <a:cubicBezTo>
                                      <a:pt x="73919" y="256883"/>
                                      <a:pt x="69996" y="254432"/>
                                      <a:pt x="66564" y="251981"/>
                                    </a:cubicBezTo>
                                    <a:cubicBezTo>
                                      <a:pt x="62641" y="249530"/>
                                      <a:pt x="59209" y="247079"/>
                                      <a:pt x="55777" y="244137"/>
                                    </a:cubicBezTo>
                                    <a:cubicBezTo>
                                      <a:pt x="52344" y="241196"/>
                                      <a:pt x="48912" y="238254"/>
                                      <a:pt x="45479" y="235313"/>
                                    </a:cubicBezTo>
                                    <a:cubicBezTo>
                                      <a:pt x="42047" y="232371"/>
                                      <a:pt x="39105" y="228940"/>
                                      <a:pt x="36163" y="225508"/>
                                    </a:cubicBezTo>
                                    <a:cubicBezTo>
                                      <a:pt x="33221" y="222077"/>
                                      <a:pt x="30279" y="218645"/>
                                      <a:pt x="27827" y="214723"/>
                                    </a:cubicBezTo>
                                    <a:cubicBezTo>
                                      <a:pt x="25375" y="211291"/>
                                      <a:pt x="22923" y="207369"/>
                                      <a:pt x="20472" y="203448"/>
                                    </a:cubicBezTo>
                                    <a:cubicBezTo>
                                      <a:pt x="18020" y="199526"/>
                                      <a:pt x="16059" y="195604"/>
                                      <a:pt x="14097" y="191682"/>
                                    </a:cubicBezTo>
                                    <a:cubicBezTo>
                                      <a:pt x="12136" y="187760"/>
                                      <a:pt x="10665" y="183348"/>
                                      <a:pt x="8703" y="178936"/>
                                    </a:cubicBezTo>
                                    <a:cubicBezTo>
                                      <a:pt x="7232" y="174524"/>
                                      <a:pt x="5762" y="170602"/>
                                      <a:pt x="4781" y="166190"/>
                                    </a:cubicBezTo>
                                    <a:cubicBezTo>
                                      <a:pt x="3800" y="161778"/>
                                      <a:pt x="2819" y="157365"/>
                                      <a:pt x="1839" y="152953"/>
                                    </a:cubicBezTo>
                                    <a:cubicBezTo>
                                      <a:pt x="1348" y="148541"/>
                                      <a:pt x="858" y="144129"/>
                                      <a:pt x="368" y="139717"/>
                                    </a:cubicBezTo>
                                    <a:cubicBezTo>
                                      <a:pt x="-123" y="135305"/>
                                      <a:pt x="-123" y="130893"/>
                                      <a:pt x="368" y="126481"/>
                                    </a:cubicBezTo>
                                    <a:cubicBezTo>
                                      <a:pt x="368" y="122069"/>
                                      <a:pt x="858" y="117656"/>
                                      <a:pt x="1348" y="113244"/>
                                    </a:cubicBezTo>
                                    <a:cubicBezTo>
                                      <a:pt x="1839" y="108832"/>
                                      <a:pt x="2819" y="104420"/>
                                      <a:pt x="3800" y="100008"/>
                                    </a:cubicBezTo>
                                    <a:cubicBezTo>
                                      <a:pt x="4781" y="95596"/>
                                      <a:pt x="5762" y="91674"/>
                                      <a:pt x="7232" y="87262"/>
                                    </a:cubicBezTo>
                                    <a:cubicBezTo>
                                      <a:pt x="8703" y="82850"/>
                                      <a:pt x="10175" y="78928"/>
                                      <a:pt x="12136" y="75006"/>
                                    </a:cubicBezTo>
                                    <a:cubicBezTo>
                                      <a:pt x="14097" y="71084"/>
                                      <a:pt x="16059" y="67162"/>
                                      <a:pt x="18020" y="63240"/>
                                    </a:cubicBezTo>
                                    <a:cubicBezTo>
                                      <a:pt x="19982" y="59809"/>
                                      <a:pt x="22433" y="55887"/>
                                      <a:pt x="24885" y="52455"/>
                                    </a:cubicBezTo>
                                    <a:cubicBezTo>
                                      <a:pt x="27337" y="49024"/>
                                      <a:pt x="30279" y="45592"/>
                                      <a:pt x="32730" y="42160"/>
                                    </a:cubicBezTo>
                                    <a:cubicBezTo>
                                      <a:pt x="35673" y="38729"/>
                                      <a:pt x="38614" y="35787"/>
                                      <a:pt x="41557" y="32846"/>
                                    </a:cubicBezTo>
                                    <a:cubicBezTo>
                                      <a:pt x="44499" y="29904"/>
                                      <a:pt x="47931" y="26963"/>
                                      <a:pt x="51364" y="24512"/>
                                    </a:cubicBezTo>
                                    <a:cubicBezTo>
                                      <a:pt x="54796" y="22061"/>
                                      <a:pt x="58228" y="19609"/>
                                      <a:pt x="62151" y="17158"/>
                                    </a:cubicBezTo>
                                    <a:cubicBezTo>
                                      <a:pt x="66074" y="15688"/>
                                      <a:pt x="69996" y="13727"/>
                                      <a:pt x="73919" y="11766"/>
                                    </a:cubicBezTo>
                                    <a:cubicBezTo>
                                      <a:pt x="77842" y="9805"/>
                                      <a:pt x="81765" y="8334"/>
                                      <a:pt x="85688" y="6863"/>
                                    </a:cubicBezTo>
                                    <a:cubicBezTo>
                                      <a:pt x="89610" y="5393"/>
                                      <a:pt x="94023" y="4412"/>
                                      <a:pt x="97946" y="3432"/>
                                    </a:cubicBezTo>
                                    <a:cubicBezTo>
                                      <a:pt x="101869" y="2451"/>
                                      <a:pt x="106282" y="1471"/>
                                      <a:pt x="110695" y="980"/>
                                    </a:cubicBezTo>
                                    <a:cubicBezTo>
                                      <a:pt x="115108" y="490"/>
                                      <a:pt x="119031" y="0"/>
                                      <a:pt x="123444" y="0"/>
                                    </a:cubicBezTo>
                                    <a:cubicBezTo>
                                      <a:pt x="127857" y="0"/>
                                      <a:pt x="132270" y="0"/>
                                      <a:pt x="136193" y="490"/>
                                    </a:cubicBezTo>
                                    <a:cubicBezTo>
                                      <a:pt x="140606" y="980"/>
                                      <a:pt x="145019" y="1471"/>
                                      <a:pt x="148942" y="1961"/>
                                    </a:cubicBezTo>
                                    <a:cubicBezTo>
                                      <a:pt x="153355" y="2941"/>
                                      <a:pt x="157278" y="3922"/>
                                      <a:pt x="161691" y="4902"/>
                                    </a:cubicBezTo>
                                    <a:cubicBezTo>
                                      <a:pt x="166104" y="5883"/>
                                      <a:pt x="170027" y="7354"/>
                                      <a:pt x="173949" y="9314"/>
                                    </a:cubicBezTo>
                                    <a:cubicBezTo>
                                      <a:pt x="177872" y="10785"/>
                                      <a:pt x="182285" y="12746"/>
                                      <a:pt x="186208" y="14707"/>
                                    </a:cubicBezTo>
                                    <a:cubicBezTo>
                                      <a:pt x="190131" y="16668"/>
                                      <a:pt x="194054" y="19119"/>
                                      <a:pt x="197486" y="21570"/>
                                    </a:cubicBezTo>
                                    <a:cubicBezTo>
                                      <a:pt x="201409" y="24022"/>
                                      <a:pt x="204841" y="26473"/>
                                      <a:pt x="208274" y="29414"/>
                                    </a:cubicBezTo>
                                    <a:cubicBezTo>
                                      <a:pt x="211706" y="32356"/>
                                      <a:pt x="215138" y="35297"/>
                                      <a:pt x="218571" y="38238"/>
                                    </a:cubicBezTo>
                                    <a:cubicBezTo>
                                      <a:pt x="222003" y="41180"/>
                                      <a:pt x="224945" y="44611"/>
                                      <a:pt x="227887" y="48043"/>
                                    </a:cubicBezTo>
                                    <a:cubicBezTo>
                                      <a:pt x="230829" y="51475"/>
                                      <a:pt x="233771" y="54906"/>
                                      <a:pt x="236223" y="58828"/>
                                    </a:cubicBezTo>
                                    <a:cubicBezTo>
                                      <a:pt x="238675" y="62260"/>
                                      <a:pt x="241127" y="66182"/>
                                      <a:pt x="243578" y="70104"/>
                                    </a:cubicBezTo>
                                    <a:cubicBezTo>
                                      <a:pt x="246030" y="74026"/>
                                      <a:pt x="248482" y="77947"/>
                                      <a:pt x="249953" y="81869"/>
                                    </a:cubicBezTo>
                                    <a:lnTo>
                                      <a:pt x="249953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" name="Prostoročno: oblika 74"/>
                            <wps:cNvSpPr/>
                            <wps:spPr>
                              <a:xfrm>
                                <a:off x="158381" y="1629541"/>
                                <a:ext cx="483969" cy="501020"/>
                              </a:xfrm>
                              <a:custGeom>
                                <a:avLst/>
                                <a:gdLst>
                                  <a:gd name="connsiteX0" fmla="*/ 458962 w 483969"/>
                                  <a:gd name="connsiteY0" fmla="*/ 149522 h 501020"/>
                                  <a:gd name="connsiteX1" fmla="*/ 468278 w 483969"/>
                                  <a:gd name="connsiteY1" fmla="*/ 172563 h 501020"/>
                                  <a:gd name="connsiteX2" fmla="*/ 475634 w 483969"/>
                                  <a:gd name="connsiteY2" fmla="*/ 196094 h 501020"/>
                                  <a:gd name="connsiteX3" fmla="*/ 480537 w 483969"/>
                                  <a:gd name="connsiteY3" fmla="*/ 220115 h 501020"/>
                                  <a:gd name="connsiteX4" fmla="*/ 483479 w 483969"/>
                                  <a:gd name="connsiteY4" fmla="*/ 244627 h 501020"/>
                                  <a:gd name="connsiteX5" fmla="*/ 483969 w 483969"/>
                                  <a:gd name="connsiteY5" fmla="*/ 269139 h 501020"/>
                                  <a:gd name="connsiteX6" fmla="*/ 482008 w 483969"/>
                                  <a:gd name="connsiteY6" fmla="*/ 293651 h 501020"/>
                                  <a:gd name="connsiteX7" fmla="*/ 477595 w 483969"/>
                                  <a:gd name="connsiteY7" fmla="*/ 317672 h 501020"/>
                                  <a:gd name="connsiteX8" fmla="*/ 471221 w 483969"/>
                                  <a:gd name="connsiteY8" fmla="*/ 341204 h 501020"/>
                                  <a:gd name="connsiteX9" fmla="*/ 462394 w 483969"/>
                                  <a:gd name="connsiteY9" fmla="*/ 363754 h 501020"/>
                                  <a:gd name="connsiteX10" fmla="*/ 451607 w 483969"/>
                                  <a:gd name="connsiteY10" fmla="*/ 385325 h 501020"/>
                                  <a:gd name="connsiteX11" fmla="*/ 438858 w 483969"/>
                                  <a:gd name="connsiteY11" fmla="*/ 405424 h 501020"/>
                                  <a:gd name="connsiteX12" fmla="*/ 424147 w 483969"/>
                                  <a:gd name="connsiteY12" fmla="*/ 424053 h 501020"/>
                                  <a:gd name="connsiteX13" fmla="*/ 407476 w 483969"/>
                                  <a:gd name="connsiteY13" fmla="*/ 440721 h 501020"/>
                                  <a:gd name="connsiteX14" fmla="*/ 389333 w 483969"/>
                                  <a:gd name="connsiteY14" fmla="*/ 455919 h 501020"/>
                                  <a:gd name="connsiteX15" fmla="*/ 369719 w 483969"/>
                                  <a:gd name="connsiteY15" fmla="*/ 469155 h 501020"/>
                                  <a:gd name="connsiteX16" fmla="*/ 349125 w 483969"/>
                                  <a:gd name="connsiteY16" fmla="*/ 479940 h 501020"/>
                                  <a:gd name="connsiteX17" fmla="*/ 327550 w 483969"/>
                                  <a:gd name="connsiteY17" fmla="*/ 488764 h 501020"/>
                                  <a:gd name="connsiteX18" fmla="*/ 304994 w 483969"/>
                                  <a:gd name="connsiteY18" fmla="*/ 495137 h 501020"/>
                                  <a:gd name="connsiteX19" fmla="*/ 281948 w 483969"/>
                                  <a:gd name="connsiteY19" fmla="*/ 499059 h 501020"/>
                                  <a:gd name="connsiteX20" fmla="*/ 258411 w 483969"/>
                                  <a:gd name="connsiteY20" fmla="*/ 501020 h 501020"/>
                                  <a:gd name="connsiteX21" fmla="*/ 234875 w 483969"/>
                                  <a:gd name="connsiteY21" fmla="*/ 500530 h 501020"/>
                                  <a:gd name="connsiteX22" fmla="*/ 211338 w 483969"/>
                                  <a:gd name="connsiteY22" fmla="*/ 497589 h 501020"/>
                                  <a:gd name="connsiteX23" fmla="*/ 187802 w 483969"/>
                                  <a:gd name="connsiteY23" fmla="*/ 492196 h 501020"/>
                                  <a:gd name="connsiteX24" fmla="*/ 165246 w 483969"/>
                                  <a:gd name="connsiteY24" fmla="*/ 484352 h 501020"/>
                                  <a:gd name="connsiteX25" fmla="*/ 143180 w 483969"/>
                                  <a:gd name="connsiteY25" fmla="*/ 474547 h 501020"/>
                                  <a:gd name="connsiteX26" fmla="*/ 121605 w 483969"/>
                                  <a:gd name="connsiteY26" fmla="*/ 461801 h 501020"/>
                                  <a:gd name="connsiteX27" fmla="*/ 101501 w 483969"/>
                                  <a:gd name="connsiteY27" fmla="*/ 447585 h 501020"/>
                                  <a:gd name="connsiteX28" fmla="*/ 82868 w 483969"/>
                                  <a:gd name="connsiteY28" fmla="*/ 431407 h 501020"/>
                                  <a:gd name="connsiteX29" fmla="*/ 65706 w 483969"/>
                                  <a:gd name="connsiteY29" fmla="*/ 413758 h 501020"/>
                                  <a:gd name="connsiteX30" fmla="*/ 50505 w 483969"/>
                                  <a:gd name="connsiteY30" fmla="*/ 394149 h 501020"/>
                                  <a:gd name="connsiteX31" fmla="*/ 36776 w 483969"/>
                                  <a:gd name="connsiteY31" fmla="*/ 373559 h 501020"/>
                                  <a:gd name="connsiteX32" fmla="*/ 25008 w 483969"/>
                                  <a:gd name="connsiteY32" fmla="*/ 351499 h 501020"/>
                                  <a:gd name="connsiteX33" fmla="*/ 15691 w 483969"/>
                                  <a:gd name="connsiteY33" fmla="*/ 328457 h 501020"/>
                                  <a:gd name="connsiteX34" fmla="*/ 8336 w 483969"/>
                                  <a:gd name="connsiteY34" fmla="*/ 304926 h 501020"/>
                                  <a:gd name="connsiteX35" fmla="*/ 3432 w 483969"/>
                                  <a:gd name="connsiteY35" fmla="*/ 280905 h 501020"/>
                                  <a:gd name="connsiteX36" fmla="*/ 490 w 483969"/>
                                  <a:gd name="connsiteY36" fmla="*/ 256393 h 501020"/>
                                  <a:gd name="connsiteX37" fmla="*/ 0 w 483969"/>
                                  <a:gd name="connsiteY37" fmla="*/ 231881 h 501020"/>
                                  <a:gd name="connsiteX38" fmla="*/ 1961 w 483969"/>
                                  <a:gd name="connsiteY38" fmla="*/ 207369 h 501020"/>
                                  <a:gd name="connsiteX39" fmla="*/ 6374 w 483969"/>
                                  <a:gd name="connsiteY39" fmla="*/ 183348 h 501020"/>
                                  <a:gd name="connsiteX40" fmla="*/ 12749 w 483969"/>
                                  <a:gd name="connsiteY40" fmla="*/ 159817 h 501020"/>
                                  <a:gd name="connsiteX41" fmla="*/ 21575 w 483969"/>
                                  <a:gd name="connsiteY41" fmla="*/ 137266 h 501020"/>
                                  <a:gd name="connsiteX42" fmla="*/ 32363 w 483969"/>
                                  <a:gd name="connsiteY42" fmla="*/ 115695 h 501020"/>
                                  <a:gd name="connsiteX43" fmla="*/ 45112 w 483969"/>
                                  <a:gd name="connsiteY43" fmla="*/ 95596 h 501020"/>
                                  <a:gd name="connsiteX44" fmla="*/ 59822 w 483969"/>
                                  <a:gd name="connsiteY44" fmla="*/ 76967 h 501020"/>
                                  <a:gd name="connsiteX45" fmla="*/ 76494 w 483969"/>
                                  <a:gd name="connsiteY45" fmla="*/ 60299 h 501020"/>
                                  <a:gd name="connsiteX46" fmla="*/ 94636 w 483969"/>
                                  <a:gd name="connsiteY46" fmla="*/ 45102 h 501020"/>
                                  <a:gd name="connsiteX47" fmla="*/ 114250 w 483969"/>
                                  <a:gd name="connsiteY47" fmla="*/ 31865 h 501020"/>
                                  <a:gd name="connsiteX48" fmla="*/ 134845 w 483969"/>
                                  <a:gd name="connsiteY48" fmla="*/ 21080 h 501020"/>
                                  <a:gd name="connsiteX49" fmla="*/ 156420 w 483969"/>
                                  <a:gd name="connsiteY49" fmla="*/ 12256 h 501020"/>
                                  <a:gd name="connsiteX50" fmla="*/ 178976 w 483969"/>
                                  <a:gd name="connsiteY50" fmla="*/ 5883 h 501020"/>
                                  <a:gd name="connsiteX51" fmla="*/ 202022 w 483969"/>
                                  <a:gd name="connsiteY51" fmla="*/ 1961 h 501020"/>
                                  <a:gd name="connsiteX52" fmla="*/ 225558 w 483969"/>
                                  <a:gd name="connsiteY52" fmla="*/ 0 h 501020"/>
                                  <a:gd name="connsiteX53" fmla="*/ 249095 w 483969"/>
                                  <a:gd name="connsiteY53" fmla="*/ 490 h 501020"/>
                                  <a:gd name="connsiteX54" fmla="*/ 272631 w 483969"/>
                                  <a:gd name="connsiteY54" fmla="*/ 3432 h 501020"/>
                                  <a:gd name="connsiteX55" fmla="*/ 296168 w 483969"/>
                                  <a:gd name="connsiteY55" fmla="*/ 8824 h 501020"/>
                                  <a:gd name="connsiteX56" fmla="*/ 318724 w 483969"/>
                                  <a:gd name="connsiteY56" fmla="*/ 16668 h 501020"/>
                                  <a:gd name="connsiteX57" fmla="*/ 340789 w 483969"/>
                                  <a:gd name="connsiteY57" fmla="*/ 26473 h 501020"/>
                                  <a:gd name="connsiteX58" fmla="*/ 361874 w 483969"/>
                                  <a:gd name="connsiteY58" fmla="*/ 38728 h 501020"/>
                                  <a:gd name="connsiteX59" fmla="*/ 381978 w 483969"/>
                                  <a:gd name="connsiteY59" fmla="*/ 52945 h 501020"/>
                                  <a:gd name="connsiteX60" fmla="*/ 400611 w 483969"/>
                                  <a:gd name="connsiteY60" fmla="*/ 69123 h 501020"/>
                                  <a:gd name="connsiteX61" fmla="*/ 417773 w 483969"/>
                                  <a:gd name="connsiteY61" fmla="*/ 86771 h 501020"/>
                                  <a:gd name="connsiteX62" fmla="*/ 432974 w 483969"/>
                                  <a:gd name="connsiteY62" fmla="*/ 106381 h 501020"/>
                                  <a:gd name="connsiteX63" fmla="*/ 446703 w 483969"/>
                                  <a:gd name="connsiteY63" fmla="*/ 126971 h 501020"/>
                                  <a:gd name="connsiteX64" fmla="*/ 458962 w 483969"/>
                                  <a:gd name="connsiteY64" fmla="*/ 149522 h 501020"/>
                                  <a:gd name="connsiteX65" fmla="*/ 458962 w 483969"/>
                                  <a:gd name="connsiteY65" fmla="*/ 149522 h 5010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969" h="501020">
                                    <a:moveTo>
                                      <a:pt x="458962" y="149522"/>
                                    </a:moveTo>
                                    <a:cubicBezTo>
                                      <a:pt x="462394" y="156875"/>
                                      <a:pt x="465827" y="164719"/>
                                      <a:pt x="468278" y="172563"/>
                                    </a:cubicBezTo>
                                    <a:cubicBezTo>
                                      <a:pt x="471221" y="180406"/>
                                      <a:pt x="473672" y="188250"/>
                                      <a:pt x="475634" y="196094"/>
                                    </a:cubicBezTo>
                                    <a:cubicBezTo>
                                      <a:pt x="477595" y="203938"/>
                                      <a:pt x="479556" y="212272"/>
                                      <a:pt x="480537" y="220115"/>
                                    </a:cubicBezTo>
                                    <a:cubicBezTo>
                                      <a:pt x="482008" y="228450"/>
                                      <a:pt x="482989" y="236293"/>
                                      <a:pt x="483479" y="244627"/>
                                    </a:cubicBezTo>
                                    <a:cubicBezTo>
                                      <a:pt x="483969" y="252961"/>
                                      <a:pt x="483969" y="260805"/>
                                      <a:pt x="483969" y="269139"/>
                                    </a:cubicBezTo>
                                    <a:cubicBezTo>
                                      <a:pt x="483479" y="277473"/>
                                      <a:pt x="482989" y="285317"/>
                                      <a:pt x="482008" y="293651"/>
                                    </a:cubicBezTo>
                                    <a:cubicBezTo>
                                      <a:pt x="481027" y="301495"/>
                                      <a:pt x="479556" y="309829"/>
                                      <a:pt x="477595" y="317672"/>
                                    </a:cubicBezTo>
                                    <a:cubicBezTo>
                                      <a:pt x="475634" y="325516"/>
                                      <a:pt x="473672" y="333360"/>
                                      <a:pt x="471221" y="341204"/>
                                    </a:cubicBezTo>
                                    <a:cubicBezTo>
                                      <a:pt x="468769" y="349047"/>
                                      <a:pt x="465827" y="356401"/>
                                      <a:pt x="462394" y="363754"/>
                                    </a:cubicBezTo>
                                    <a:cubicBezTo>
                                      <a:pt x="458962" y="371108"/>
                                      <a:pt x="455530" y="377971"/>
                                      <a:pt x="451607" y="385325"/>
                                    </a:cubicBezTo>
                                    <a:cubicBezTo>
                                      <a:pt x="447684" y="392188"/>
                                      <a:pt x="443271" y="399051"/>
                                      <a:pt x="438858" y="405424"/>
                                    </a:cubicBezTo>
                                    <a:cubicBezTo>
                                      <a:pt x="434445" y="411797"/>
                                      <a:pt x="429541" y="418171"/>
                                      <a:pt x="424147" y="424053"/>
                                    </a:cubicBezTo>
                                    <a:cubicBezTo>
                                      <a:pt x="418754" y="429936"/>
                                      <a:pt x="413360" y="435819"/>
                                      <a:pt x="407476" y="440721"/>
                                    </a:cubicBezTo>
                                    <a:cubicBezTo>
                                      <a:pt x="401592" y="446114"/>
                                      <a:pt x="395708" y="451016"/>
                                      <a:pt x="389333" y="455919"/>
                                    </a:cubicBezTo>
                                    <a:cubicBezTo>
                                      <a:pt x="382959" y="460821"/>
                                      <a:pt x="376584" y="465233"/>
                                      <a:pt x="369719" y="469155"/>
                                    </a:cubicBezTo>
                                    <a:cubicBezTo>
                                      <a:pt x="362855" y="473077"/>
                                      <a:pt x="355990" y="476999"/>
                                      <a:pt x="349125" y="479940"/>
                                    </a:cubicBezTo>
                                    <a:cubicBezTo>
                                      <a:pt x="342260" y="483372"/>
                                      <a:pt x="334905" y="486313"/>
                                      <a:pt x="327550" y="488764"/>
                                    </a:cubicBezTo>
                                    <a:cubicBezTo>
                                      <a:pt x="320195" y="491215"/>
                                      <a:pt x="312839" y="493667"/>
                                      <a:pt x="304994" y="495137"/>
                                    </a:cubicBezTo>
                                    <a:cubicBezTo>
                                      <a:pt x="297148" y="497098"/>
                                      <a:pt x="289793" y="498079"/>
                                      <a:pt x="281948" y="499059"/>
                                    </a:cubicBezTo>
                                    <a:cubicBezTo>
                                      <a:pt x="274102" y="500040"/>
                                      <a:pt x="266257" y="500530"/>
                                      <a:pt x="258411" y="501020"/>
                                    </a:cubicBezTo>
                                    <a:cubicBezTo>
                                      <a:pt x="250566" y="501020"/>
                                      <a:pt x="242720" y="501020"/>
                                      <a:pt x="234875" y="500530"/>
                                    </a:cubicBezTo>
                                    <a:cubicBezTo>
                                      <a:pt x="227029" y="500040"/>
                                      <a:pt x="219184" y="499059"/>
                                      <a:pt x="211338" y="497589"/>
                                    </a:cubicBezTo>
                                    <a:cubicBezTo>
                                      <a:pt x="203493" y="496118"/>
                                      <a:pt x="195647" y="494157"/>
                                      <a:pt x="187802" y="492196"/>
                                    </a:cubicBezTo>
                                    <a:cubicBezTo>
                                      <a:pt x="179956" y="489745"/>
                                      <a:pt x="172601" y="487294"/>
                                      <a:pt x="165246" y="484352"/>
                                    </a:cubicBezTo>
                                    <a:cubicBezTo>
                                      <a:pt x="157891" y="481411"/>
                                      <a:pt x="150536" y="477979"/>
                                      <a:pt x="143180" y="474547"/>
                                    </a:cubicBezTo>
                                    <a:cubicBezTo>
                                      <a:pt x="135825" y="47013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1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3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8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1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7"/>
                                      <a:pt x="446703" y="126971"/>
                                    </a:cubicBezTo>
                                    <a:cubicBezTo>
                                      <a:pt x="451607" y="134815"/>
                                      <a:pt x="455039" y="141678"/>
                                      <a:pt x="458962" y="149522"/>
                                    </a:cubicBezTo>
                                    <a:lnTo>
                                      <a:pt x="458962" y="14952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5" name="Prostoročno: oblika 75"/>
                            <wps:cNvSpPr/>
                            <wps:spPr>
                              <a:xfrm>
                                <a:off x="158381" y="1629541"/>
                                <a:ext cx="483969" cy="501020"/>
                              </a:xfrm>
                              <a:custGeom>
                                <a:avLst/>
                                <a:gdLst>
                                  <a:gd name="connsiteX0" fmla="*/ 458962 w 483969"/>
                                  <a:gd name="connsiteY0" fmla="*/ 149522 h 501020"/>
                                  <a:gd name="connsiteX1" fmla="*/ 468278 w 483969"/>
                                  <a:gd name="connsiteY1" fmla="*/ 172563 h 501020"/>
                                  <a:gd name="connsiteX2" fmla="*/ 475634 w 483969"/>
                                  <a:gd name="connsiteY2" fmla="*/ 196094 h 501020"/>
                                  <a:gd name="connsiteX3" fmla="*/ 480537 w 483969"/>
                                  <a:gd name="connsiteY3" fmla="*/ 220115 h 501020"/>
                                  <a:gd name="connsiteX4" fmla="*/ 483479 w 483969"/>
                                  <a:gd name="connsiteY4" fmla="*/ 244627 h 501020"/>
                                  <a:gd name="connsiteX5" fmla="*/ 483969 w 483969"/>
                                  <a:gd name="connsiteY5" fmla="*/ 269139 h 501020"/>
                                  <a:gd name="connsiteX6" fmla="*/ 482008 w 483969"/>
                                  <a:gd name="connsiteY6" fmla="*/ 293651 h 501020"/>
                                  <a:gd name="connsiteX7" fmla="*/ 477595 w 483969"/>
                                  <a:gd name="connsiteY7" fmla="*/ 317672 h 501020"/>
                                  <a:gd name="connsiteX8" fmla="*/ 471221 w 483969"/>
                                  <a:gd name="connsiteY8" fmla="*/ 341204 h 501020"/>
                                  <a:gd name="connsiteX9" fmla="*/ 462394 w 483969"/>
                                  <a:gd name="connsiteY9" fmla="*/ 363754 h 501020"/>
                                  <a:gd name="connsiteX10" fmla="*/ 451607 w 483969"/>
                                  <a:gd name="connsiteY10" fmla="*/ 385325 h 501020"/>
                                  <a:gd name="connsiteX11" fmla="*/ 438858 w 483969"/>
                                  <a:gd name="connsiteY11" fmla="*/ 405424 h 501020"/>
                                  <a:gd name="connsiteX12" fmla="*/ 424147 w 483969"/>
                                  <a:gd name="connsiteY12" fmla="*/ 424053 h 501020"/>
                                  <a:gd name="connsiteX13" fmla="*/ 407476 w 483969"/>
                                  <a:gd name="connsiteY13" fmla="*/ 440721 h 501020"/>
                                  <a:gd name="connsiteX14" fmla="*/ 389333 w 483969"/>
                                  <a:gd name="connsiteY14" fmla="*/ 455919 h 501020"/>
                                  <a:gd name="connsiteX15" fmla="*/ 369719 w 483969"/>
                                  <a:gd name="connsiteY15" fmla="*/ 469155 h 501020"/>
                                  <a:gd name="connsiteX16" fmla="*/ 349125 w 483969"/>
                                  <a:gd name="connsiteY16" fmla="*/ 479940 h 501020"/>
                                  <a:gd name="connsiteX17" fmla="*/ 327550 w 483969"/>
                                  <a:gd name="connsiteY17" fmla="*/ 488764 h 501020"/>
                                  <a:gd name="connsiteX18" fmla="*/ 304994 w 483969"/>
                                  <a:gd name="connsiteY18" fmla="*/ 495137 h 501020"/>
                                  <a:gd name="connsiteX19" fmla="*/ 281948 w 483969"/>
                                  <a:gd name="connsiteY19" fmla="*/ 499059 h 501020"/>
                                  <a:gd name="connsiteX20" fmla="*/ 258411 w 483969"/>
                                  <a:gd name="connsiteY20" fmla="*/ 501020 h 501020"/>
                                  <a:gd name="connsiteX21" fmla="*/ 234875 w 483969"/>
                                  <a:gd name="connsiteY21" fmla="*/ 500530 h 501020"/>
                                  <a:gd name="connsiteX22" fmla="*/ 211338 w 483969"/>
                                  <a:gd name="connsiteY22" fmla="*/ 497589 h 501020"/>
                                  <a:gd name="connsiteX23" fmla="*/ 187802 w 483969"/>
                                  <a:gd name="connsiteY23" fmla="*/ 492196 h 501020"/>
                                  <a:gd name="connsiteX24" fmla="*/ 165246 w 483969"/>
                                  <a:gd name="connsiteY24" fmla="*/ 484352 h 501020"/>
                                  <a:gd name="connsiteX25" fmla="*/ 143180 w 483969"/>
                                  <a:gd name="connsiteY25" fmla="*/ 474547 h 501020"/>
                                  <a:gd name="connsiteX26" fmla="*/ 121605 w 483969"/>
                                  <a:gd name="connsiteY26" fmla="*/ 461801 h 501020"/>
                                  <a:gd name="connsiteX27" fmla="*/ 101501 w 483969"/>
                                  <a:gd name="connsiteY27" fmla="*/ 447585 h 501020"/>
                                  <a:gd name="connsiteX28" fmla="*/ 82868 w 483969"/>
                                  <a:gd name="connsiteY28" fmla="*/ 431407 h 501020"/>
                                  <a:gd name="connsiteX29" fmla="*/ 65706 w 483969"/>
                                  <a:gd name="connsiteY29" fmla="*/ 413758 h 501020"/>
                                  <a:gd name="connsiteX30" fmla="*/ 50505 w 483969"/>
                                  <a:gd name="connsiteY30" fmla="*/ 394149 h 501020"/>
                                  <a:gd name="connsiteX31" fmla="*/ 36776 w 483969"/>
                                  <a:gd name="connsiteY31" fmla="*/ 373559 h 501020"/>
                                  <a:gd name="connsiteX32" fmla="*/ 25008 w 483969"/>
                                  <a:gd name="connsiteY32" fmla="*/ 351499 h 501020"/>
                                  <a:gd name="connsiteX33" fmla="*/ 15691 w 483969"/>
                                  <a:gd name="connsiteY33" fmla="*/ 328457 h 501020"/>
                                  <a:gd name="connsiteX34" fmla="*/ 8336 w 483969"/>
                                  <a:gd name="connsiteY34" fmla="*/ 304926 h 501020"/>
                                  <a:gd name="connsiteX35" fmla="*/ 3432 w 483969"/>
                                  <a:gd name="connsiteY35" fmla="*/ 280905 h 501020"/>
                                  <a:gd name="connsiteX36" fmla="*/ 490 w 483969"/>
                                  <a:gd name="connsiteY36" fmla="*/ 256393 h 501020"/>
                                  <a:gd name="connsiteX37" fmla="*/ 0 w 483969"/>
                                  <a:gd name="connsiteY37" fmla="*/ 231881 h 501020"/>
                                  <a:gd name="connsiteX38" fmla="*/ 1961 w 483969"/>
                                  <a:gd name="connsiteY38" fmla="*/ 207369 h 501020"/>
                                  <a:gd name="connsiteX39" fmla="*/ 6374 w 483969"/>
                                  <a:gd name="connsiteY39" fmla="*/ 183348 h 501020"/>
                                  <a:gd name="connsiteX40" fmla="*/ 12749 w 483969"/>
                                  <a:gd name="connsiteY40" fmla="*/ 159817 h 501020"/>
                                  <a:gd name="connsiteX41" fmla="*/ 21575 w 483969"/>
                                  <a:gd name="connsiteY41" fmla="*/ 137266 h 501020"/>
                                  <a:gd name="connsiteX42" fmla="*/ 32363 w 483969"/>
                                  <a:gd name="connsiteY42" fmla="*/ 115695 h 501020"/>
                                  <a:gd name="connsiteX43" fmla="*/ 45112 w 483969"/>
                                  <a:gd name="connsiteY43" fmla="*/ 95596 h 501020"/>
                                  <a:gd name="connsiteX44" fmla="*/ 59822 w 483969"/>
                                  <a:gd name="connsiteY44" fmla="*/ 76967 h 501020"/>
                                  <a:gd name="connsiteX45" fmla="*/ 76494 w 483969"/>
                                  <a:gd name="connsiteY45" fmla="*/ 60299 h 501020"/>
                                  <a:gd name="connsiteX46" fmla="*/ 94636 w 483969"/>
                                  <a:gd name="connsiteY46" fmla="*/ 45102 h 501020"/>
                                  <a:gd name="connsiteX47" fmla="*/ 114250 w 483969"/>
                                  <a:gd name="connsiteY47" fmla="*/ 31865 h 501020"/>
                                  <a:gd name="connsiteX48" fmla="*/ 134845 w 483969"/>
                                  <a:gd name="connsiteY48" fmla="*/ 21080 h 501020"/>
                                  <a:gd name="connsiteX49" fmla="*/ 156420 w 483969"/>
                                  <a:gd name="connsiteY49" fmla="*/ 12256 h 501020"/>
                                  <a:gd name="connsiteX50" fmla="*/ 178976 w 483969"/>
                                  <a:gd name="connsiteY50" fmla="*/ 5883 h 501020"/>
                                  <a:gd name="connsiteX51" fmla="*/ 202022 w 483969"/>
                                  <a:gd name="connsiteY51" fmla="*/ 1961 h 501020"/>
                                  <a:gd name="connsiteX52" fmla="*/ 225558 w 483969"/>
                                  <a:gd name="connsiteY52" fmla="*/ 0 h 501020"/>
                                  <a:gd name="connsiteX53" fmla="*/ 249095 w 483969"/>
                                  <a:gd name="connsiteY53" fmla="*/ 490 h 501020"/>
                                  <a:gd name="connsiteX54" fmla="*/ 272631 w 483969"/>
                                  <a:gd name="connsiteY54" fmla="*/ 3432 h 501020"/>
                                  <a:gd name="connsiteX55" fmla="*/ 296168 w 483969"/>
                                  <a:gd name="connsiteY55" fmla="*/ 8824 h 501020"/>
                                  <a:gd name="connsiteX56" fmla="*/ 318724 w 483969"/>
                                  <a:gd name="connsiteY56" fmla="*/ 16668 h 501020"/>
                                  <a:gd name="connsiteX57" fmla="*/ 340789 w 483969"/>
                                  <a:gd name="connsiteY57" fmla="*/ 26473 h 501020"/>
                                  <a:gd name="connsiteX58" fmla="*/ 361874 w 483969"/>
                                  <a:gd name="connsiteY58" fmla="*/ 38728 h 501020"/>
                                  <a:gd name="connsiteX59" fmla="*/ 381978 w 483969"/>
                                  <a:gd name="connsiteY59" fmla="*/ 52945 h 501020"/>
                                  <a:gd name="connsiteX60" fmla="*/ 400611 w 483969"/>
                                  <a:gd name="connsiteY60" fmla="*/ 69123 h 501020"/>
                                  <a:gd name="connsiteX61" fmla="*/ 417773 w 483969"/>
                                  <a:gd name="connsiteY61" fmla="*/ 86771 h 501020"/>
                                  <a:gd name="connsiteX62" fmla="*/ 432974 w 483969"/>
                                  <a:gd name="connsiteY62" fmla="*/ 106381 h 501020"/>
                                  <a:gd name="connsiteX63" fmla="*/ 446703 w 483969"/>
                                  <a:gd name="connsiteY63" fmla="*/ 126971 h 501020"/>
                                  <a:gd name="connsiteX64" fmla="*/ 458962 w 483969"/>
                                  <a:gd name="connsiteY64" fmla="*/ 149522 h 501020"/>
                                  <a:gd name="connsiteX65" fmla="*/ 458962 w 483969"/>
                                  <a:gd name="connsiteY65" fmla="*/ 149522 h 5010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969" h="501020">
                                    <a:moveTo>
                                      <a:pt x="458962" y="149522"/>
                                    </a:moveTo>
                                    <a:cubicBezTo>
                                      <a:pt x="462394" y="156875"/>
                                      <a:pt x="465827" y="164719"/>
                                      <a:pt x="468278" y="172563"/>
                                    </a:cubicBezTo>
                                    <a:cubicBezTo>
                                      <a:pt x="471221" y="180406"/>
                                      <a:pt x="473672" y="188250"/>
                                      <a:pt x="475634" y="196094"/>
                                    </a:cubicBezTo>
                                    <a:cubicBezTo>
                                      <a:pt x="477595" y="203938"/>
                                      <a:pt x="479556" y="212272"/>
                                      <a:pt x="480537" y="220115"/>
                                    </a:cubicBezTo>
                                    <a:cubicBezTo>
                                      <a:pt x="482008" y="228450"/>
                                      <a:pt x="482989" y="236293"/>
                                      <a:pt x="483479" y="244627"/>
                                    </a:cubicBezTo>
                                    <a:cubicBezTo>
                                      <a:pt x="483969" y="252961"/>
                                      <a:pt x="483969" y="260805"/>
                                      <a:pt x="483969" y="269139"/>
                                    </a:cubicBezTo>
                                    <a:cubicBezTo>
                                      <a:pt x="483479" y="277473"/>
                                      <a:pt x="482989" y="285317"/>
                                      <a:pt x="482008" y="293651"/>
                                    </a:cubicBezTo>
                                    <a:cubicBezTo>
                                      <a:pt x="481027" y="301495"/>
                                      <a:pt x="479556" y="309829"/>
                                      <a:pt x="477595" y="317672"/>
                                    </a:cubicBezTo>
                                    <a:cubicBezTo>
                                      <a:pt x="475634" y="325516"/>
                                      <a:pt x="473672" y="333360"/>
                                      <a:pt x="471221" y="341204"/>
                                    </a:cubicBezTo>
                                    <a:cubicBezTo>
                                      <a:pt x="468769" y="349047"/>
                                      <a:pt x="465827" y="356401"/>
                                      <a:pt x="462394" y="363754"/>
                                    </a:cubicBezTo>
                                    <a:cubicBezTo>
                                      <a:pt x="458962" y="371108"/>
                                      <a:pt x="455530" y="377971"/>
                                      <a:pt x="451607" y="385325"/>
                                    </a:cubicBezTo>
                                    <a:cubicBezTo>
                                      <a:pt x="447684" y="392188"/>
                                      <a:pt x="443271" y="399051"/>
                                      <a:pt x="438858" y="405424"/>
                                    </a:cubicBezTo>
                                    <a:cubicBezTo>
                                      <a:pt x="434445" y="411797"/>
                                      <a:pt x="429541" y="418171"/>
                                      <a:pt x="424147" y="424053"/>
                                    </a:cubicBezTo>
                                    <a:cubicBezTo>
                                      <a:pt x="418754" y="429936"/>
                                      <a:pt x="413360" y="435819"/>
                                      <a:pt x="407476" y="440721"/>
                                    </a:cubicBezTo>
                                    <a:cubicBezTo>
                                      <a:pt x="401592" y="446114"/>
                                      <a:pt x="395708" y="451016"/>
                                      <a:pt x="389333" y="455919"/>
                                    </a:cubicBezTo>
                                    <a:cubicBezTo>
                                      <a:pt x="382959" y="460821"/>
                                      <a:pt x="376584" y="465233"/>
                                      <a:pt x="369719" y="469155"/>
                                    </a:cubicBezTo>
                                    <a:cubicBezTo>
                                      <a:pt x="362855" y="473077"/>
                                      <a:pt x="355990" y="476999"/>
                                      <a:pt x="349125" y="479940"/>
                                    </a:cubicBezTo>
                                    <a:cubicBezTo>
                                      <a:pt x="342260" y="483372"/>
                                      <a:pt x="334905" y="486313"/>
                                      <a:pt x="327550" y="488764"/>
                                    </a:cubicBezTo>
                                    <a:cubicBezTo>
                                      <a:pt x="320195" y="491215"/>
                                      <a:pt x="312839" y="493667"/>
                                      <a:pt x="304994" y="495137"/>
                                    </a:cubicBezTo>
                                    <a:cubicBezTo>
                                      <a:pt x="297148" y="497098"/>
                                      <a:pt x="289793" y="498079"/>
                                      <a:pt x="281948" y="499059"/>
                                    </a:cubicBezTo>
                                    <a:cubicBezTo>
                                      <a:pt x="274102" y="500040"/>
                                      <a:pt x="266257" y="500530"/>
                                      <a:pt x="258411" y="501020"/>
                                    </a:cubicBezTo>
                                    <a:cubicBezTo>
                                      <a:pt x="250566" y="501020"/>
                                      <a:pt x="242720" y="501020"/>
                                      <a:pt x="234875" y="500530"/>
                                    </a:cubicBezTo>
                                    <a:cubicBezTo>
                                      <a:pt x="227029" y="500040"/>
                                      <a:pt x="219184" y="499059"/>
                                      <a:pt x="211338" y="497589"/>
                                    </a:cubicBezTo>
                                    <a:cubicBezTo>
                                      <a:pt x="203493" y="496118"/>
                                      <a:pt x="195647" y="494157"/>
                                      <a:pt x="187802" y="492196"/>
                                    </a:cubicBezTo>
                                    <a:cubicBezTo>
                                      <a:pt x="179956" y="489745"/>
                                      <a:pt x="172601" y="487294"/>
                                      <a:pt x="165246" y="484352"/>
                                    </a:cubicBezTo>
                                    <a:cubicBezTo>
                                      <a:pt x="157891" y="481411"/>
                                      <a:pt x="150536" y="477979"/>
                                      <a:pt x="143180" y="474547"/>
                                    </a:cubicBezTo>
                                    <a:cubicBezTo>
                                      <a:pt x="135825" y="47013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1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3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8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1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7"/>
                                      <a:pt x="446703" y="126971"/>
                                    </a:cubicBezTo>
                                    <a:cubicBezTo>
                                      <a:pt x="451607" y="134815"/>
                                      <a:pt x="455039" y="141678"/>
                                      <a:pt x="458962" y="149522"/>
                                    </a:cubicBezTo>
                                    <a:lnTo>
                                      <a:pt x="458962" y="14952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6" name="Prostoročno: oblika 76"/>
                            <wps:cNvSpPr/>
                            <wps:spPr>
                              <a:xfrm>
                                <a:off x="947466" y="155355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0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4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7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0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1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1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4"/>
                                    </a:cubicBezTo>
                                    <a:cubicBezTo>
                                      <a:pt x="1839" y="109322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2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7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8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5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7" name="Prostoročno: oblika 77"/>
                            <wps:cNvSpPr/>
                            <wps:spPr>
                              <a:xfrm>
                                <a:off x="947466" y="155355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0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4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7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0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1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1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4"/>
                                    </a:cubicBezTo>
                                    <a:cubicBezTo>
                                      <a:pt x="1839" y="109322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2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7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8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5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" name="Prostoročno: oblika 78"/>
                            <wps:cNvSpPr/>
                            <wps:spPr>
                              <a:xfrm>
                                <a:off x="1515652" y="1251570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1 h 500530"/>
                                  <a:gd name="connsiteX65" fmla="*/ 458471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3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1" y="149031"/>
                                    </a:cubicBezTo>
                                    <a:lnTo>
                                      <a:pt x="458471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" name="Prostoročno: oblika 79"/>
                            <wps:cNvSpPr/>
                            <wps:spPr>
                              <a:xfrm>
                                <a:off x="1515652" y="1251570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1 h 500530"/>
                                  <a:gd name="connsiteX65" fmla="*/ 458471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027" y="22746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3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1" y="149031"/>
                                    </a:cubicBezTo>
                                    <a:lnTo>
                                      <a:pt x="458471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" name="Prostoročno: oblika 80"/>
                            <wps:cNvSpPr/>
                            <wps:spPr>
                              <a:xfrm>
                                <a:off x="2207160" y="96674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30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1" y="116186"/>
                                      <a:pt x="261721" y="120598"/>
                                    </a:cubicBezTo>
                                    <a:cubicBezTo>
                                      <a:pt x="26270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1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30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169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6742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3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7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" name="Prostoročno: oblika 81"/>
                            <wps:cNvSpPr/>
                            <wps:spPr>
                              <a:xfrm>
                                <a:off x="2207160" y="96674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30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1" y="116186"/>
                                      <a:pt x="261721" y="120598"/>
                                    </a:cubicBezTo>
                                    <a:cubicBezTo>
                                      <a:pt x="26221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1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30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3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7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2" name="Prostoročno: oblika 82"/>
                            <wps:cNvSpPr/>
                            <wps:spPr>
                              <a:xfrm>
                                <a:off x="2677768" y="455918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4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7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5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2364 w 483479"/>
                                  <a:gd name="connsiteY58" fmla="*/ 38729 h 500530"/>
                                  <a:gd name="connsiteX59" fmla="*/ 382468 w 483479"/>
                                  <a:gd name="connsiteY59" fmla="*/ 52945 h 500530"/>
                                  <a:gd name="connsiteX60" fmla="*/ 401101 w 483479"/>
                                  <a:gd name="connsiteY60" fmla="*/ 69123 h 500530"/>
                                  <a:gd name="connsiteX61" fmla="*/ 418263 w 483479"/>
                                  <a:gd name="connsiteY61" fmla="*/ 86772 h 500530"/>
                                  <a:gd name="connsiteX62" fmla="*/ 433464 w 483479"/>
                                  <a:gd name="connsiteY62" fmla="*/ 106381 h 500530"/>
                                  <a:gd name="connsiteX63" fmla="*/ 447194 w 483479"/>
                                  <a:gd name="connsiteY63" fmla="*/ 126971 h 500530"/>
                                  <a:gd name="connsiteX64" fmla="*/ 458471 w 483479"/>
                                  <a:gd name="connsiteY64" fmla="*/ 149031 h 500530"/>
                                  <a:gd name="connsiteX65" fmla="*/ 458471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4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4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3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7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323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7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8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5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635" y="30395"/>
                                      <a:pt x="355499" y="34316"/>
                                      <a:pt x="362364" y="38729"/>
                                    </a:cubicBezTo>
                                    <a:cubicBezTo>
                                      <a:pt x="369229" y="43141"/>
                                      <a:pt x="376094" y="48043"/>
                                      <a:pt x="382468" y="52945"/>
                                    </a:cubicBezTo>
                                    <a:cubicBezTo>
                                      <a:pt x="388843" y="57848"/>
                                      <a:pt x="395217" y="63240"/>
                                      <a:pt x="401101" y="69123"/>
                                    </a:cubicBezTo>
                                    <a:cubicBezTo>
                                      <a:pt x="406985" y="75006"/>
                                      <a:pt x="412869" y="80889"/>
                                      <a:pt x="418263" y="86772"/>
                                    </a:cubicBezTo>
                                    <a:cubicBezTo>
                                      <a:pt x="423657" y="93145"/>
                                      <a:pt x="428560" y="99518"/>
                                      <a:pt x="433464" y="106381"/>
                                    </a:cubicBezTo>
                                    <a:cubicBezTo>
                                      <a:pt x="438367" y="113244"/>
                                      <a:pt x="442780" y="120108"/>
                                      <a:pt x="447194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1" y="149031"/>
                                    </a:cubicBezTo>
                                    <a:lnTo>
                                      <a:pt x="458471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Prostoročno: oblika 83"/>
                            <wps:cNvSpPr/>
                            <wps:spPr>
                              <a:xfrm>
                                <a:off x="2677768" y="455918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4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7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5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2364 w 483479"/>
                                  <a:gd name="connsiteY58" fmla="*/ 38729 h 500530"/>
                                  <a:gd name="connsiteX59" fmla="*/ 382468 w 483479"/>
                                  <a:gd name="connsiteY59" fmla="*/ 52945 h 500530"/>
                                  <a:gd name="connsiteX60" fmla="*/ 401101 w 483479"/>
                                  <a:gd name="connsiteY60" fmla="*/ 69123 h 500530"/>
                                  <a:gd name="connsiteX61" fmla="*/ 418263 w 483479"/>
                                  <a:gd name="connsiteY61" fmla="*/ 86772 h 500530"/>
                                  <a:gd name="connsiteX62" fmla="*/ 433464 w 483479"/>
                                  <a:gd name="connsiteY62" fmla="*/ 106381 h 500530"/>
                                  <a:gd name="connsiteX63" fmla="*/ 447194 w 483479"/>
                                  <a:gd name="connsiteY63" fmla="*/ 126971 h 500530"/>
                                  <a:gd name="connsiteX64" fmla="*/ 458471 w 483479"/>
                                  <a:gd name="connsiteY64" fmla="*/ 149031 h 500530"/>
                                  <a:gd name="connsiteX65" fmla="*/ 458471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4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4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3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7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7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8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5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635" y="30395"/>
                                      <a:pt x="355499" y="34316"/>
                                      <a:pt x="362364" y="38729"/>
                                    </a:cubicBezTo>
                                    <a:cubicBezTo>
                                      <a:pt x="369229" y="43141"/>
                                      <a:pt x="376094" y="48043"/>
                                      <a:pt x="382468" y="52945"/>
                                    </a:cubicBezTo>
                                    <a:cubicBezTo>
                                      <a:pt x="388843" y="57848"/>
                                      <a:pt x="395217" y="63240"/>
                                      <a:pt x="401101" y="69123"/>
                                    </a:cubicBezTo>
                                    <a:cubicBezTo>
                                      <a:pt x="406985" y="75006"/>
                                      <a:pt x="412869" y="80889"/>
                                      <a:pt x="418263" y="86772"/>
                                    </a:cubicBezTo>
                                    <a:cubicBezTo>
                                      <a:pt x="423657" y="93145"/>
                                      <a:pt x="428560" y="99518"/>
                                      <a:pt x="433464" y="106381"/>
                                    </a:cubicBezTo>
                                    <a:cubicBezTo>
                                      <a:pt x="438367" y="113244"/>
                                      <a:pt x="442780" y="120108"/>
                                      <a:pt x="447194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1" y="149031"/>
                                    </a:cubicBezTo>
                                    <a:lnTo>
                                      <a:pt x="458471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" name="Prostoročno: oblika 84"/>
                            <wps:cNvSpPr/>
                            <wps:spPr>
                              <a:xfrm>
                                <a:off x="409437" y="2287244"/>
                                <a:ext cx="702984" cy="728383"/>
                              </a:xfrm>
                              <a:custGeom>
                                <a:avLst/>
                                <a:gdLst>
                                  <a:gd name="connsiteX0" fmla="*/ 666377 w 702984"/>
                                  <a:gd name="connsiteY0" fmla="*/ 217366 h 728383"/>
                                  <a:gd name="connsiteX1" fmla="*/ 680107 w 702984"/>
                                  <a:gd name="connsiteY1" fmla="*/ 250702 h 728383"/>
                                  <a:gd name="connsiteX2" fmla="*/ 690895 w 702984"/>
                                  <a:gd name="connsiteY2" fmla="*/ 285019 h 728383"/>
                                  <a:gd name="connsiteX3" fmla="*/ 698250 w 702984"/>
                                  <a:gd name="connsiteY3" fmla="*/ 320316 h 728383"/>
                                  <a:gd name="connsiteX4" fmla="*/ 702172 w 702984"/>
                                  <a:gd name="connsiteY4" fmla="*/ 356103 h 728383"/>
                                  <a:gd name="connsiteX5" fmla="*/ 702663 w 702984"/>
                                  <a:gd name="connsiteY5" fmla="*/ 391890 h 728383"/>
                                  <a:gd name="connsiteX6" fmla="*/ 699721 w 702984"/>
                                  <a:gd name="connsiteY6" fmla="*/ 427187 h 728383"/>
                                  <a:gd name="connsiteX7" fmla="*/ 693346 w 702984"/>
                                  <a:gd name="connsiteY7" fmla="*/ 461994 h 728383"/>
                                  <a:gd name="connsiteX8" fmla="*/ 684030 w 702984"/>
                                  <a:gd name="connsiteY8" fmla="*/ 495820 h 728383"/>
                                  <a:gd name="connsiteX9" fmla="*/ 671281 w 702984"/>
                                  <a:gd name="connsiteY9" fmla="*/ 528666 h 728383"/>
                                  <a:gd name="connsiteX10" fmla="*/ 655590 w 702984"/>
                                  <a:gd name="connsiteY10" fmla="*/ 559551 h 728383"/>
                                  <a:gd name="connsiteX11" fmla="*/ 636957 w 702984"/>
                                  <a:gd name="connsiteY11" fmla="*/ 588965 h 728383"/>
                                  <a:gd name="connsiteX12" fmla="*/ 615382 w 702984"/>
                                  <a:gd name="connsiteY12" fmla="*/ 615928 h 728383"/>
                                  <a:gd name="connsiteX13" fmla="*/ 591355 w 702984"/>
                                  <a:gd name="connsiteY13" fmla="*/ 640439 h 728383"/>
                                  <a:gd name="connsiteX14" fmla="*/ 564876 w 702984"/>
                                  <a:gd name="connsiteY14" fmla="*/ 662500 h 728383"/>
                                  <a:gd name="connsiteX15" fmla="*/ 536436 w 702984"/>
                                  <a:gd name="connsiteY15" fmla="*/ 681619 h 728383"/>
                                  <a:gd name="connsiteX16" fmla="*/ 506525 w 702984"/>
                                  <a:gd name="connsiteY16" fmla="*/ 697797 h 728383"/>
                                  <a:gd name="connsiteX17" fmla="*/ 475143 w 702984"/>
                                  <a:gd name="connsiteY17" fmla="*/ 710543 h 728383"/>
                                  <a:gd name="connsiteX18" fmla="*/ 442290 w 702984"/>
                                  <a:gd name="connsiteY18" fmla="*/ 719857 h 728383"/>
                                  <a:gd name="connsiteX19" fmla="*/ 408456 w 702984"/>
                                  <a:gd name="connsiteY19" fmla="*/ 725740 h 728383"/>
                                  <a:gd name="connsiteX20" fmla="*/ 374132 w 702984"/>
                                  <a:gd name="connsiteY20" fmla="*/ 728191 h 728383"/>
                                  <a:gd name="connsiteX21" fmla="*/ 339808 w 702984"/>
                                  <a:gd name="connsiteY21" fmla="*/ 727211 h 728383"/>
                                  <a:gd name="connsiteX22" fmla="*/ 305484 w 702984"/>
                                  <a:gd name="connsiteY22" fmla="*/ 722799 h 728383"/>
                                  <a:gd name="connsiteX23" fmla="*/ 271651 w 702984"/>
                                  <a:gd name="connsiteY23" fmla="*/ 714955 h 728383"/>
                                  <a:gd name="connsiteX24" fmla="*/ 238307 w 702984"/>
                                  <a:gd name="connsiteY24" fmla="*/ 703680 h 728383"/>
                                  <a:gd name="connsiteX25" fmla="*/ 206435 w 702984"/>
                                  <a:gd name="connsiteY25" fmla="*/ 688973 h 728383"/>
                                  <a:gd name="connsiteX26" fmla="*/ 175543 w 702984"/>
                                  <a:gd name="connsiteY26" fmla="*/ 671324 h 728383"/>
                                  <a:gd name="connsiteX27" fmla="*/ 146613 w 702984"/>
                                  <a:gd name="connsiteY27" fmla="*/ 650734 h 728383"/>
                                  <a:gd name="connsiteX28" fmla="*/ 119644 w 702984"/>
                                  <a:gd name="connsiteY28" fmla="*/ 627203 h 728383"/>
                                  <a:gd name="connsiteX29" fmla="*/ 94636 w 702984"/>
                                  <a:gd name="connsiteY29" fmla="*/ 601220 h 728383"/>
                                  <a:gd name="connsiteX30" fmla="*/ 72081 w 702984"/>
                                  <a:gd name="connsiteY30" fmla="*/ 572787 h 728383"/>
                                  <a:gd name="connsiteX31" fmla="*/ 52467 w 702984"/>
                                  <a:gd name="connsiteY31" fmla="*/ 542392 h 728383"/>
                                  <a:gd name="connsiteX32" fmla="*/ 35795 w 702984"/>
                                  <a:gd name="connsiteY32" fmla="*/ 510527 h 728383"/>
                                  <a:gd name="connsiteX33" fmla="*/ 22065 w 702984"/>
                                  <a:gd name="connsiteY33" fmla="*/ 477191 h 728383"/>
                                  <a:gd name="connsiteX34" fmla="*/ 11278 w 702984"/>
                                  <a:gd name="connsiteY34" fmla="*/ 442875 h 728383"/>
                                  <a:gd name="connsiteX35" fmla="*/ 3923 w 702984"/>
                                  <a:gd name="connsiteY35" fmla="*/ 407578 h 728383"/>
                                  <a:gd name="connsiteX36" fmla="*/ 0 w 702984"/>
                                  <a:gd name="connsiteY36" fmla="*/ 371791 h 728383"/>
                                  <a:gd name="connsiteX37" fmla="*/ 0 w 702984"/>
                                  <a:gd name="connsiteY37" fmla="*/ 336494 h 728383"/>
                                  <a:gd name="connsiteX38" fmla="*/ 2942 w 702984"/>
                                  <a:gd name="connsiteY38" fmla="*/ 301197 h 728383"/>
                                  <a:gd name="connsiteX39" fmla="*/ 9317 w 702984"/>
                                  <a:gd name="connsiteY39" fmla="*/ 266390 h 728383"/>
                                  <a:gd name="connsiteX40" fmla="*/ 18633 w 702984"/>
                                  <a:gd name="connsiteY40" fmla="*/ 232564 h 728383"/>
                                  <a:gd name="connsiteX41" fmla="*/ 31382 w 702984"/>
                                  <a:gd name="connsiteY41" fmla="*/ 199718 h 728383"/>
                                  <a:gd name="connsiteX42" fmla="*/ 47073 w 702984"/>
                                  <a:gd name="connsiteY42" fmla="*/ 168833 h 728383"/>
                                  <a:gd name="connsiteX43" fmla="*/ 65706 w 702984"/>
                                  <a:gd name="connsiteY43" fmla="*/ 139419 h 728383"/>
                                  <a:gd name="connsiteX44" fmla="*/ 87281 w 702984"/>
                                  <a:gd name="connsiteY44" fmla="*/ 112456 h 728383"/>
                                  <a:gd name="connsiteX45" fmla="*/ 111308 w 702984"/>
                                  <a:gd name="connsiteY45" fmla="*/ 87944 h 728383"/>
                                  <a:gd name="connsiteX46" fmla="*/ 137787 w 702984"/>
                                  <a:gd name="connsiteY46" fmla="*/ 65884 h 728383"/>
                                  <a:gd name="connsiteX47" fmla="*/ 166227 w 702984"/>
                                  <a:gd name="connsiteY47" fmla="*/ 46765 h 728383"/>
                                  <a:gd name="connsiteX48" fmla="*/ 196138 w 702984"/>
                                  <a:gd name="connsiteY48" fmla="*/ 30587 h 728383"/>
                                  <a:gd name="connsiteX49" fmla="*/ 227520 w 702984"/>
                                  <a:gd name="connsiteY49" fmla="*/ 17841 h 728383"/>
                                  <a:gd name="connsiteX50" fmla="*/ 260373 w 702984"/>
                                  <a:gd name="connsiteY50" fmla="*/ 8526 h 728383"/>
                                  <a:gd name="connsiteX51" fmla="*/ 294206 w 702984"/>
                                  <a:gd name="connsiteY51" fmla="*/ 2643 h 728383"/>
                                  <a:gd name="connsiteX52" fmla="*/ 328530 w 702984"/>
                                  <a:gd name="connsiteY52" fmla="*/ 192 h 728383"/>
                                  <a:gd name="connsiteX53" fmla="*/ 362854 w 702984"/>
                                  <a:gd name="connsiteY53" fmla="*/ 1173 h 728383"/>
                                  <a:gd name="connsiteX54" fmla="*/ 397179 w 702984"/>
                                  <a:gd name="connsiteY54" fmla="*/ 5585 h 728383"/>
                                  <a:gd name="connsiteX55" fmla="*/ 431012 w 702984"/>
                                  <a:gd name="connsiteY55" fmla="*/ 13429 h 728383"/>
                                  <a:gd name="connsiteX56" fmla="*/ 464356 w 702984"/>
                                  <a:gd name="connsiteY56" fmla="*/ 24704 h 728383"/>
                                  <a:gd name="connsiteX57" fmla="*/ 496228 w 702984"/>
                                  <a:gd name="connsiteY57" fmla="*/ 39411 h 728383"/>
                                  <a:gd name="connsiteX58" fmla="*/ 527120 w 702984"/>
                                  <a:gd name="connsiteY58" fmla="*/ 57060 h 728383"/>
                                  <a:gd name="connsiteX59" fmla="*/ 556050 w 702984"/>
                                  <a:gd name="connsiteY59" fmla="*/ 77650 h 728383"/>
                                  <a:gd name="connsiteX60" fmla="*/ 583019 w 702984"/>
                                  <a:gd name="connsiteY60" fmla="*/ 101181 h 728383"/>
                                  <a:gd name="connsiteX61" fmla="*/ 608026 w 702984"/>
                                  <a:gd name="connsiteY61" fmla="*/ 127163 h 728383"/>
                                  <a:gd name="connsiteX62" fmla="*/ 630582 w 702984"/>
                                  <a:gd name="connsiteY62" fmla="*/ 155597 h 728383"/>
                                  <a:gd name="connsiteX63" fmla="*/ 650196 w 702984"/>
                                  <a:gd name="connsiteY63" fmla="*/ 185991 h 728383"/>
                                  <a:gd name="connsiteX64" fmla="*/ 666377 w 702984"/>
                                  <a:gd name="connsiteY64" fmla="*/ 217366 h 728383"/>
                                  <a:gd name="connsiteX65" fmla="*/ 666377 w 702984"/>
                                  <a:gd name="connsiteY65" fmla="*/ 217366 h 72838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2984" h="728383">
                                    <a:moveTo>
                                      <a:pt x="666377" y="217366"/>
                                    </a:moveTo>
                                    <a:cubicBezTo>
                                      <a:pt x="671281" y="228152"/>
                                      <a:pt x="676184" y="239427"/>
                                      <a:pt x="680107" y="250702"/>
                                    </a:cubicBezTo>
                                    <a:cubicBezTo>
                                      <a:pt x="684030" y="261978"/>
                                      <a:pt x="687462" y="273744"/>
                                      <a:pt x="690895" y="285019"/>
                                    </a:cubicBezTo>
                                    <a:cubicBezTo>
                                      <a:pt x="693837" y="296785"/>
                                      <a:pt x="696288" y="308550"/>
                                      <a:pt x="698250" y="320316"/>
                                    </a:cubicBezTo>
                                    <a:cubicBezTo>
                                      <a:pt x="700211" y="332081"/>
                                      <a:pt x="701682" y="343847"/>
                                      <a:pt x="702172" y="356103"/>
                                    </a:cubicBezTo>
                                    <a:cubicBezTo>
                                      <a:pt x="703153" y="367869"/>
                                      <a:pt x="703153" y="380125"/>
                                      <a:pt x="702663" y="391890"/>
                                    </a:cubicBezTo>
                                    <a:cubicBezTo>
                                      <a:pt x="702172" y="403656"/>
                                      <a:pt x="701192" y="415422"/>
                                      <a:pt x="699721" y="427187"/>
                                    </a:cubicBezTo>
                                    <a:cubicBezTo>
                                      <a:pt x="698250" y="438953"/>
                                      <a:pt x="696288" y="450718"/>
                                      <a:pt x="693346" y="461994"/>
                                    </a:cubicBezTo>
                                    <a:cubicBezTo>
                                      <a:pt x="690895" y="473269"/>
                                      <a:pt x="687462" y="485035"/>
                                      <a:pt x="684030" y="495820"/>
                                    </a:cubicBezTo>
                                    <a:cubicBezTo>
                                      <a:pt x="680107" y="507095"/>
                                      <a:pt x="676184" y="517881"/>
                                      <a:pt x="671281" y="528666"/>
                                    </a:cubicBezTo>
                                    <a:cubicBezTo>
                                      <a:pt x="666377" y="539451"/>
                                      <a:pt x="661474" y="549746"/>
                                      <a:pt x="655590" y="559551"/>
                                    </a:cubicBezTo>
                                    <a:cubicBezTo>
                                      <a:pt x="649706" y="569845"/>
                                      <a:pt x="643822" y="579160"/>
                                      <a:pt x="636957" y="588965"/>
                                    </a:cubicBezTo>
                                    <a:cubicBezTo>
                                      <a:pt x="630092" y="598279"/>
                                      <a:pt x="623227" y="607594"/>
                                      <a:pt x="615382" y="615928"/>
                                    </a:cubicBezTo>
                                    <a:cubicBezTo>
                                      <a:pt x="608026" y="624752"/>
                                      <a:pt x="599691" y="632596"/>
                                      <a:pt x="591355" y="640439"/>
                                    </a:cubicBezTo>
                                    <a:cubicBezTo>
                                      <a:pt x="583019" y="648283"/>
                                      <a:pt x="574193" y="655637"/>
                                      <a:pt x="564876" y="662500"/>
                                    </a:cubicBezTo>
                                    <a:cubicBezTo>
                                      <a:pt x="555560" y="669363"/>
                                      <a:pt x="546243" y="675736"/>
                                      <a:pt x="536436" y="681619"/>
                                    </a:cubicBezTo>
                                    <a:cubicBezTo>
                                      <a:pt x="526629" y="687502"/>
                                      <a:pt x="516822" y="692895"/>
                                      <a:pt x="506525" y="697797"/>
                                    </a:cubicBezTo>
                                    <a:cubicBezTo>
                                      <a:pt x="496228" y="702699"/>
                                      <a:pt x="485440" y="706621"/>
                                      <a:pt x="475143" y="710543"/>
                                    </a:cubicBezTo>
                                    <a:cubicBezTo>
                                      <a:pt x="464356" y="714465"/>
                                      <a:pt x="453568" y="717406"/>
                                      <a:pt x="442290" y="719857"/>
                                    </a:cubicBezTo>
                                    <a:cubicBezTo>
                                      <a:pt x="431012" y="722309"/>
                                      <a:pt x="419734" y="724270"/>
                                      <a:pt x="408456" y="725740"/>
                                    </a:cubicBezTo>
                                    <a:cubicBezTo>
                                      <a:pt x="397179" y="727211"/>
                                      <a:pt x="385901" y="728191"/>
                                      <a:pt x="374132" y="728191"/>
                                    </a:cubicBezTo>
                                    <a:cubicBezTo>
                                      <a:pt x="362854" y="728682"/>
                                      <a:pt x="351086" y="728191"/>
                                      <a:pt x="339808" y="727211"/>
                                    </a:cubicBezTo>
                                    <a:cubicBezTo>
                                      <a:pt x="328530" y="726231"/>
                                      <a:pt x="316762" y="724760"/>
                                      <a:pt x="305484" y="722799"/>
                                    </a:cubicBezTo>
                                    <a:cubicBezTo>
                                      <a:pt x="294206" y="720838"/>
                                      <a:pt x="282928" y="717897"/>
                                      <a:pt x="271651" y="714955"/>
                                    </a:cubicBezTo>
                                    <a:cubicBezTo>
                                      <a:pt x="260373" y="711523"/>
                                      <a:pt x="249585" y="708092"/>
                                      <a:pt x="238307" y="703680"/>
                                    </a:cubicBezTo>
                                    <a:cubicBezTo>
                                      <a:pt x="227520" y="699268"/>
                                      <a:pt x="216732" y="694365"/>
                                      <a:pt x="206435" y="688973"/>
                                    </a:cubicBezTo>
                                    <a:cubicBezTo>
                                      <a:pt x="196138" y="683580"/>
                                      <a:pt x="185840" y="677697"/>
                                      <a:pt x="175543" y="671324"/>
                                    </a:cubicBezTo>
                                    <a:cubicBezTo>
                                      <a:pt x="165736" y="664951"/>
                                      <a:pt x="155929" y="658088"/>
                                      <a:pt x="146613" y="650734"/>
                                    </a:cubicBezTo>
                                    <a:cubicBezTo>
                                      <a:pt x="137296" y="643381"/>
                                      <a:pt x="128470" y="635537"/>
                                      <a:pt x="119644" y="627203"/>
                                    </a:cubicBezTo>
                                    <a:cubicBezTo>
                                      <a:pt x="110818" y="618869"/>
                                      <a:pt x="102482" y="610045"/>
                                      <a:pt x="94636" y="601220"/>
                                    </a:cubicBezTo>
                                    <a:cubicBezTo>
                                      <a:pt x="86791" y="592396"/>
                                      <a:pt x="79436" y="582592"/>
                                      <a:pt x="72081" y="572787"/>
                                    </a:cubicBezTo>
                                    <a:cubicBezTo>
                                      <a:pt x="65216" y="562982"/>
                                      <a:pt x="58351" y="552687"/>
                                      <a:pt x="52467" y="542392"/>
                                    </a:cubicBezTo>
                                    <a:cubicBezTo>
                                      <a:pt x="46583" y="532097"/>
                                      <a:pt x="40699" y="521312"/>
                                      <a:pt x="35795" y="510527"/>
                                    </a:cubicBezTo>
                                    <a:cubicBezTo>
                                      <a:pt x="30892" y="499742"/>
                                      <a:pt x="25988" y="488466"/>
                                      <a:pt x="22065" y="477191"/>
                                    </a:cubicBezTo>
                                    <a:cubicBezTo>
                                      <a:pt x="18143" y="465916"/>
                                      <a:pt x="14710" y="454150"/>
                                      <a:pt x="11278" y="442875"/>
                                    </a:cubicBezTo>
                                    <a:cubicBezTo>
                                      <a:pt x="8336" y="431109"/>
                                      <a:pt x="5884" y="419343"/>
                                      <a:pt x="3923" y="407578"/>
                                    </a:cubicBezTo>
                                    <a:cubicBezTo>
                                      <a:pt x="1961" y="395812"/>
                                      <a:pt x="490" y="384046"/>
                                      <a:pt x="0" y="371791"/>
                                    </a:cubicBezTo>
                                    <a:cubicBezTo>
                                      <a:pt x="0" y="360025"/>
                                      <a:pt x="0" y="348259"/>
                                      <a:pt x="0" y="336494"/>
                                    </a:cubicBezTo>
                                    <a:cubicBezTo>
                                      <a:pt x="490" y="324728"/>
                                      <a:pt x="1471" y="312962"/>
                                      <a:pt x="2942" y="301197"/>
                                    </a:cubicBezTo>
                                    <a:cubicBezTo>
                                      <a:pt x="4413" y="289431"/>
                                      <a:pt x="6374" y="277665"/>
                                      <a:pt x="9317" y="266390"/>
                                    </a:cubicBezTo>
                                    <a:cubicBezTo>
                                      <a:pt x="11768" y="255115"/>
                                      <a:pt x="15201" y="243349"/>
                                      <a:pt x="18633" y="232564"/>
                                    </a:cubicBezTo>
                                    <a:cubicBezTo>
                                      <a:pt x="22556" y="221288"/>
                                      <a:pt x="26479" y="210503"/>
                                      <a:pt x="31382" y="199718"/>
                                    </a:cubicBezTo>
                                    <a:cubicBezTo>
                                      <a:pt x="36285" y="188933"/>
                                      <a:pt x="41189" y="178638"/>
                                      <a:pt x="47073" y="168833"/>
                                    </a:cubicBezTo>
                                    <a:cubicBezTo>
                                      <a:pt x="52957" y="158538"/>
                                      <a:pt x="58841" y="149224"/>
                                      <a:pt x="65706" y="139419"/>
                                    </a:cubicBezTo>
                                    <a:cubicBezTo>
                                      <a:pt x="72571" y="130105"/>
                                      <a:pt x="79436" y="120790"/>
                                      <a:pt x="87281" y="112456"/>
                                    </a:cubicBezTo>
                                    <a:cubicBezTo>
                                      <a:pt x="94636" y="103632"/>
                                      <a:pt x="102972" y="95788"/>
                                      <a:pt x="111308" y="87944"/>
                                    </a:cubicBezTo>
                                    <a:cubicBezTo>
                                      <a:pt x="119644" y="80101"/>
                                      <a:pt x="128470" y="72747"/>
                                      <a:pt x="137787" y="65884"/>
                                    </a:cubicBezTo>
                                    <a:cubicBezTo>
                                      <a:pt x="147103" y="59021"/>
                                      <a:pt x="156420" y="52647"/>
                                      <a:pt x="166227" y="46765"/>
                                    </a:cubicBezTo>
                                    <a:cubicBezTo>
                                      <a:pt x="176033" y="40882"/>
                                      <a:pt x="185840" y="35489"/>
                                      <a:pt x="196138" y="30587"/>
                                    </a:cubicBezTo>
                                    <a:cubicBezTo>
                                      <a:pt x="206435" y="25685"/>
                                      <a:pt x="217222" y="21763"/>
                                      <a:pt x="227520" y="17841"/>
                                    </a:cubicBezTo>
                                    <a:cubicBezTo>
                                      <a:pt x="238307" y="13919"/>
                                      <a:pt x="249095" y="10978"/>
                                      <a:pt x="260373" y="8526"/>
                                    </a:cubicBezTo>
                                    <a:cubicBezTo>
                                      <a:pt x="271651" y="6075"/>
                                      <a:pt x="282928" y="4114"/>
                                      <a:pt x="294206" y="2643"/>
                                    </a:cubicBezTo>
                                    <a:cubicBezTo>
                                      <a:pt x="305484" y="1173"/>
                                      <a:pt x="316762" y="192"/>
                                      <a:pt x="328530" y="192"/>
                                    </a:cubicBezTo>
                                    <a:cubicBezTo>
                                      <a:pt x="339808" y="-298"/>
                                      <a:pt x="351577" y="192"/>
                                      <a:pt x="362854" y="1173"/>
                                    </a:cubicBezTo>
                                    <a:cubicBezTo>
                                      <a:pt x="374132" y="2153"/>
                                      <a:pt x="385901" y="3624"/>
                                      <a:pt x="397179" y="5585"/>
                                    </a:cubicBezTo>
                                    <a:cubicBezTo>
                                      <a:pt x="408456" y="7546"/>
                                      <a:pt x="419734" y="10487"/>
                                      <a:pt x="431012" y="13429"/>
                                    </a:cubicBezTo>
                                    <a:cubicBezTo>
                                      <a:pt x="442290" y="16370"/>
                                      <a:pt x="453078" y="20292"/>
                                      <a:pt x="464356" y="24704"/>
                                    </a:cubicBezTo>
                                    <a:cubicBezTo>
                                      <a:pt x="475143" y="29116"/>
                                      <a:pt x="485931" y="34018"/>
                                      <a:pt x="496228" y="39411"/>
                                    </a:cubicBezTo>
                                    <a:cubicBezTo>
                                      <a:pt x="506525" y="44804"/>
                                      <a:pt x="516822" y="50686"/>
                                      <a:pt x="527120" y="57060"/>
                                    </a:cubicBezTo>
                                    <a:cubicBezTo>
                                      <a:pt x="536927" y="63433"/>
                                      <a:pt x="546733" y="70296"/>
                                      <a:pt x="556050" y="77650"/>
                                    </a:cubicBezTo>
                                    <a:cubicBezTo>
                                      <a:pt x="565366" y="85003"/>
                                      <a:pt x="574193" y="92847"/>
                                      <a:pt x="583019" y="101181"/>
                                    </a:cubicBezTo>
                                    <a:cubicBezTo>
                                      <a:pt x="591845" y="109515"/>
                                      <a:pt x="600181" y="118339"/>
                                      <a:pt x="608026" y="127163"/>
                                    </a:cubicBezTo>
                                    <a:cubicBezTo>
                                      <a:pt x="615872" y="135987"/>
                                      <a:pt x="623227" y="145792"/>
                                      <a:pt x="630582" y="155597"/>
                                    </a:cubicBezTo>
                                    <a:cubicBezTo>
                                      <a:pt x="637447" y="165401"/>
                                      <a:pt x="644312" y="175697"/>
                                      <a:pt x="650196" y="185991"/>
                                    </a:cubicBezTo>
                                    <a:cubicBezTo>
                                      <a:pt x="655590" y="195796"/>
                                      <a:pt x="660984" y="206581"/>
                                      <a:pt x="666377" y="217366"/>
                                    </a:cubicBezTo>
                                    <a:lnTo>
                                      <a:pt x="666377" y="2173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5" name="Prostoročno: oblika 85"/>
                            <wps:cNvSpPr/>
                            <wps:spPr>
                              <a:xfrm>
                                <a:off x="409437" y="2287244"/>
                                <a:ext cx="702984" cy="728383"/>
                              </a:xfrm>
                              <a:custGeom>
                                <a:avLst/>
                                <a:gdLst>
                                  <a:gd name="connsiteX0" fmla="*/ 666377 w 702984"/>
                                  <a:gd name="connsiteY0" fmla="*/ 217366 h 728383"/>
                                  <a:gd name="connsiteX1" fmla="*/ 680107 w 702984"/>
                                  <a:gd name="connsiteY1" fmla="*/ 250702 h 728383"/>
                                  <a:gd name="connsiteX2" fmla="*/ 690895 w 702984"/>
                                  <a:gd name="connsiteY2" fmla="*/ 285019 h 728383"/>
                                  <a:gd name="connsiteX3" fmla="*/ 698250 w 702984"/>
                                  <a:gd name="connsiteY3" fmla="*/ 320316 h 728383"/>
                                  <a:gd name="connsiteX4" fmla="*/ 702172 w 702984"/>
                                  <a:gd name="connsiteY4" fmla="*/ 356103 h 728383"/>
                                  <a:gd name="connsiteX5" fmla="*/ 702663 w 702984"/>
                                  <a:gd name="connsiteY5" fmla="*/ 391890 h 728383"/>
                                  <a:gd name="connsiteX6" fmla="*/ 699721 w 702984"/>
                                  <a:gd name="connsiteY6" fmla="*/ 427187 h 728383"/>
                                  <a:gd name="connsiteX7" fmla="*/ 693346 w 702984"/>
                                  <a:gd name="connsiteY7" fmla="*/ 461994 h 728383"/>
                                  <a:gd name="connsiteX8" fmla="*/ 684030 w 702984"/>
                                  <a:gd name="connsiteY8" fmla="*/ 495820 h 728383"/>
                                  <a:gd name="connsiteX9" fmla="*/ 671281 w 702984"/>
                                  <a:gd name="connsiteY9" fmla="*/ 528666 h 728383"/>
                                  <a:gd name="connsiteX10" fmla="*/ 655590 w 702984"/>
                                  <a:gd name="connsiteY10" fmla="*/ 559551 h 728383"/>
                                  <a:gd name="connsiteX11" fmla="*/ 636957 w 702984"/>
                                  <a:gd name="connsiteY11" fmla="*/ 588965 h 728383"/>
                                  <a:gd name="connsiteX12" fmla="*/ 615382 w 702984"/>
                                  <a:gd name="connsiteY12" fmla="*/ 615928 h 728383"/>
                                  <a:gd name="connsiteX13" fmla="*/ 591355 w 702984"/>
                                  <a:gd name="connsiteY13" fmla="*/ 640439 h 728383"/>
                                  <a:gd name="connsiteX14" fmla="*/ 564876 w 702984"/>
                                  <a:gd name="connsiteY14" fmla="*/ 662500 h 728383"/>
                                  <a:gd name="connsiteX15" fmla="*/ 536436 w 702984"/>
                                  <a:gd name="connsiteY15" fmla="*/ 681619 h 728383"/>
                                  <a:gd name="connsiteX16" fmla="*/ 506525 w 702984"/>
                                  <a:gd name="connsiteY16" fmla="*/ 697797 h 728383"/>
                                  <a:gd name="connsiteX17" fmla="*/ 475143 w 702984"/>
                                  <a:gd name="connsiteY17" fmla="*/ 710543 h 728383"/>
                                  <a:gd name="connsiteX18" fmla="*/ 442290 w 702984"/>
                                  <a:gd name="connsiteY18" fmla="*/ 719857 h 728383"/>
                                  <a:gd name="connsiteX19" fmla="*/ 408456 w 702984"/>
                                  <a:gd name="connsiteY19" fmla="*/ 725740 h 728383"/>
                                  <a:gd name="connsiteX20" fmla="*/ 374132 w 702984"/>
                                  <a:gd name="connsiteY20" fmla="*/ 728191 h 728383"/>
                                  <a:gd name="connsiteX21" fmla="*/ 339808 w 702984"/>
                                  <a:gd name="connsiteY21" fmla="*/ 727211 h 728383"/>
                                  <a:gd name="connsiteX22" fmla="*/ 305484 w 702984"/>
                                  <a:gd name="connsiteY22" fmla="*/ 722799 h 728383"/>
                                  <a:gd name="connsiteX23" fmla="*/ 271651 w 702984"/>
                                  <a:gd name="connsiteY23" fmla="*/ 714955 h 728383"/>
                                  <a:gd name="connsiteX24" fmla="*/ 238307 w 702984"/>
                                  <a:gd name="connsiteY24" fmla="*/ 703680 h 728383"/>
                                  <a:gd name="connsiteX25" fmla="*/ 206435 w 702984"/>
                                  <a:gd name="connsiteY25" fmla="*/ 688973 h 728383"/>
                                  <a:gd name="connsiteX26" fmla="*/ 175543 w 702984"/>
                                  <a:gd name="connsiteY26" fmla="*/ 671324 h 728383"/>
                                  <a:gd name="connsiteX27" fmla="*/ 146613 w 702984"/>
                                  <a:gd name="connsiteY27" fmla="*/ 650734 h 728383"/>
                                  <a:gd name="connsiteX28" fmla="*/ 119644 w 702984"/>
                                  <a:gd name="connsiteY28" fmla="*/ 627203 h 728383"/>
                                  <a:gd name="connsiteX29" fmla="*/ 94636 w 702984"/>
                                  <a:gd name="connsiteY29" fmla="*/ 601220 h 728383"/>
                                  <a:gd name="connsiteX30" fmla="*/ 72081 w 702984"/>
                                  <a:gd name="connsiteY30" fmla="*/ 572787 h 728383"/>
                                  <a:gd name="connsiteX31" fmla="*/ 52467 w 702984"/>
                                  <a:gd name="connsiteY31" fmla="*/ 542392 h 728383"/>
                                  <a:gd name="connsiteX32" fmla="*/ 35795 w 702984"/>
                                  <a:gd name="connsiteY32" fmla="*/ 510527 h 728383"/>
                                  <a:gd name="connsiteX33" fmla="*/ 22065 w 702984"/>
                                  <a:gd name="connsiteY33" fmla="*/ 477191 h 728383"/>
                                  <a:gd name="connsiteX34" fmla="*/ 11278 w 702984"/>
                                  <a:gd name="connsiteY34" fmla="*/ 442875 h 728383"/>
                                  <a:gd name="connsiteX35" fmla="*/ 3923 w 702984"/>
                                  <a:gd name="connsiteY35" fmla="*/ 407578 h 728383"/>
                                  <a:gd name="connsiteX36" fmla="*/ 0 w 702984"/>
                                  <a:gd name="connsiteY36" fmla="*/ 371791 h 728383"/>
                                  <a:gd name="connsiteX37" fmla="*/ 0 w 702984"/>
                                  <a:gd name="connsiteY37" fmla="*/ 336494 h 728383"/>
                                  <a:gd name="connsiteX38" fmla="*/ 2942 w 702984"/>
                                  <a:gd name="connsiteY38" fmla="*/ 301197 h 728383"/>
                                  <a:gd name="connsiteX39" fmla="*/ 9317 w 702984"/>
                                  <a:gd name="connsiteY39" fmla="*/ 266390 h 728383"/>
                                  <a:gd name="connsiteX40" fmla="*/ 18633 w 702984"/>
                                  <a:gd name="connsiteY40" fmla="*/ 232564 h 728383"/>
                                  <a:gd name="connsiteX41" fmla="*/ 31382 w 702984"/>
                                  <a:gd name="connsiteY41" fmla="*/ 199718 h 728383"/>
                                  <a:gd name="connsiteX42" fmla="*/ 47073 w 702984"/>
                                  <a:gd name="connsiteY42" fmla="*/ 168833 h 728383"/>
                                  <a:gd name="connsiteX43" fmla="*/ 65706 w 702984"/>
                                  <a:gd name="connsiteY43" fmla="*/ 139419 h 728383"/>
                                  <a:gd name="connsiteX44" fmla="*/ 87281 w 702984"/>
                                  <a:gd name="connsiteY44" fmla="*/ 112456 h 728383"/>
                                  <a:gd name="connsiteX45" fmla="*/ 111308 w 702984"/>
                                  <a:gd name="connsiteY45" fmla="*/ 87944 h 728383"/>
                                  <a:gd name="connsiteX46" fmla="*/ 137787 w 702984"/>
                                  <a:gd name="connsiteY46" fmla="*/ 65884 h 728383"/>
                                  <a:gd name="connsiteX47" fmla="*/ 166227 w 702984"/>
                                  <a:gd name="connsiteY47" fmla="*/ 46765 h 728383"/>
                                  <a:gd name="connsiteX48" fmla="*/ 196138 w 702984"/>
                                  <a:gd name="connsiteY48" fmla="*/ 30587 h 728383"/>
                                  <a:gd name="connsiteX49" fmla="*/ 227520 w 702984"/>
                                  <a:gd name="connsiteY49" fmla="*/ 17841 h 728383"/>
                                  <a:gd name="connsiteX50" fmla="*/ 260373 w 702984"/>
                                  <a:gd name="connsiteY50" fmla="*/ 8526 h 728383"/>
                                  <a:gd name="connsiteX51" fmla="*/ 294206 w 702984"/>
                                  <a:gd name="connsiteY51" fmla="*/ 2643 h 728383"/>
                                  <a:gd name="connsiteX52" fmla="*/ 328530 w 702984"/>
                                  <a:gd name="connsiteY52" fmla="*/ 192 h 728383"/>
                                  <a:gd name="connsiteX53" fmla="*/ 362854 w 702984"/>
                                  <a:gd name="connsiteY53" fmla="*/ 1173 h 728383"/>
                                  <a:gd name="connsiteX54" fmla="*/ 397179 w 702984"/>
                                  <a:gd name="connsiteY54" fmla="*/ 5585 h 728383"/>
                                  <a:gd name="connsiteX55" fmla="*/ 431012 w 702984"/>
                                  <a:gd name="connsiteY55" fmla="*/ 13429 h 728383"/>
                                  <a:gd name="connsiteX56" fmla="*/ 464356 w 702984"/>
                                  <a:gd name="connsiteY56" fmla="*/ 24704 h 728383"/>
                                  <a:gd name="connsiteX57" fmla="*/ 496228 w 702984"/>
                                  <a:gd name="connsiteY57" fmla="*/ 39411 h 728383"/>
                                  <a:gd name="connsiteX58" fmla="*/ 527120 w 702984"/>
                                  <a:gd name="connsiteY58" fmla="*/ 57060 h 728383"/>
                                  <a:gd name="connsiteX59" fmla="*/ 556050 w 702984"/>
                                  <a:gd name="connsiteY59" fmla="*/ 77650 h 728383"/>
                                  <a:gd name="connsiteX60" fmla="*/ 583019 w 702984"/>
                                  <a:gd name="connsiteY60" fmla="*/ 101181 h 728383"/>
                                  <a:gd name="connsiteX61" fmla="*/ 608026 w 702984"/>
                                  <a:gd name="connsiteY61" fmla="*/ 127163 h 728383"/>
                                  <a:gd name="connsiteX62" fmla="*/ 630582 w 702984"/>
                                  <a:gd name="connsiteY62" fmla="*/ 155597 h 728383"/>
                                  <a:gd name="connsiteX63" fmla="*/ 650196 w 702984"/>
                                  <a:gd name="connsiteY63" fmla="*/ 185991 h 728383"/>
                                  <a:gd name="connsiteX64" fmla="*/ 666377 w 702984"/>
                                  <a:gd name="connsiteY64" fmla="*/ 217366 h 728383"/>
                                  <a:gd name="connsiteX65" fmla="*/ 666377 w 702984"/>
                                  <a:gd name="connsiteY65" fmla="*/ 217366 h 72838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2984" h="728383">
                                    <a:moveTo>
                                      <a:pt x="666377" y="217366"/>
                                    </a:moveTo>
                                    <a:cubicBezTo>
                                      <a:pt x="671281" y="228152"/>
                                      <a:pt x="676184" y="239427"/>
                                      <a:pt x="680107" y="250702"/>
                                    </a:cubicBezTo>
                                    <a:cubicBezTo>
                                      <a:pt x="684030" y="261978"/>
                                      <a:pt x="687462" y="273744"/>
                                      <a:pt x="690895" y="285019"/>
                                    </a:cubicBezTo>
                                    <a:cubicBezTo>
                                      <a:pt x="693837" y="296785"/>
                                      <a:pt x="696288" y="308550"/>
                                      <a:pt x="698250" y="320316"/>
                                    </a:cubicBezTo>
                                    <a:cubicBezTo>
                                      <a:pt x="700211" y="332081"/>
                                      <a:pt x="701682" y="343847"/>
                                      <a:pt x="702172" y="356103"/>
                                    </a:cubicBezTo>
                                    <a:cubicBezTo>
                                      <a:pt x="703153" y="367869"/>
                                      <a:pt x="703153" y="380125"/>
                                      <a:pt x="702663" y="391890"/>
                                    </a:cubicBezTo>
                                    <a:cubicBezTo>
                                      <a:pt x="702172" y="403656"/>
                                      <a:pt x="701192" y="415422"/>
                                      <a:pt x="699721" y="427187"/>
                                    </a:cubicBezTo>
                                    <a:cubicBezTo>
                                      <a:pt x="698250" y="438953"/>
                                      <a:pt x="696288" y="450718"/>
                                      <a:pt x="693346" y="461994"/>
                                    </a:cubicBezTo>
                                    <a:cubicBezTo>
                                      <a:pt x="690895" y="473269"/>
                                      <a:pt x="687462" y="485035"/>
                                      <a:pt x="684030" y="495820"/>
                                    </a:cubicBezTo>
                                    <a:cubicBezTo>
                                      <a:pt x="680107" y="507095"/>
                                      <a:pt x="676184" y="517881"/>
                                      <a:pt x="671281" y="528666"/>
                                    </a:cubicBezTo>
                                    <a:cubicBezTo>
                                      <a:pt x="666377" y="539451"/>
                                      <a:pt x="661474" y="549746"/>
                                      <a:pt x="655590" y="559551"/>
                                    </a:cubicBezTo>
                                    <a:cubicBezTo>
                                      <a:pt x="649706" y="569845"/>
                                      <a:pt x="643822" y="579160"/>
                                      <a:pt x="636957" y="588965"/>
                                    </a:cubicBezTo>
                                    <a:cubicBezTo>
                                      <a:pt x="630092" y="598279"/>
                                      <a:pt x="623227" y="607594"/>
                                      <a:pt x="615382" y="615928"/>
                                    </a:cubicBezTo>
                                    <a:cubicBezTo>
                                      <a:pt x="608026" y="624752"/>
                                      <a:pt x="599691" y="632596"/>
                                      <a:pt x="591355" y="640439"/>
                                    </a:cubicBezTo>
                                    <a:cubicBezTo>
                                      <a:pt x="583019" y="648283"/>
                                      <a:pt x="574193" y="655637"/>
                                      <a:pt x="564876" y="662500"/>
                                    </a:cubicBezTo>
                                    <a:cubicBezTo>
                                      <a:pt x="555560" y="669363"/>
                                      <a:pt x="546243" y="675736"/>
                                      <a:pt x="536436" y="681619"/>
                                    </a:cubicBezTo>
                                    <a:cubicBezTo>
                                      <a:pt x="526629" y="687502"/>
                                      <a:pt x="516822" y="692895"/>
                                      <a:pt x="506525" y="697797"/>
                                    </a:cubicBezTo>
                                    <a:cubicBezTo>
                                      <a:pt x="496228" y="702699"/>
                                      <a:pt x="485440" y="706621"/>
                                      <a:pt x="475143" y="710543"/>
                                    </a:cubicBezTo>
                                    <a:cubicBezTo>
                                      <a:pt x="464356" y="714465"/>
                                      <a:pt x="453568" y="717406"/>
                                      <a:pt x="442290" y="719857"/>
                                    </a:cubicBezTo>
                                    <a:cubicBezTo>
                                      <a:pt x="431012" y="722309"/>
                                      <a:pt x="419734" y="724270"/>
                                      <a:pt x="408456" y="725740"/>
                                    </a:cubicBezTo>
                                    <a:cubicBezTo>
                                      <a:pt x="397179" y="727211"/>
                                      <a:pt x="385901" y="728191"/>
                                      <a:pt x="374132" y="728191"/>
                                    </a:cubicBezTo>
                                    <a:cubicBezTo>
                                      <a:pt x="362854" y="728682"/>
                                      <a:pt x="351086" y="728191"/>
                                      <a:pt x="339808" y="727211"/>
                                    </a:cubicBezTo>
                                    <a:cubicBezTo>
                                      <a:pt x="328530" y="726231"/>
                                      <a:pt x="316762" y="724760"/>
                                      <a:pt x="305484" y="722799"/>
                                    </a:cubicBezTo>
                                    <a:cubicBezTo>
                                      <a:pt x="294206" y="720838"/>
                                      <a:pt x="282928" y="717897"/>
                                      <a:pt x="271651" y="714955"/>
                                    </a:cubicBezTo>
                                    <a:cubicBezTo>
                                      <a:pt x="260373" y="711523"/>
                                      <a:pt x="249585" y="708092"/>
                                      <a:pt x="238307" y="703680"/>
                                    </a:cubicBezTo>
                                    <a:cubicBezTo>
                                      <a:pt x="227520" y="699268"/>
                                      <a:pt x="216732" y="694365"/>
                                      <a:pt x="206435" y="688973"/>
                                    </a:cubicBezTo>
                                    <a:cubicBezTo>
                                      <a:pt x="196138" y="683580"/>
                                      <a:pt x="185840" y="677697"/>
                                      <a:pt x="175543" y="671324"/>
                                    </a:cubicBezTo>
                                    <a:cubicBezTo>
                                      <a:pt x="165736" y="664951"/>
                                      <a:pt x="155929" y="658088"/>
                                      <a:pt x="146613" y="650734"/>
                                    </a:cubicBezTo>
                                    <a:cubicBezTo>
                                      <a:pt x="137296" y="643381"/>
                                      <a:pt x="128470" y="635537"/>
                                      <a:pt x="119644" y="627203"/>
                                    </a:cubicBezTo>
                                    <a:cubicBezTo>
                                      <a:pt x="110818" y="618869"/>
                                      <a:pt x="102482" y="610045"/>
                                      <a:pt x="94636" y="601220"/>
                                    </a:cubicBezTo>
                                    <a:cubicBezTo>
                                      <a:pt x="86791" y="592396"/>
                                      <a:pt x="79436" y="582592"/>
                                      <a:pt x="72081" y="572787"/>
                                    </a:cubicBezTo>
                                    <a:cubicBezTo>
                                      <a:pt x="65216" y="562982"/>
                                      <a:pt x="58351" y="552687"/>
                                      <a:pt x="52467" y="542392"/>
                                    </a:cubicBezTo>
                                    <a:cubicBezTo>
                                      <a:pt x="46583" y="532097"/>
                                      <a:pt x="40699" y="521312"/>
                                      <a:pt x="35795" y="510527"/>
                                    </a:cubicBezTo>
                                    <a:cubicBezTo>
                                      <a:pt x="30892" y="499742"/>
                                      <a:pt x="25988" y="488466"/>
                                      <a:pt x="22065" y="477191"/>
                                    </a:cubicBezTo>
                                    <a:cubicBezTo>
                                      <a:pt x="18143" y="465916"/>
                                      <a:pt x="14710" y="454150"/>
                                      <a:pt x="11278" y="442875"/>
                                    </a:cubicBezTo>
                                    <a:cubicBezTo>
                                      <a:pt x="8336" y="431109"/>
                                      <a:pt x="5884" y="419343"/>
                                      <a:pt x="3923" y="407578"/>
                                    </a:cubicBezTo>
                                    <a:cubicBezTo>
                                      <a:pt x="1961" y="395812"/>
                                      <a:pt x="490" y="384046"/>
                                      <a:pt x="0" y="371791"/>
                                    </a:cubicBezTo>
                                    <a:cubicBezTo>
                                      <a:pt x="0" y="360025"/>
                                      <a:pt x="0" y="348259"/>
                                      <a:pt x="0" y="336494"/>
                                    </a:cubicBezTo>
                                    <a:cubicBezTo>
                                      <a:pt x="490" y="324728"/>
                                      <a:pt x="1471" y="312962"/>
                                      <a:pt x="2942" y="301197"/>
                                    </a:cubicBezTo>
                                    <a:cubicBezTo>
                                      <a:pt x="4413" y="289431"/>
                                      <a:pt x="6374" y="277665"/>
                                      <a:pt x="9317" y="266390"/>
                                    </a:cubicBezTo>
                                    <a:cubicBezTo>
                                      <a:pt x="11768" y="255115"/>
                                      <a:pt x="15201" y="243349"/>
                                      <a:pt x="18633" y="232564"/>
                                    </a:cubicBezTo>
                                    <a:cubicBezTo>
                                      <a:pt x="22556" y="221288"/>
                                      <a:pt x="26479" y="210503"/>
                                      <a:pt x="31382" y="199718"/>
                                    </a:cubicBezTo>
                                    <a:cubicBezTo>
                                      <a:pt x="36285" y="188933"/>
                                      <a:pt x="41189" y="178638"/>
                                      <a:pt x="47073" y="168833"/>
                                    </a:cubicBezTo>
                                    <a:cubicBezTo>
                                      <a:pt x="52957" y="158538"/>
                                      <a:pt x="58841" y="149224"/>
                                      <a:pt x="65706" y="139419"/>
                                    </a:cubicBezTo>
                                    <a:cubicBezTo>
                                      <a:pt x="72571" y="130105"/>
                                      <a:pt x="79436" y="120790"/>
                                      <a:pt x="87281" y="112456"/>
                                    </a:cubicBezTo>
                                    <a:cubicBezTo>
                                      <a:pt x="94636" y="103632"/>
                                      <a:pt x="102972" y="95788"/>
                                      <a:pt x="111308" y="87944"/>
                                    </a:cubicBezTo>
                                    <a:cubicBezTo>
                                      <a:pt x="119644" y="80101"/>
                                      <a:pt x="128470" y="72747"/>
                                      <a:pt x="137787" y="65884"/>
                                    </a:cubicBezTo>
                                    <a:cubicBezTo>
                                      <a:pt x="147103" y="59021"/>
                                      <a:pt x="156420" y="52647"/>
                                      <a:pt x="166227" y="46765"/>
                                    </a:cubicBezTo>
                                    <a:cubicBezTo>
                                      <a:pt x="176033" y="40882"/>
                                      <a:pt x="185840" y="35489"/>
                                      <a:pt x="196138" y="30587"/>
                                    </a:cubicBezTo>
                                    <a:cubicBezTo>
                                      <a:pt x="206435" y="25685"/>
                                      <a:pt x="217222" y="21763"/>
                                      <a:pt x="227520" y="17841"/>
                                    </a:cubicBezTo>
                                    <a:cubicBezTo>
                                      <a:pt x="238307" y="13919"/>
                                      <a:pt x="249095" y="10978"/>
                                      <a:pt x="260373" y="8526"/>
                                    </a:cubicBezTo>
                                    <a:cubicBezTo>
                                      <a:pt x="271651" y="6075"/>
                                      <a:pt x="282928" y="4114"/>
                                      <a:pt x="294206" y="2643"/>
                                    </a:cubicBezTo>
                                    <a:cubicBezTo>
                                      <a:pt x="305484" y="1173"/>
                                      <a:pt x="316762" y="192"/>
                                      <a:pt x="328530" y="192"/>
                                    </a:cubicBezTo>
                                    <a:cubicBezTo>
                                      <a:pt x="339808" y="-298"/>
                                      <a:pt x="351577" y="192"/>
                                      <a:pt x="362854" y="1173"/>
                                    </a:cubicBezTo>
                                    <a:cubicBezTo>
                                      <a:pt x="374132" y="2153"/>
                                      <a:pt x="385901" y="3624"/>
                                      <a:pt x="397179" y="5585"/>
                                    </a:cubicBezTo>
                                    <a:cubicBezTo>
                                      <a:pt x="408456" y="7546"/>
                                      <a:pt x="419734" y="10487"/>
                                      <a:pt x="431012" y="13429"/>
                                    </a:cubicBezTo>
                                    <a:cubicBezTo>
                                      <a:pt x="442290" y="16370"/>
                                      <a:pt x="453078" y="20292"/>
                                      <a:pt x="464356" y="24704"/>
                                    </a:cubicBezTo>
                                    <a:cubicBezTo>
                                      <a:pt x="475143" y="29116"/>
                                      <a:pt x="485931" y="34018"/>
                                      <a:pt x="496228" y="39411"/>
                                    </a:cubicBezTo>
                                    <a:cubicBezTo>
                                      <a:pt x="506525" y="44804"/>
                                      <a:pt x="516822" y="50686"/>
                                      <a:pt x="527120" y="57060"/>
                                    </a:cubicBezTo>
                                    <a:cubicBezTo>
                                      <a:pt x="536927" y="63433"/>
                                      <a:pt x="546733" y="70296"/>
                                      <a:pt x="556050" y="77650"/>
                                    </a:cubicBezTo>
                                    <a:cubicBezTo>
                                      <a:pt x="565366" y="85003"/>
                                      <a:pt x="574193" y="92847"/>
                                      <a:pt x="583019" y="101181"/>
                                    </a:cubicBezTo>
                                    <a:cubicBezTo>
                                      <a:pt x="591845" y="109515"/>
                                      <a:pt x="600181" y="118339"/>
                                      <a:pt x="608026" y="127163"/>
                                    </a:cubicBezTo>
                                    <a:cubicBezTo>
                                      <a:pt x="615872" y="135987"/>
                                      <a:pt x="623227" y="145792"/>
                                      <a:pt x="630582" y="155597"/>
                                    </a:cubicBezTo>
                                    <a:cubicBezTo>
                                      <a:pt x="637447" y="165401"/>
                                      <a:pt x="644312" y="175697"/>
                                      <a:pt x="650196" y="185991"/>
                                    </a:cubicBezTo>
                                    <a:cubicBezTo>
                                      <a:pt x="655590" y="195796"/>
                                      <a:pt x="660984" y="206581"/>
                                      <a:pt x="666377" y="217366"/>
                                    </a:cubicBezTo>
                                    <a:lnTo>
                                      <a:pt x="666377" y="2173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" name="Prostoročno: oblika 86"/>
                            <wps:cNvSpPr/>
                            <wps:spPr>
                              <a:xfrm>
                                <a:off x="1246944" y="2062419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2654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Prostoročno: oblika 87"/>
                            <wps:cNvSpPr/>
                            <wps:spPr>
                              <a:xfrm>
                                <a:off x="1246944" y="2062419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Prostoročno: oblika 88"/>
                            <wps:cNvSpPr/>
                            <wps:spPr>
                              <a:xfrm>
                                <a:off x="1888927" y="1927604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2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1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3" y="138246"/>
                                      <a:pt x="263683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1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8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2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8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2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2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8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0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1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3535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" name="Prostoročno: oblika 89"/>
                            <wps:cNvSpPr/>
                            <wps:spPr>
                              <a:xfrm>
                                <a:off x="1888927" y="1927604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2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1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3" y="138246"/>
                                      <a:pt x="263683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1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8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1186" y="27159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2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858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2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2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8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0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1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3535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" name="Prostoročno: oblika 90"/>
                            <wps:cNvSpPr/>
                            <wps:spPr>
                              <a:xfrm>
                                <a:off x="2309519" y="1567281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6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5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6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70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1 h 500530"/>
                                  <a:gd name="connsiteX65" fmla="*/ 458472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1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6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6" y="500530"/>
                                      <a:pt x="242230" y="500530"/>
                                      <a:pt x="234385" y="500040"/>
                                    </a:cubicBezTo>
                                    <a:cubicBezTo>
                                      <a:pt x="226539" y="499550"/>
                                      <a:pt x="218694" y="498569"/>
                                      <a:pt x="210848" y="497098"/>
                                    </a:cubicBezTo>
                                    <a:cubicBezTo>
                                      <a:pt x="203003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1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6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9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0" y="223547"/>
                                      <a:pt x="981" y="215703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6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10" y="17649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9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2" y="149031"/>
                                    </a:cubicBezTo>
                                    <a:lnTo>
                                      <a:pt x="458472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Prostoročno: oblika 91"/>
                            <wps:cNvSpPr/>
                            <wps:spPr>
                              <a:xfrm>
                                <a:off x="2309519" y="1567281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6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5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6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70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1 h 500530"/>
                                  <a:gd name="connsiteX65" fmla="*/ 458472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1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6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6" y="500530"/>
                                      <a:pt x="242230" y="500530"/>
                                      <a:pt x="234385" y="500040"/>
                                    </a:cubicBezTo>
                                    <a:cubicBezTo>
                                      <a:pt x="226539" y="499550"/>
                                      <a:pt x="218694" y="498569"/>
                                      <a:pt x="210848" y="497098"/>
                                    </a:cubicBezTo>
                                    <a:cubicBezTo>
                                      <a:pt x="203003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1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6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9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6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10" y="17649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9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2" y="149031"/>
                                    </a:cubicBezTo>
                                    <a:lnTo>
                                      <a:pt x="458472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Prostoročno: oblika 92"/>
                            <wps:cNvSpPr/>
                            <wps:spPr>
                              <a:xfrm>
                                <a:off x="2927521" y="1113131"/>
                                <a:ext cx="703797" cy="728874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4"/>
                                  <a:gd name="connsiteX1" fmla="*/ 680919 w 703797"/>
                                  <a:gd name="connsiteY1" fmla="*/ 251193 h 728874"/>
                                  <a:gd name="connsiteX2" fmla="*/ 691707 w 703797"/>
                                  <a:gd name="connsiteY2" fmla="*/ 285509 h 728874"/>
                                  <a:gd name="connsiteX3" fmla="*/ 699062 w 703797"/>
                                  <a:gd name="connsiteY3" fmla="*/ 320806 h 728874"/>
                                  <a:gd name="connsiteX4" fmla="*/ 702985 w 703797"/>
                                  <a:gd name="connsiteY4" fmla="*/ 356593 h 728874"/>
                                  <a:gd name="connsiteX5" fmla="*/ 703475 w 703797"/>
                                  <a:gd name="connsiteY5" fmla="*/ 392380 h 728874"/>
                                  <a:gd name="connsiteX6" fmla="*/ 700533 w 703797"/>
                                  <a:gd name="connsiteY6" fmla="*/ 427677 h 728874"/>
                                  <a:gd name="connsiteX7" fmla="*/ 694159 w 703797"/>
                                  <a:gd name="connsiteY7" fmla="*/ 462484 h 728874"/>
                                  <a:gd name="connsiteX8" fmla="*/ 684842 w 703797"/>
                                  <a:gd name="connsiteY8" fmla="*/ 496310 h 728874"/>
                                  <a:gd name="connsiteX9" fmla="*/ 672093 w 703797"/>
                                  <a:gd name="connsiteY9" fmla="*/ 529156 h 728874"/>
                                  <a:gd name="connsiteX10" fmla="*/ 656402 w 703797"/>
                                  <a:gd name="connsiteY10" fmla="*/ 560041 h 728874"/>
                                  <a:gd name="connsiteX11" fmla="*/ 637769 w 703797"/>
                                  <a:gd name="connsiteY11" fmla="*/ 589455 h 728874"/>
                                  <a:gd name="connsiteX12" fmla="*/ 616194 w 703797"/>
                                  <a:gd name="connsiteY12" fmla="*/ 616418 h 728874"/>
                                  <a:gd name="connsiteX13" fmla="*/ 592167 w 703797"/>
                                  <a:gd name="connsiteY13" fmla="*/ 640930 h 728874"/>
                                  <a:gd name="connsiteX14" fmla="*/ 565689 w 703797"/>
                                  <a:gd name="connsiteY14" fmla="*/ 662990 h 728874"/>
                                  <a:gd name="connsiteX15" fmla="*/ 537249 w 703797"/>
                                  <a:gd name="connsiteY15" fmla="*/ 682109 h 728874"/>
                                  <a:gd name="connsiteX16" fmla="*/ 507338 w 703797"/>
                                  <a:gd name="connsiteY16" fmla="*/ 698287 h 728874"/>
                                  <a:gd name="connsiteX17" fmla="*/ 475956 w 703797"/>
                                  <a:gd name="connsiteY17" fmla="*/ 711033 h 728874"/>
                                  <a:gd name="connsiteX18" fmla="*/ 443103 w 703797"/>
                                  <a:gd name="connsiteY18" fmla="*/ 720348 h 728874"/>
                                  <a:gd name="connsiteX19" fmla="*/ 409269 w 703797"/>
                                  <a:gd name="connsiteY19" fmla="*/ 726231 h 728874"/>
                                  <a:gd name="connsiteX20" fmla="*/ 374945 w 703797"/>
                                  <a:gd name="connsiteY20" fmla="*/ 728682 h 728874"/>
                                  <a:gd name="connsiteX21" fmla="*/ 340621 w 703797"/>
                                  <a:gd name="connsiteY21" fmla="*/ 727701 h 728874"/>
                                  <a:gd name="connsiteX22" fmla="*/ 306297 w 703797"/>
                                  <a:gd name="connsiteY22" fmla="*/ 723289 h 728874"/>
                                  <a:gd name="connsiteX23" fmla="*/ 272463 w 703797"/>
                                  <a:gd name="connsiteY23" fmla="*/ 715445 h 728874"/>
                                  <a:gd name="connsiteX24" fmla="*/ 239120 w 703797"/>
                                  <a:gd name="connsiteY24" fmla="*/ 704170 h 728874"/>
                                  <a:gd name="connsiteX25" fmla="*/ 207247 w 703797"/>
                                  <a:gd name="connsiteY25" fmla="*/ 689463 h 728874"/>
                                  <a:gd name="connsiteX26" fmla="*/ 176355 w 703797"/>
                                  <a:gd name="connsiteY26" fmla="*/ 671814 h 728874"/>
                                  <a:gd name="connsiteX27" fmla="*/ 147425 w 703797"/>
                                  <a:gd name="connsiteY27" fmla="*/ 651225 h 728874"/>
                                  <a:gd name="connsiteX28" fmla="*/ 120456 w 703797"/>
                                  <a:gd name="connsiteY28" fmla="*/ 627693 h 728874"/>
                                  <a:gd name="connsiteX29" fmla="*/ 95449 w 703797"/>
                                  <a:gd name="connsiteY29" fmla="*/ 601711 h 728874"/>
                                  <a:gd name="connsiteX30" fmla="*/ 72893 w 703797"/>
                                  <a:gd name="connsiteY30" fmla="*/ 573277 h 728874"/>
                                  <a:gd name="connsiteX31" fmla="*/ 53279 w 703797"/>
                                  <a:gd name="connsiteY31" fmla="*/ 542883 h 728874"/>
                                  <a:gd name="connsiteX32" fmla="*/ 36608 w 703797"/>
                                  <a:gd name="connsiteY32" fmla="*/ 511017 h 728874"/>
                                  <a:gd name="connsiteX33" fmla="*/ 22878 w 703797"/>
                                  <a:gd name="connsiteY33" fmla="*/ 477681 h 728874"/>
                                  <a:gd name="connsiteX34" fmla="*/ 12090 w 703797"/>
                                  <a:gd name="connsiteY34" fmla="*/ 443365 h 728874"/>
                                  <a:gd name="connsiteX35" fmla="*/ 4735 w 703797"/>
                                  <a:gd name="connsiteY35" fmla="*/ 408068 h 728874"/>
                                  <a:gd name="connsiteX36" fmla="*/ 812 w 703797"/>
                                  <a:gd name="connsiteY36" fmla="*/ 372281 h 728874"/>
                                  <a:gd name="connsiteX37" fmla="*/ 322 w 703797"/>
                                  <a:gd name="connsiteY37" fmla="*/ 336494 h 728874"/>
                                  <a:gd name="connsiteX38" fmla="*/ 3264 w 703797"/>
                                  <a:gd name="connsiteY38" fmla="*/ 301197 h 728874"/>
                                  <a:gd name="connsiteX39" fmla="*/ 9639 w 703797"/>
                                  <a:gd name="connsiteY39" fmla="*/ 266390 h 728874"/>
                                  <a:gd name="connsiteX40" fmla="*/ 18955 w 703797"/>
                                  <a:gd name="connsiteY40" fmla="*/ 232564 h 728874"/>
                                  <a:gd name="connsiteX41" fmla="*/ 31704 w 703797"/>
                                  <a:gd name="connsiteY41" fmla="*/ 199718 h 728874"/>
                                  <a:gd name="connsiteX42" fmla="*/ 47395 w 703797"/>
                                  <a:gd name="connsiteY42" fmla="*/ 168833 h 728874"/>
                                  <a:gd name="connsiteX43" fmla="*/ 66028 w 703797"/>
                                  <a:gd name="connsiteY43" fmla="*/ 139419 h 728874"/>
                                  <a:gd name="connsiteX44" fmla="*/ 87603 w 703797"/>
                                  <a:gd name="connsiteY44" fmla="*/ 112456 h 728874"/>
                                  <a:gd name="connsiteX45" fmla="*/ 111630 w 703797"/>
                                  <a:gd name="connsiteY45" fmla="*/ 87944 h 728874"/>
                                  <a:gd name="connsiteX46" fmla="*/ 138109 w 703797"/>
                                  <a:gd name="connsiteY46" fmla="*/ 65884 h 728874"/>
                                  <a:gd name="connsiteX47" fmla="*/ 166549 w 703797"/>
                                  <a:gd name="connsiteY47" fmla="*/ 46765 h 728874"/>
                                  <a:gd name="connsiteX48" fmla="*/ 196460 w 703797"/>
                                  <a:gd name="connsiteY48" fmla="*/ 30587 h 728874"/>
                                  <a:gd name="connsiteX49" fmla="*/ 227842 w 703797"/>
                                  <a:gd name="connsiteY49" fmla="*/ 17841 h 728874"/>
                                  <a:gd name="connsiteX50" fmla="*/ 260695 w 703797"/>
                                  <a:gd name="connsiteY50" fmla="*/ 8526 h 728874"/>
                                  <a:gd name="connsiteX51" fmla="*/ 294528 w 703797"/>
                                  <a:gd name="connsiteY51" fmla="*/ 2644 h 728874"/>
                                  <a:gd name="connsiteX52" fmla="*/ 328853 w 703797"/>
                                  <a:gd name="connsiteY52" fmla="*/ 192 h 728874"/>
                                  <a:gd name="connsiteX53" fmla="*/ 363177 w 703797"/>
                                  <a:gd name="connsiteY53" fmla="*/ 1173 h 728874"/>
                                  <a:gd name="connsiteX54" fmla="*/ 397501 w 703797"/>
                                  <a:gd name="connsiteY54" fmla="*/ 5585 h 728874"/>
                                  <a:gd name="connsiteX55" fmla="*/ 431334 w 703797"/>
                                  <a:gd name="connsiteY55" fmla="*/ 13429 h 728874"/>
                                  <a:gd name="connsiteX56" fmla="*/ 464678 w 703797"/>
                                  <a:gd name="connsiteY56" fmla="*/ 24704 h 728874"/>
                                  <a:gd name="connsiteX57" fmla="*/ 496550 w 703797"/>
                                  <a:gd name="connsiteY57" fmla="*/ 39411 h 728874"/>
                                  <a:gd name="connsiteX58" fmla="*/ 527442 w 703797"/>
                                  <a:gd name="connsiteY58" fmla="*/ 57060 h 728874"/>
                                  <a:gd name="connsiteX59" fmla="*/ 556372 w 703797"/>
                                  <a:gd name="connsiteY59" fmla="*/ 77650 h 728874"/>
                                  <a:gd name="connsiteX60" fmla="*/ 583341 w 703797"/>
                                  <a:gd name="connsiteY60" fmla="*/ 101181 h 728874"/>
                                  <a:gd name="connsiteX61" fmla="*/ 608349 w 703797"/>
                                  <a:gd name="connsiteY61" fmla="*/ 127163 h 728874"/>
                                  <a:gd name="connsiteX62" fmla="*/ 630904 w 703797"/>
                                  <a:gd name="connsiteY62" fmla="*/ 155597 h 728874"/>
                                  <a:gd name="connsiteX63" fmla="*/ 650518 w 703797"/>
                                  <a:gd name="connsiteY63" fmla="*/ 185991 h 728874"/>
                                  <a:gd name="connsiteX64" fmla="*/ 667190 w 703797"/>
                                  <a:gd name="connsiteY64" fmla="*/ 217857 h 728874"/>
                                  <a:gd name="connsiteX65" fmla="*/ 667190 w 703797"/>
                                  <a:gd name="connsiteY65" fmla="*/ 217857 h 728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4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19" y="251193"/>
                                    </a:cubicBezTo>
                                    <a:cubicBezTo>
                                      <a:pt x="684842" y="262468"/>
                                      <a:pt x="688274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4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5" y="368359"/>
                                      <a:pt x="703965" y="380615"/>
                                      <a:pt x="703475" y="392380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707" y="473759"/>
                                      <a:pt x="688274" y="485525"/>
                                      <a:pt x="684842" y="496310"/>
                                    </a:cubicBezTo>
                                    <a:cubicBezTo>
                                      <a:pt x="680919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69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3"/>
                                      <a:pt x="547056" y="676227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0" y="703189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7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4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8"/>
                                      <a:pt x="176355" y="671814"/>
                                    </a:cubicBezTo>
                                    <a:cubicBezTo>
                                      <a:pt x="166549" y="665441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3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8"/>
                                      <a:pt x="41511" y="521802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4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30105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8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8"/>
                                      <a:pt x="166549" y="46765"/>
                                    </a:cubicBezTo>
                                    <a:cubicBezTo>
                                      <a:pt x="176355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4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8" y="2644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3" y="192"/>
                                    </a:cubicBezTo>
                                    <a:cubicBezTo>
                                      <a:pt x="340130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4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9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7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50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2"/>
                                      <a:pt x="644634" y="175697"/>
                                      <a:pt x="650518" y="185991"/>
                                    </a:cubicBezTo>
                                    <a:cubicBezTo>
                                      <a:pt x="656402" y="196286"/>
                                      <a:pt x="662286" y="207072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" name="Prostoročno: oblika 93"/>
                            <wps:cNvSpPr/>
                            <wps:spPr>
                              <a:xfrm>
                                <a:off x="2927521" y="1113131"/>
                                <a:ext cx="703797" cy="728874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4"/>
                                  <a:gd name="connsiteX1" fmla="*/ 680919 w 703797"/>
                                  <a:gd name="connsiteY1" fmla="*/ 251193 h 728874"/>
                                  <a:gd name="connsiteX2" fmla="*/ 691707 w 703797"/>
                                  <a:gd name="connsiteY2" fmla="*/ 285509 h 728874"/>
                                  <a:gd name="connsiteX3" fmla="*/ 699062 w 703797"/>
                                  <a:gd name="connsiteY3" fmla="*/ 320806 h 728874"/>
                                  <a:gd name="connsiteX4" fmla="*/ 702985 w 703797"/>
                                  <a:gd name="connsiteY4" fmla="*/ 356593 h 728874"/>
                                  <a:gd name="connsiteX5" fmla="*/ 703475 w 703797"/>
                                  <a:gd name="connsiteY5" fmla="*/ 392380 h 728874"/>
                                  <a:gd name="connsiteX6" fmla="*/ 700533 w 703797"/>
                                  <a:gd name="connsiteY6" fmla="*/ 427677 h 728874"/>
                                  <a:gd name="connsiteX7" fmla="*/ 694159 w 703797"/>
                                  <a:gd name="connsiteY7" fmla="*/ 462484 h 728874"/>
                                  <a:gd name="connsiteX8" fmla="*/ 684842 w 703797"/>
                                  <a:gd name="connsiteY8" fmla="*/ 496310 h 728874"/>
                                  <a:gd name="connsiteX9" fmla="*/ 672093 w 703797"/>
                                  <a:gd name="connsiteY9" fmla="*/ 529156 h 728874"/>
                                  <a:gd name="connsiteX10" fmla="*/ 656402 w 703797"/>
                                  <a:gd name="connsiteY10" fmla="*/ 560041 h 728874"/>
                                  <a:gd name="connsiteX11" fmla="*/ 637769 w 703797"/>
                                  <a:gd name="connsiteY11" fmla="*/ 589455 h 728874"/>
                                  <a:gd name="connsiteX12" fmla="*/ 616194 w 703797"/>
                                  <a:gd name="connsiteY12" fmla="*/ 616418 h 728874"/>
                                  <a:gd name="connsiteX13" fmla="*/ 592167 w 703797"/>
                                  <a:gd name="connsiteY13" fmla="*/ 640930 h 728874"/>
                                  <a:gd name="connsiteX14" fmla="*/ 565689 w 703797"/>
                                  <a:gd name="connsiteY14" fmla="*/ 662990 h 728874"/>
                                  <a:gd name="connsiteX15" fmla="*/ 537249 w 703797"/>
                                  <a:gd name="connsiteY15" fmla="*/ 682109 h 728874"/>
                                  <a:gd name="connsiteX16" fmla="*/ 507338 w 703797"/>
                                  <a:gd name="connsiteY16" fmla="*/ 698287 h 728874"/>
                                  <a:gd name="connsiteX17" fmla="*/ 475956 w 703797"/>
                                  <a:gd name="connsiteY17" fmla="*/ 711033 h 728874"/>
                                  <a:gd name="connsiteX18" fmla="*/ 443103 w 703797"/>
                                  <a:gd name="connsiteY18" fmla="*/ 720348 h 728874"/>
                                  <a:gd name="connsiteX19" fmla="*/ 409269 w 703797"/>
                                  <a:gd name="connsiteY19" fmla="*/ 726231 h 728874"/>
                                  <a:gd name="connsiteX20" fmla="*/ 374945 w 703797"/>
                                  <a:gd name="connsiteY20" fmla="*/ 728682 h 728874"/>
                                  <a:gd name="connsiteX21" fmla="*/ 340621 w 703797"/>
                                  <a:gd name="connsiteY21" fmla="*/ 727701 h 728874"/>
                                  <a:gd name="connsiteX22" fmla="*/ 306297 w 703797"/>
                                  <a:gd name="connsiteY22" fmla="*/ 723289 h 728874"/>
                                  <a:gd name="connsiteX23" fmla="*/ 272463 w 703797"/>
                                  <a:gd name="connsiteY23" fmla="*/ 715445 h 728874"/>
                                  <a:gd name="connsiteX24" fmla="*/ 239120 w 703797"/>
                                  <a:gd name="connsiteY24" fmla="*/ 704170 h 728874"/>
                                  <a:gd name="connsiteX25" fmla="*/ 207247 w 703797"/>
                                  <a:gd name="connsiteY25" fmla="*/ 689463 h 728874"/>
                                  <a:gd name="connsiteX26" fmla="*/ 176355 w 703797"/>
                                  <a:gd name="connsiteY26" fmla="*/ 671814 h 728874"/>
                                  <a:gd name="connsiteX27" fmla="*/ 147425 w 703797"/>
                                  <a:gd name="connsiteY27" fmla="*/ 651225 h 728874"/>
                                  <a:gd name="connsiteX28" fmla="*/ 120456 w 703797"/>
                                  <a:gd name="connsiteY28" fmla="*/ 627693 h 728874"/>
                                  <a:gd name="connsiteX29" fmla="*/ 95449 w 703797"/>
                                  <a:gd name="connsiteY29" fmla="*/ 601711 h 728874"/>
                                  <a:gd name="connsiteX30" fmla="*/ 72893 w 703797"/>
                                  <a:gd name="connsiteY30" fmla="*/ 573277 h 728874"/>
                                  <a:gd name="connsiteX31" fmla="*/ 53279 w 703797"/>
                                  <a:gd name="connsiteY31" fmla="*/ 542883 h 728874"/>
                                  <a:gd name="connsiteX32" fmla="*/ 36608 w 703797"/>
                                  <a:gd name="connsiteY32" fmla="*/ 511017 h 728874"/>
                                  <a:gd name="connsiteX33" fmla="*/ 22878 w 703797"/>
                                  <a:gd name="connsiteY33" fmla="*/ 477681 h 728874"/>
                                  <a:gd name="connsiteX34" fmla="*/ 12090 w 703797"/>
                                  <a:gd name="connsiteY34" fmla="*/ 443365 h 728874"/>
                                  <a:gd name="connsiteX35" fmla="*/ 4735 w 703797"/>
                                  <a:gd name="connsiteY35" fmla="*/ 408068 h 728874"/>
                                  <a:gd name="connsiteX36" fmla="*/ 812 w 703797"/>
                                  <a:gd name="connsiteY36" fmla="*/ 372281 h 728874"/>
                                  <a:gd name="connsiteX37" fmla="*/ 322 w 703797"/>
                                  <a:gd name="connsiteY37" fmla="*/ 336494 h 728874"/>
                                  <a:gd name="connsiteX38" fmla="*/ 3264 w 703797"/>
                                  <a:gd name="connsiteY38" fmla="*/ 301197 h 728874"/>
                                  <a:gd name="connsiteX39" fmla="*/ 9639 w 703797"/>
                                  <a:gd name="connsiteY39" fmla="*/ 266390 h 728874"/>
                                  <a:gd name="connsiteX40" fmla="*/ 18955 w 703797"/>
                                  <a:gd name="connsiteY40" fmla="*/ 232564 h 728874"/>
                                  <a:gd name="connsiteX41" fmla="*/ 31704 w 703797"/>
                                  <a:gd name="connsiteY41" fmla="*/ 199718 h 728874"/>
                                  <a:gd name="connsiteX42" fmla="*/ 47395 w 703797"/>
                                  <a:gd name="connsiteY42" fmla="*/ 168833 h 728874"/>
                                  <a:gd name="connsiteX43" fmla="*/ 66028 w 703797"/>
                                  <a:gd name="connsiteY43" fmla="*/ 139419 h 728874"/>
                                  <a:gd name="connsiteX44" fmla="*/ 87603 w 703797"/>
                                  <a:gd name="connsiteY44" fmla="*/ 112456 h 728874"/>
                                  <a:gd name="connsiteX45" fmla="*/ 111630 w 703797"/>
                                  <a:gd name="connsiteY45" fmla="*/ 87944 h 728874"/>
                                  <a:gd name="connsiteX46" fmla="*/ 138109 w 703797"/>
                                  <a:gd name="connsiteY46" fmla="*/ 65884 h 728874"/>
                                  <a:gd name="connsiteX47" fmla="*/ 166549 w 703797"/>
                                  <a:gd name="connsiteY47" fmla="*/ 46765 h 728874"/>
                                  <a:gd name="connsiteX48" fmla="*/ 196460 w 703797"/>
                                  <a:gd name="connsiteY48" fmla="*/ 30587 h 728874"/>
                                  <a:gd name="connsiteX49" fmla="*/ 227842 w 703797"/>
                                  <a:gd name="connsiteY49" fmla="*/ 17841 h 728874"/>
                                  <a:gd name="connsiteX50" fmla="*/ 260695 w 703797"/>
                                  <a:gd name="connsiteY50" fmla="*/ 8526 h 728874"/>
                                  <a:gd name="connsiteX51" fmla="*/ 294528 w 703797"/>
                                  <a:gd name="connsiteY51" fmla="*/ 2644 h 728874"/>
                                  <a:gd name="connsiteX52" fmla="*/ 328853 w 703797"/>
                                  <a:gd name="connsiteY52" fmla="*/ 192 h 728874"/>
                                  <a:gd name="connsiteX53" fmla="*/ 363177 w 703797"/>
                                  <a:gd name="connsiteY53" fmla="*/ 1173 h 728874"/>
                                  <a:gd name="connsiteX54" fmla="*/ 397501 w 703797"/>
                                  <a:gd name="connsiteY54" fmla="*/ 5585 h 728874"/>
                                  <a:gd name="connsiteX55" fmla="*/ 431334 w 703797"/>
                                  <a:gd name="connsiteY55" fmla="*/ 13429 h 728874"/>
                                  <a:gd name="connsiteX56" fmla="*/ 464678 w 703797"/>
                                  <a:gd name="connsiteY56" fmla="*/ 24704 h 728874"/>
                                  <a:gd name="connsiteX57" fmla="*/ 496550 w 703797"/>
                                  <a:gd name="connsiteY57" fmla="*/ 39411 h 728874"/>
                                  <a:gd name="connsiteX58" fmla="*/ 527442 w 703797"/>
                                  <a:gd name="connsiteY58" fmla="*/ 57060 h 728874"/>
                                  <a:gd name="connsiteX59" fmla="*/ 556372 w 703797"/>
                                  <a:gd name="connsiteY59" fmla="*/ 77650 h 728874"/>
                                  <a:gd name="connsiteX60" fmla="*/ 583341 w 703797"/>
                                  <a:gd name="connsiteY60" fmla="*/ 101181 h 728874"/>
                                  <a:gd name="connsiteX61" fmla="*/ 608349 w 703797"/>
                                  <a:gd name="connsiteY61" fmla="*/ 127163 h 728874"/>
                                  <a:gd name="connsiteX62" fmla="*/ 630904 w 703797"/>
                                  <a:gd name="connsiteY62" fmla="*/ 155597 h 728874"/>
                                  <a:gd name="connsiteX63" fmla="*/ 650518 w 703797"/>
                                  <a:gd name="connsiteY63" fmla="*/ 185991 h 728874"/>
                                  <a:gd name="connsiteX64" fmla="*/ 667190 w 703797"/>
                                  <a:gd name="connsiteY64" fmla="*/ 217857 h 728874"/>
                                  <a:gd name="connsiteX65" fmla="*/ 667190 w 703797"/>
                                  <a:gd name="connsiteY65" fmla="*/ 217857 h 728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4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19" y="251193"/>
                                    </a:cubicBezTo>
                                    <a:cubicBezTo>
                                      <a:pt x="684842" y="262468"/>
                                      <a:pt x="688274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4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5" y="368359"/>
                                      <a:pt x="703965" y="380615"/>
                                      <a:pt x="703475" y="392380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217" y="473759"/>
                                      <a:pt x="688274" y="485525"/>
                                      <a:pt x="684842" y="496310"/>
                                    </a:cubicBezTo>
                                    <a:cubicBezTo>
                                      <a:pt x="680919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69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3"/>
                                      <a:pt x="547056" y="676227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0" y="703189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7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4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8"/>
                                      <a:pt x="176355" y="671814"/>
                                    </a:cubicBezTo>
                                    <a:cubicBezTo>
                                      <a:pt x="166549" y="665441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3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8"/>
                                      <a:pt x="41511" y="521802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4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30105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8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8"/>
                                      <a:pt x="166549" y="46765"/>
                                    </a:cubicBezTo>
                                    <a:cubicBezTo>
                                      <a:pt x="176355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4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8" y="2644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3" y="192"/>
                                    </a:cubicBezTo>
                                    <a:cubicBezTo>
                                      <a:pt x="340130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4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9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7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50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2"/>
                                      <a:pt x="644634" y="175697"/>
                                      <a:pt x="650518" y="185991"/>
                                    </a:cubicBezTo>
                                    <a:cubicBezTo>
                                      <a:pt x="656402" y="196286"/>
                                      <a:pt x="662286" y="207072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4" name="Prostoročno: oblika 94"/>
                            <wps:cNvSpPr/>
                            <wps:spPr>
                              <a:xfrm>
                                <a:off x="878696" y="3173292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1 h 500530"/>
                                  <a:gd name="connsiteX1" fmla="*/ 467788 w 483479"/>
                                  <a:gd name="connsiteY1" fmla="*/ 172072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0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6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2 h 500530"/>
                                  <a:gd name="connsiteX58" fmla="*/ 361874 w 483479"/>
                                  <a:gd name="connsiteY58" fmla="*/ 38728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1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1 h 500530"/>
                                  <a:gd name="connsiteX65" fmla="*/ 458472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2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7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0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69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0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2188"/>
                                      <a:pt x="442781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8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6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8"/>
                                      <a:pt x="281457" y="498569"/>
                                    </a:cubicBezTo>
                                    <a:cubicBezTo>
                                      <a:pt x="273612" y="499549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49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7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4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3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5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5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3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1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6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49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1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3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2"/>
                                    </a:cubicBezTo>
                                    <a:cubicBezTo>
                                      <a:pt x="348144" y="30394"/>
                                      <a:pt x="355009" y="34316"/>
                                      <a:pt x="361874" y="38728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8"/>
                                      <a:pt x="417773" y="86771"/>
                                    </a:cubicBezTo>
                                    <a:cubicBezTo>
                                      <a:pt x="423167" y="93144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7"/>
                                      <a:pt x="446703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2" y="149031"/>
                                    </a:cubicBezTo>
                                    <a:lnTo>
                                      <a:pt x="458472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5" name="Prostoročno: oblika 95"/>
                            <wps:cNvSpPr/>
                            <wps:spPr>
                              <a:xfrm>
                                <a:off x="878696" y="3173292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1 h 500530"/>
                                  <a:gd name="connsiteX1" fmla="*/ 467788 w 483479"/>
                                  <a:gd name="connsiteY1" fmla="*/ 172072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0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6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2 h 500530"/>
                                  <a:gd name="connsiteX58" fmla="*/ 361874 w 483479"/>
                                  <a:gd name="connsiteY58" fmla="*/ 38728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1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1 h 500530"/>
                                  <a:gd name="connsiteX65" fmla="*/ 458472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2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7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0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69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0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1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8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6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8"/>
                                      <a:pt x="281457" y="498569"/>
                                    </a:cubicBezTo>
                                    <a:cubicBezTo>
                                      <a:pt x="273612" y="499549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49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7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4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3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5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5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3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1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6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49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1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3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2"/>
                                    </a:cubicBezTo>
                                    <a:cubicBezTo>
                                      <a:pt x="348144" y="30394"/>
                                      <a:pt x="355009" y="34316"/>
                                      <a:pt x="361874" y="38728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8"/>
                                      <a:pt x="417773" y="86771"/>
                                    </a:cubicBezTo>
                                    <a:cubicBezTo>
                                      <a:pt x="423167" y="93144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7"/>
                                      <a:pt x="446703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2" y="149031"/>
                                    </a:cubicBezTo>
                                    <a:lnTo>
                                      <a:pt x="458472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6" name="Prostoročno: oblika 96"/>
                            <wps:cNvSpPr/>
                            <wps:spPr>
                              <a:xfrm>
                                <a:off x="1570694" y="288846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90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30 w 263559"/>
                                  <a:gd name="connsiteY12" fmla="*/ 231391 h 274041"/>
                                  <a:gd name="connsiteX13" fmla="*/ 222003 w 263559"/>
                                  <a:gd name="connsiteY13" fmla="*/ 240706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2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1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5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818" y="99028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9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90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5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30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6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374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2"/>
                                      <a:pt x="140606" y="274042"/>
                                    </a:cubicBezTo>
                                    <a:cubicBezTo>
                                      <a:pt x="136193" y="274042"/>
                                      <a:pt x="131780" y="274042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3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1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7" y="7354"/>
                                      <a:pt x="173459" y="9315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2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049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7" name="Prostoročno: oblika 97"/>
                            <wps:cNvSpPr/>
                            <wps:spPr>
                              <a:xfrm>
                                <a:off x="1570694" y="288846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90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30 w 263559"/>
                                  <a:gd name="connsiteY12" fmla="*/ 231391 h 274041"/>
                                  <a:gd name="connsiteX13" fmla="*/ 222003 w 263559"/>
                                  <a:gd name="connsiteY13" fmla="*/ 240706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2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1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5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9"/>
                                      <a:pt x="263192" y="147071"/>
                                    </a:cubicBezTo>
                                    <a:cubicBezTo>
                                      <a:pt x="26270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90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5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30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6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2"/>
                                      <a:pt x="140606" y="274042"/>
                                    </a:cubicBezTo>
                                    <a:cubicBezTo>
                                      <a:pt x="136193" y="274042"/>
                                      <a:pt x="131780" y="274042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3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1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7" y="7354"/>
                                      <a:pt x="173459" y="9315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2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049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8" name="Prostoročno: oblika 98"/>
                            <wps:cNvSpPr/>
                            <wps:spPr>
                              <a:xfrm>
                                <a:off x="2041686" y="2376910"/>
                                <a:ext cx="483071" cy="501498"/>
                              </a:xfrm>
                              <a:custGeom>
                                <a:avLst/>
                                <a:gdLst>
                                  <a:gd name="connsiteX0" fmla="*/ 458086 w 483071"/>
                                  <a:gd name="connsiteY0" fmla="*/ 149761 h 501498"/>
                                  <a:gd name="connsiteX1" fmla="*/ 348740 w 483071"/>
                                  <a:gd name="connsiteY1" fmla="*/ 480179 h 501498"/>
                                  <a:gd name="connsiteX2" fmla="*/ 25113 w 483071"/>
                                  <a:gd name="connsiteY2" fmla="*/ 351738 h 501498"/>
                                  <a:gd name="connsiteX3" fmla="*/ 134459 w 483071"/>
                                  <a:gd name="connsiteY3" fmla="*/ 21319 h 501498"/>
                                  <a:gd name="connsiteX4" fmla="*/ 458086 w 483071"/>
                                  <a:gd name="connsiteY4" fmla="*/ 149761 h 501498"/>
                                  <a:gd name="connsiteX5" fmla="*/ 458086 w 483071"/>
                                  <a:gd name="connsiteY5" fmla="*/ 149761 h 50149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483071" h="501498">
                                    <a:moveTo>
                                      <a:pt x="458086" y="149761"/>
                                    </a:moveTo>
                                    <a:cubicBezTo>
                                      <a:pt x="516928" y="276242"/>
                                      <a:pt x="468384" y="424293"/>
                                      <a:pt x="348740" y="480179"/>
                                    </a:cubicBezTo>
                                    <a:cubicBezTo>
                                      <a:pt x="229096" y="536066"/>
                                      <a:pt x="84444" y="478219"/>
                                      <a:pt x="25113" y="351738"/>
                                    </a:cubicBezTo>
                                    <a:cubicBezTo>
                                      <a:pt x="-34219" y="224767"/>
                                      <a:pt x="15306" y="77206"/>
                                      <a:pt x="134459" y="21319"/>
                                    </a:cubicBezTo>
                                    <a:cubicBezTo>
                                      <a:pt x="253613" y="-34567"/>
                                      <a:pt x="398755" y="23280"/>
                                      <a:pt x="458086" y="149761"/>
                                    </a:cubicBezTo>
                                    <a:lnTo>
                                      <a:pt x="458086" y="14976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9" name="Prostoročno: oblika 99"/>
                            <wps:cNvSpPr/>
                            <wps:spPr>
                              <a:xfrm>
                                <a:off x="2041686" y="2376910"/>
                                <a:ext cx="483071" cy="501498"/>
                              </a:xfrm>
                              <a:custGeom>
                                <a:avLst/>
                                <a:gdLst>
                                  <a:gd name="connsiteX0" fmla="*/ 458086 w 483071"/>
                                  <a:gd name="connsiteY0" fmla="*/ 149761 h 501498"/>
                                  <a:gd name="connsiteX1" fmla="*/ 348740 w 483071"/>
                                  <a:gd name="connsiteY1" fmla="*/ 480179 h 501498"/>
                                  <a:gd name="connsiteX2" fmla="*/ 25113 w 483071"/>
                                  <a:gd name="connsiteY2" fmla="*/ 351738 h 501498"/>
                                  <a:gd name="connsiteX3" fmla="*/ 134459 w 483071"/>
                                  <a:gd name="connsiteY3" fmla="*/ 21319 h 501498"/>
                                  <a:gd name="connsiteX4" fmla="*/ 458086 w 483071"/>
                                  <a:gd name="connsiteY4" fmla="*/ 149761 h 501498"/>
                                  <a:gd name="connsiteX5" fmla="*/ 458086 w 483071"/>
                                  <a:gd name="connsiteY5" fmla="*/ 149761 h 50149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483071" h="501498">
                                    <a:moveTo>
                                      <a:pt x="458086" y="149761"/>
                                    </a:moveTo>
                                    <a:cubicBezTo>
                                      <a:pt x="516928" y="276242"/>
                                      <a:pt x="468384" y="424293"/>
                                      <a:pt x="348740" y="480179"/>
                                    </a:cubicBezTo>
                                    <a:cubicBezTo>
                                      <a:pt x="229096" y="536066"/>
                                      <a:pt x="84444" y="478219"/>
                                      <a:pt x="25113" y="351738"/>
                                    </a:cubicBezTo>
                                    <a:cubicBezTo>
                                      <a:pt x="-34219" y="224767"/>
                                      <a:pt x="15306" y="77206"/>
                                      <a:pt x="134459" y="21319"/>
                                    </a:cubicBezTo>
                                    <a:cubicBezTo>
                                      <a:pt x="253613" y="-34567"/>
                                      <a:pt x="398755" y="23280"/>
                                      <a:pt x="458086" y="149761"/>
                                    </a:cubicBezTo>
                                    <a:lnTo>
                                      <a:pt x="458086" y="14976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0" name="Prostoročno: oblika 100"/>
                            <wps:cNvSpPr/>
                            <wps:spPr>
                              <a:xfrm>
                                <a:off x="2829897" y="230165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3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0695" y="271100"/>
                                      <a:pt x="106772" y="270119"/>
                                      <a:pt x="102359" y="269139"/>
                                    </a:cubicBezTo>
                                    <a:cubicBezTo>
                                      <a:pt x="97946" y="268158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2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0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3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3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1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75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3535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1" name="Prostoročno: oblika 101"/>
                            <wps:cNvSpPr/>
                            <wps:spPr>
                              <a:xfrm>
                                <a:off x="2829897" y="230165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3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0695" y="271100"/>
                                      <a:pt x="106772" y="270119"/>
                                      <a:pt x="102359" y="269139"/>
                                    </a:cubicBezTo>
                                    <a:cubicBezTo>
                                      <a:pt x="97946" y="268158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2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0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3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3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1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3535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2" name="Prostoročno: oblika 102"/>
                            <wps:cNvSpPr/>
                            <wps:spPr>
                              <a:xfrm>
                                <a:off x="3398083" y="1999178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6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4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7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19 w 483479"/>
                                  <a:gd name="connsiteY49" fmla="*/ 12256 h 500530"/>
                                  <a:gd name="connsiteX50" fmla="*/ 178975 w 483479"/>
                                  <a:gd name="connsiteY50" fmla="*/ 5883 h 500530"/>
                                  <a:gd name="connsiteX51" fmla="*/ 202021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4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7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3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4" y="203448"/>
                                      <a:pt x="479066" y="211782"/>
                                      <a:pt x="480046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4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3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69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0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6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9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7" y="351499"/>
                                    </a:cubicBezTo>
                                    <a:cubicBezTo>
                                      <a:pt x="21575" y="344145"/>
                                      <a:pt x="18142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2" y="144619"/>
                                      <a:pt x="21575" y="137266"/>
                                    </a:cubicBezTo>
                                    <a:cubicBezTo>
                                      <a:pt x="25007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8" y="101969"/>
                                      <a:pt x="45112" y="95596"/>
                                    </a:cubicBezTo>
                                    <a:cubicBezTo>
                                      <a:pt x="49524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5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4" y="14707"/>
                                      <a:pt x="156419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5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1" y="1961"/>
                                    </a:cubicBezTo>
                                    <a:cubicBezTo>
                                      <a:pt x="209867" y="980"/>
                                      <a:pt x="217712" y="490"/>
                                      <a:pt x="225558" y="0"/>
                                    </a:cubicBezTo>
                                    <a:cubicBezTo>
                                      <a:pt x="233403" y="0"/>
                                      <a:pt x="241249" y="0"/>
                                      <a:pt x="249094" y="490"/>
                                    </a:cubicBezTo>
                                    <a:cubicBezTo>
                                      <a:pt x="256940" y="980"/>
                                      <a:pt x="264785" y="1961"/>
                                      <a:pt x="272631" y="3432"/>
                                    </a:cubicBezTo>
                                    <a:cubicBezTo>
                                      <a:pt x="280476" y="4902"/>
                                      <a:pt x="288322" y="6863"/>
                                      <a:pt x="296167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8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29904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8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3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4325"/>
                                      <a:pt x="455039" y="14167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3" name="Prostoročno: oblika 103"/>
                            <wps:cNvSpPr/>
                            <wps:spPr>
                              <a:xfrm>
                                <a:off x="3398083" y="1999178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6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4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7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19 w 483479"/>
                                  <a:gd name="connsiteY49" fmla="*/ 12256 h 500530"/>
                                  <a:gd name="connsiteX50" fmla="*/ 178975 w 483479"/>
                                  <a:gd name="connsiteY50" fmla="*/ 5883 h 500530"/>
                                  <a:gd name="connsiteX51" fmla="*/ 202021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4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7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3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4" y="203448"/>
                                      <a:pt x="479066" y="211782"/>
                                      <a:pt x="480046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4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3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69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0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6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9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7" y="351499"/>
                                    </a:cubicBezTo>
                                    <a:cubicBezTo>
                                      <a:pt x="21575" y="344145"/>
                                      <a:pt x="18142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2" y="144619"/>
                                      <a:pt x="21575" y="137266"/>
                                    </a:cubicBezTo>
                                    <a:cubicBezTo>
                                      <a:pt x="25007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8" y="101969"/>
                                      <a:pt x="45112" y="95596"/>
                                    </a:cubicBezTo>
                                    <a:cubicBezTo>
                                      <a:pt x="49524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5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4" y="14707"/>
                                      <a:pt x="156419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5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1" y="1961"/>
                                    </a:cubicBezTo>
                                    <a:cubicBezTo>
                                      <a:pt x="209867" y="980"/>
                                      <a:pt x="217712" y="490"/>
                                      <a:pt x="225558" y="0"/>
                                    </a:cubicBezTo>
                                    <a:cubicBezTo>
                                      <a:pt x="233403" y="0"/>
                                      <a:pt x="241249" y="0"/>
                                      <a:pt x="249094" y="490"/>
                                    </a:cubicBezTo>
                                    <a:cubicBezTo>
                                      <a:pt x="256940" y="980"/>
                                      <a:pt x="264785" y="1961"/>
                                      <a:pt x="272631" y="3432"/>
                                    </a:cubicBezTo>
                                    <a:cubicBezTo>
                                      <a:pt x="280476" y="4902"/>
                                      <a:pt x="288322" y="6863"/>
                                      <a:pt x="296167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8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8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3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67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4" name="Prostoročno: oblika 104"/>
                            <wps:cNvSpPr/>
                            <wps:spPr>
                              <a:xfrm>
                                <a:off x="1252460" y="384932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70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90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6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2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8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4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1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4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1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3 h 274041"/>
                                  <a:gd name="connsiteX56" fmla="*/ 173459 w 263559"/>
                                  <a:gd name="connsiteY56" fmla="*/ 9315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9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70 h 274041"/>
                                  <a:gd name="connsiteX65" fmla="*/ 249462 w 263559"/>
                                  <a:gd name="connsiteY65" fmla="*/ 81870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70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50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9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6"/>
                                      <a:pt x="257798" y="181878"/>
                                      <a:pt x="256327" y="186290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5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6"/>
                                    </a:cubicBezTo>
                                    <a:cubicBezTo>
                                      <a:pt x="219061" y="243647"/>
                                      <a:pt x="215629" y="246589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1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8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169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2"/>
                                      <a:pt x="140606" y="274042"/>
                                    </a:cubicBezTo>
                                    <a:cubicBezTo>
                                      <a:pt x="136193" y="274042"/>
                                      <a:pt x="131780" y="274042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8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4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2"/>
                                      <a:pt x="858" y="144620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3"/>
                                      <a:pt x="2819" y="104911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5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1"/>
                                    </a:cubicBezTo>
                                    <a:cubicBezTo>
                                      <a:pt x="35673" y="39219"/>
                                      <a:pt x="38615" y="36278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7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4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869" y="2451"/>
                                      <a:pt x="105792" y="1471"/>
                                      <a:pt x="110205" y="981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1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2"/>
                                      <a:pt x="156787" y="3922"/>
                                      <a:pt x="161201" y="4903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5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0" y="16668"/>
                                      <a:pt x="193563" y="19120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9"/>
                                    </a:cubicBezTo>
                                    <a:cubicBezTo>
                                      <a:pt x="221513" y="41180"/>
                                      <a:pt x="224455" y="44612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049" y="74026"/>
                                      <a:pt x="247501" y="77948"/>
                                      <a:pt x="249462" y="81870"/>
                                    </a:cubicBezTo>
                                    <a:lnTo>
                                      <a:pt x="249462" y="8187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" name="Prostoročno: oblika 105"/>
                            <wps:cNvSpPr/>
                            <wps:spPr>
                              <a:xfrm>
                                <a:off x="1252460" y="384932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70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90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6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2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8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4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1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4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1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3 h 274041"/>
                                  <a:gd name="connsiteX56" fmla="*/ 173459 w 263559"/>
                                  <a:gd name="connsiteY56" fmla="*/ 9315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9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70 h 274041"/>
                                  <a:gd name="connsiteX65" fmla="*/ 249462 w 263559"/>
                                  <a:gd name="connsiteY65" fmla="*/ 81870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70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50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9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6"/>
                                      <a:pt x="257798" y="181878"/>
                                      <a:pt x="256327" y="186290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5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6"/>
                                    </a:cubicBezTo>
                                    <a:cubicBezTo>
                                      <a:pt x="219061" y="243647"/>
                                      <a:pt x="215629" y="246589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1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8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2"/>
                                      <a:pt x="140606" y="274042"/>
                                    </a:cubicBezTo>
                                    <a:cubicBezTo>
                                      <a:pt x="136193" y="274042"/>
                                      <a:pt x="131780" y="274042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276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8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4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2"/>
                                      <a:pt x="858" y="144620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3"/>
                                      <a:pt x="2819" y="104911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5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1"/>
                                    </a:cubicBezTo>
                                    <a:cubicBezTo>
                                      <a:pt x="35673" y="39219"/>
                                      <a:pt x="38615" y="36278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7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4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869" y="2451"/>
                                      <a:pt x="105792" y="1471"/>
                                      <a:pt x="110205" y="981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1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2"/>
                                      <a:pt x="156787" y="3922"/>
                                      <a:pt x="161201" y="4903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5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0" y="16668"/>
                                      <a:pt x="193563" y="19120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9"/>
                                    </a:cubicBezTo>
                                    <a:cubicBezTo>
                                      <a:pt x="221513" y="41180"/>
                                      <a:pt x="224455" y="44612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049" y="74026"/>
                                      <a:pt x="247501" y="77948"/>
                                      <a:pt x="249462" y="81870"/>
                                    </a:cubicBezTo>
                                    <a:lnTo>
                                      <a:pt x="249462" y="8187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" name="Prostoročno: oblika 106"/>
                            <wps:cNvSpPr/>
                            <wps:spPr>
                              <a:xfrm>
                                <a:off x="1673053" y="3489003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6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4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5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6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70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2 h 500530"/>
                                  <a:gd name="connsiteX65" fmla="*/ 458472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6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495"/>
                                      <a:pt x="479066" y="309339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4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1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1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6" y="500530"/>
                                      <a:pt x="242230" y="500530"/>
                                      <a:pt x="234385" y="500040"/>
                                    </a:cubicBezTo>
                                    <a:cubicBezTo>
                                      <a:pt x="226539" y="499550"/>
                                      <a:pt x="218694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1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2"/>
                                      <a:pt x="65706" y="413759"/>
                                    </a:cubicBezTo>
                                    <a:cubicBezTo>
                                      <a:pt x="60312" y="407386"/>
                                      <a:pt x="55409" y="401012"/>
                                      <a:pt x="50506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323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20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6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2"/>
                                      <a:pt x="202022" y="1961"/>
                                    </a:cubicBezTo>
                                    <a:cubicBezTo>
                                      <a:pt x="209867" y="981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1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6"/>
                                      <a:pt x="311369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7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5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2" y="149032"/>
                                    </a:cubicBezTo>
                                    <a:lnTo>
                                      <a:pt x="458472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7" name="Prostoročno: oblika 107"/>
                            <wps:cNvSpPr/>
                            <wps:spPr>
                              <a:xfrm>
                                <a:off x="1673053" y="3489003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6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4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5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6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70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2 h 500530"/>
                                  <a:gd name="connsiteX65" fmla="*/ 458472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6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9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4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1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1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6" y="500530"/>
                                      <a:pt x="242230" y="500530"/>
                                      <a:pt x="234385" y="500040"/>
                                    </a:cubicBezTo>
                                    <a:cubicBezTo>
                                      <a:pt x="226539" y="499550"/>
                                      <a:pt x="218694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1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2"/>
                                      <a:pt x="65706" y="413759"/>
                                    </a:cubicBezTo>
                                    <a:cubicBezTo>
                                      <a:pt x="60312" y="407386"/>
                                      <a:pt x="55409" y="401012"/>
                                      <a:pt x="50506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20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6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2"/>
                                      <a:pt x="202022" y="1961"/>
                                    </a:cubicBezTo>
                                    <a:cubicBezTo>
                                      <a:pt x="209867" y="981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1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6"/>
                                      <a:pt x="311369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7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5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2" y="149032"/>
                                    </a:cubicBezTo>
                                    <a:lnTo>
                                      <a:pt x="458472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" name="Prostoročno: oblika 108"/>
                            <wps:cNvSpPr/>
                            <wps:spPr>
                              <a:xfrm>
                                <a:off x="2290564" y="3034853"/>
                                <a:ext cx="703797" cy="728873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3"/>
                                  <a:gd name="connsiteX1" fmla="*/ 680919 w 703797"/>
                                  <a:gd name="connsiteY1" fmla="*/ 251193 h 728873"/>
                                  <a:gd name="connsiteX2" fmla="*/ 691707 w 703797"/>
                                  <a:gd name="connsiteY2" fmla="*/ 285509 h 728873"/>
                                  <a:gd name="connsiteX3" fmla="*/ 699062 w 703797"/>
                                  <a:gd name="connsiteY3" fmla="*/ 320806 h 728873"/>
                                  <a:gd name="connsiteX4" fmla="*/ 702985 w 703797"/>
                                  <a:gd name="connsiteY4" fmla="*/ 356593 h 728873"/>
                                  <a:gd name="connsiteX5" fmla="*/ 703475 w 703797"/>
                                  <a:gd name="connsiteY5" fmla="*/ 392381 h 728873"/>
                                  <a:gd name="connsiteX6" fmla="*/ 700533 w 703797"/>
                                  <a:gd name="connsiteY6" fmla="*/ 427677 h 728873"/>
                                  <a:gd name="connsiteX7" fmla="*/ 694159 w 703797"/>
                                  <a:gd name="connsiteY7" fmla="*/ 462484 h 728873"/>
                                  <a:gd name="connsiteX8" fmla="*/ 684842 w 703797"/>
                                  <a:gd name="connsiteY8" fmla="*/ 496310 h 728873"/>
                                  <a:gd name="connsiteX9" fmla="*/ 672093 w 703797"/>
                                  <a:gd name="connsiteY9" fmla="*/ 529156 h 728873"/>
                                  <a:gd name="connsiteX10" fmla="*/ 656402 w 703797"/>
                                  <a:gd name="connsiteY10" fmla="*/ 560041 h 728873"/>
                                  <a:gd name="connsiteX11" fmla="*/ 637769 w 703797"/>
                                  <a:gd name="connsiteY11" fmla="*/ 589455 h 728873"/>
                                  <a:gd name="connsiteX12" fmla="*/ 616194 w 703797"/>
                                  <a:gd name="connsiteY12" fmla="*/ 616418 h 728873"/>
                                  <a:gd name="connsiteX13" fmla="*/ 592167 w 703797"/>
                                  <a:gd name="connsiteY13" fmla="*/ 640930 h 728873"/>
                                  <a:gd name="connsiteX14" fmla="*/ 565689 w 703797"/>
                                  <a:gd name="connsiteY14" fmla="*/ 662990 h 728873"/>
                                  <a:gd name="connsiteX15" fmla="*/ 537249 w 703797"/>
                                  <a:gd name="connsiteY15" fmla="*/ 682109 h 728873"/>
                                  <a:gd name="connsiteX16" fmla="*/ 507338 w 703797"/>
                                  <a:gd name="connsiteY16" fmla="*/ 698287 h 728873"/>
                                  <a:gd name="connsiteX17" fmla="*/ 475956 w 703797"/>
                                  <a:gd name="connsiteY17" fmla="*/ 711033 h 728873"/>
                                  <a:gd name="connsiteX18" fmla="*/ 443103 w 703797"/>
                                  <a:gd name="connsiteY18" fmla="*/ 720348 h 728873"/>
                                  <a:gd name="connsiteX19" fmla="*/ 409269 w 703797"/>
                                  <a:gd name="connsiteY19" fmla="*/ 726231 h 728873"/>
                                  <a:gd name="connsiteX20" fmla="*/ 374945 w 703797"/>
                                  <a:gd name="connsiteY20" fmla="*/ 728682 h 728873"/>
                                  <a:gd name="connsiteX21" fmla="*/ 340621 w 703797"/>
                                  <a:gd name="connsiteY21" fmla="*/ 727701 h 728873"/>
                                  <a:gd name="connsiteX22" fmla="*/ 306297 w 703797"/>
                                  <a:gd name="connsiteY22" fmla="*/ 723289 h 728873"/>
                                  <a:gd name="connsiteX23" fmla="*/ 272463 w 703797"/>
                                  <a:gd name="connsiteY23" fmla="*/ 715445 h 728873"/>
                                  <a:gd name="connsiteX24" fmla="*/ 239120 w 703797"/>
                                  <a:gd name="connsiteY24" fmla="*/ 704170 h 728873"/>
                                  <a:gd name="connsiteX25" fmla="*/ 207247 w 703797"/>
                                  <a:gd name="connsiteY25" fmla="*/ 689463 h 728873"/>
                                  <a:gd name="connsiteX26" fmla="*/ 176356 w 703797"/>
                                  <a:gd name="connsiteY26" fmla="*/ 671814 h 728873"/>
                                  <a:gd name="connsiteX27" fmla="*/ 147425 w 703797"/>
                                  <a:gd name="connsiteY27" fmla="*/ 651225 h 728873"/>
                                  <a:gd name="connsiteX28" fmla="*/ 120456 w 703797"/>
                                  <a:gd name="connsiteY28" fmla="*/ 627693 h 728873"/>
                                  <a:gd name="connsiteX29" fmla="*/ 95449 w 703797"/>
                                  <a:gd name="connsiteY29" fmla="*/ 601711 h 728873"/>
                                  <a:gd name="connsiteX30" fmla="*/ 72893 w 703797"/>
                                  <a:gd name="connsiteY30" fmla="*/ 573277 h 728873"/>
                                  <a:gd name="connsiteX31" fmla="*/ 53279 w 703797"/>
                                  <a:gd name="connsiteY31" fmla="*/ 542883 h 728873"/>
                                  <a:gd name="connsiteX32" fmla="*/ 36608 w 703797"/>
                                  <a:gd name="connsiteY32" fmla="*/ 511017 h 728873"/>
                                  <a:gd name="connsiteX33" fmla="*/ 22878 w 703797"/>
                                  <a:gd name="connsiteY33" fmla="*/ 477681 h 728873"/>
                                  <a:gd name="connsiteX34" fmla="*/ 12090 w 703797"/>
                                  <a:gd name="connsiteY34" fmla="*/ 443365 h 728873"/>
                                  <a:gd name="connsiteX35" fmla="*/ 4735 w 703797"/>
                                  <a:gd name="connsiteY35" fmla="*/ 408068 h 728873"/>
                                  <a:gd name="connsiteX36" fmla="*/ 812 w 703797"/>
                                  <a:gd name="connsiteY36" fmla="*/ 372281 h 728873"/>
                                  <a:gd name="connsiteX37" fmla="*/ 322 w 703797"/>
                                  <a:gd name="connsiteY37" fmla="*/ 336493 h 728873"/>
                                  <a:gd name="connsiteX38" fmla="*/ 3264 w 703797"/>
                                  <a:gd name="connsiteY38" fmla="*/ 301197 h 728873"/>
                                  <a:gd name="connsiteX39" fmla="*/ 9639 w 703797"/>
                                  <a:gd name="connsiteY39" fmla="*/ 266390 h 728873"/>
                                  <a:gd name="connsiteX40" fmla="*/ 18955 w 703797"/>
                                  <a:gd name="connsiteY40" fmla="*/ 232564 h 728873"/>
                                  <a:gd name="connsiteX41" fmla="*/ 31704 w 703797"/>
                                  <a:gd name="connsiteY41" fmla="*/ 199718 h 728873"/>
                                  <a:gd name="connsiteX42" fmla="*/ 47395 w 703797"/>
                                  <a:gd name="connsiteY42" fmla="*/ 168833 h 728873"/>
                                  <a:gd name="connsiteX43" fmla="*/ 66028 w 703797"/>
                                  <a:gd name="connsiteY43" fmla="*/ 139419 h 728873"/>
                                  <a:gd name="connsiteX44" fmla="*/ 87603 w 703797"/>
                                  <a:gd name="connsiteY44" fmla="*/ 112456 h 728873"/>
                                  <a:gd name="connsiteX45" fmla="*/ 111630 w 703797"/>
                                  <a:gd name="connsiteY45" fmla="*/ 87944 h 728873"/>
                                  <a:gd name="connsiteX46" fmla="*/ 138109 w 703797"/>
                                  <a:gd name="connsiteY46" fmla="*/ 65884 h 728873"/>
                                  <a:gd name="connsiteX47" fmla="*/ 166549 w 703797"/>
                                  <a:gd name="connsiteY47" fmla="*/ 46765 h 728873"/>
                                  <a:gd name="connsiteX48" fmla="*/ 196460 w 703797"/>
                                  <a:gd name="connsiteY48" fmla="*/ 30587 h 728873"/>
                                  <a:gd name="connsiteX49" fmla="*/ 227842 w 703797"/>
                                  <a:gd name="connsiteY49" fmla="*/ 17841 h 728873"/>
                                  <a:gd name="connsiteX50" fmla="*/ 260695 w 703797"/>
                                  <a:gd name="connsiteY50" fmla="*/ 8526 h 728873"/>
                                  <a:gd name="connsiteX51" fmla="*/ 294529 w 703797"/>
                                  <a:gd name="connsiteY51" fmla="*/ 2643 h 728873"/>
                                  <a:gd name="connsiteX52" fmla="*/ 328852 w 703797"/>
                                  <a:gd name="connsiteY52" fmla="*/ 192 h 728873"/>
                                  <a:gd name="connsiteX53" fmla="*/ 363177 w 703797"/>
                                  <a:gd name="connsiteY53" fmla="*/ 1173 h 728873"/>
                                  <a:gd name="connsiteX54" fmla="*/ 397501 w 703797"/>
                                  <a:gd name="connsiteY54" fmla="*/ 5585 h 728873"/>
                                  <a:gd name="connsiteX55" fmla="*/ 431334 w 703797"/>
                                  <a:gd name="connsiteY55" fmla="*/ 13429 h 728873"/>
                                  <a:gd name="connsiteX56" fmla="*/ 464678 w 703797"/>
                                  <a:gd name="connsiteY56" fmla="*/ 24704 h 728873"/>
                                  <a:gd name="connsiteX57" fmla="*/ 496550 w 703797"/>
                                  <a:gd name="connsiteY57" fmla="*/ 39411 h 728873"/>
                                  <a:gd name="connsiteX58" fmla="*/ 527442 w 703797"/>
                                  <a:gd name="connsiteY58" fmla="*/ 57060 h 728873"/>
                                  <a:gd name="connsiteX59" fmla="*/ 556372 w 703797"/>
                                  <a:gd name="connsiteY59" fmla="*/ 77650 h 728873"/>
                                  <a:gd name="connsiteX60" fmla="*/ 583341 w 703797"/>
                                  <a:gd name="connsiteY60" fmla="*/ 101181 h 728873"/>
                                  <a:gd name="connsiteX61" fmla="*/ 608349 w 703797"/>
                                  <a:gd name="connsiteY61" fmla="*/ 127163 h 728873"/>
                                  <a:gd name="connsiteX62" fmla="*/ 630904 w 703797"/>
                                  <a:gd name="connsiteY62" fmla="*/ 155597 h 728873"/>
                                  <a:gd name="connsiteX63" fmla="*/ 650518 w 703797"/>
                                  <a:gd name="connsiteY63" fmla="*/ 185991 h 728873"/>
                                  <a:gd name="connsiteX64" fmla="*/ 667190 w 703797"/>
                                  <a:gd name="connsiteY64" fmla="*/ 217857 h 728873"/>
                                  <a:gd name="connsiteX65" fmla="*/ 667190 w 703797"/>
                                  <a:gd name="connsiteY65" fmla="*/ 217857 h 72887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3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19" y="251193"/>
                                    </a:cubicBezTo>
                                    <a:cubicBezTo>
                                      <a:pt x="684842" y="262468"/>
                                      <a:pt x="688275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3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6" y="368359"/>
                                      <a:pt x="703966" y="380615"/>
                                      <a:pt x="703475" y="392381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707" y="473759"/>
                                      <a:pt x="688275" y="485525"/>
                                      <a:pt x="684842" y="496310"/>
                                    </a:cubicBezTo>
                                    <a:cubicBezTo>
                                      <a:pt x="680919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70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3"/>
                                      <a:pt x="547056" y="676226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0" y="703189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7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5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7"/>
                                      <a:pt x="176356" y="671814"/>
                                    </a:cubicBezTo>
                                    <a:cubicBezTo>
                                      <a:pt x="166549" y="665442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2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7"/>
                                      <a:pt x="41511" y="521803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3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30104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9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7"/>
                                      <a:pt x="166549" y="46765"/>
                                    </a:cubicBezTo>
                                    <a:cubicBezTo>
                                      <a:pt x="176356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5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9" y="2643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2" y="192"/>
                                    </a:cubicBezTo>
                                    <a:cubicBezTo>
                                      <a:pt x="340131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4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8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6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50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1"/>
                                      <a:pt x="644634" y="175696"/>
                                      <a:pt x="650518" y="185991"/>
                                    </a:cubicBezTo>
                                    <a:cubicBezTo>
                                      <a:pt x="656893" y="196287"/>
                                      <a:pt x="662286" y="207071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" name="Prostoročno: oblika 109"/>
                            <wps:cNvSpPr/>
                            <wps:spPr>
                              <a:xfrm>
                                <a:off x="2290564" y="3034853"/>
                                <a:ext cx="703797" cy="728873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3"/>
                                  <a:gd name="connsiteX1" fmla="*/ 680919 w 703797"/>
                                  <a:gd name="connsiteY1" fmla="*/ 251193 h 728873"/>
                                  <a:gd name="connsiteX2" fmla="*/ 691707 w 703797"/>
                                  <a:gd name="connsiteY2" fmla="*/ 285509 h 728873"/>
                                  <a:gd name="connsiteX3" fmla="*/ 699062 w 703797"/>
                                  <a:gd name="connsiteY3" fmla="*/ 320806 h 728873"/>
                                  <a:gd name="connsiteX4" fmla="*/ 702985 w 703797"/>
                                  <a:gd name="connsiteY4" fmla="*/ 356593 h 728873"/>
                                  <a:gd name="connsiteX5" fmla="*/ 703475 w 703797"/>
                                  <a:gd name="connsiteY5" fmla="*/ 392381 h 728873"/>
                                  <a:gd name="connsiteX6" fmla="*/ 700533 w 703797"/>
                                  <a:gd name="connsiteY6" fmla="*/ 427677 h 728873"/>
                                  <a:gd name="connsiteX7" fmla="*/ 694159 w 703797"/>
                                  <a:gd name="connsiteY7" fmla="*/ 462484 h 728873"/>
                                  <a:gd name="connsiteX8" fmla="*/ 684842 w 703797"/>
                                  <a:gd name="connsiteY8" fmla="*/ 496310 h 728873"/>
                                  <a:gd name="connsiteX9" fmla="*/ 672093 w 703797"/>
                                  <a:gd name="connsiteY9" fmla="*/ 529156 h 728873"/>
                                  <a:gd name="connsiteX10" fmla="*/ 656402 w 703797"/>
                                  <a:gd name="connsiteY10" fmla="*/ 560041 h 728873"/>
                                  <a:gd name="connsiteX11" fmla="*/ 637769 w 703797"/>
                                  <a:gd name="connsiteY11" fmla="*/ 589455 h 728873"/>
                                  <a:gd name="connsiteX12" fmla="*/ 616194 w 703797"/>
                                  <a:gd name="connsiteY12" fmla="*/ 616418 h 728873"/>
                                  <a:gd name="connsiteX13" fmla="*/ 592167 w 703797"/>
                                  <a:gd name="connsiteY13" fmla="*/ 640930 h 728873"/>
                                  <a:gd name="connsiteX14" fmla="*/ 565689 w 703797"/>
                                  <a:gd name="connsiteY14" fmla="*/ 662990 h 728873"/>
                                  <a:gd name="connsiteX15" fmla="*/ 537249 w 703797"/>
                                  <a:gd name="connsiteY15" fmla="*/ 682109 h 728873"/>
                                  <a:gd name="connsiteX16" fmla="*/ 507338 w 703797"/>
                                  <a:gd name="connsiteY16" fmla="*/ 698287 h 728873"/>
                                  <a:gd name="connsiteX17" fmla="*/ 475956 w 703797"/>
                                  <a:gd name="connsiteY17" fmla="*/ 711033 h 728873"/>
                                  <a:gd name="connsiteX18" fmla="*/ 443103 w 703797"/>
                                  <a:gd name="connsiteY18" fmla="*/ 720348 h 728873"/>
                                  <a:gd name="connsiteX19" fmla="*/ 409269 w 703797"/>
                                  <a:gd name="connsiteY19" fmla="*/ 726231 h 728873"/>
                                  <a:gd name="connsiteX20" fmla="*/ 374945 w 703797"/>
                                  <a:gd name="connsiteY20" fmla="*/ 728682 h 728873"/>
                                  <a:gd name="connsiteX21" fmla="*/ 340621 w 703797"/>
                                  <a:gd name="connsiteY21" fmla="*/ 727701 h 728873"/>
                                  <a:gd name="connsiteX22" fmla="*/ 306297 w 703797"/>
                                  <a:gd name="connsiteY22" fmla="*/ 723289 h 728873"/>
                                  <a:gd name="connsiteX23" fmla="*/ 272463 w 703797"/>
                                  <a:gd name="connsiteY23" fmla="*/ 715445 h 728873"/>
                                  <a:gd name="connsiteX24" fmla="*/ 239120 w 703797"/>
                                  <a:gd name="connsiteY24" fmla="*/ 704170 h 728873"/>
                                  <a:gd name="connsiteX25" fmla="*/ 207247 w 703797"/>
                                  <a:gd name="connsiteY25" fmla="*/ 689463 h 728873"/>
                                  <a:gd name="connsiteX26" fmla="*/ 176356 w 703797"/>
                                  <a:gd name="connsiteY26" fmla="*/ 671814 h 728873"/>
                                  <a:gd name="connsiteX27" fmla="*/ 147425 w 703797"/>
                                  <a:gd name="connsiteY27" fmla="*/ 651225 h 728873"/>
                                  <a:gd name="connsiteX28" fmla="*/ 120456 w 703797"/>
                                  <a:gd name="connsiteY28" fmla="*/ 627693 h 728873"/>
                                  <a:gd name="connsiteX29" fmla="*/ 95449 w 703797"/>
                                  <a:gd name="connsiteY29" fmla="*/ 601711 h 728873"/>
                                  <a:gd name="connsiteX30" fmla="*/ 72893 w 703797"/>
                                  <a:gd name="connsiteY30" fmla="*/ 573277 h 728873"/>
                                  <a:gd name="connsiteX31" fmla="*/ 53279 w 703797"/>
                                  <a:gd name="connsiteY31" fmla="*/ 542883 h 728873"/>
                                  <a:gd name="connsiteX32" fmla="*/ 36608 w 703797"/>
                                  <a:gd name="connsiteY32" fmla="*/ 511017 h 728873"/>
                                  <a:gd name="connsiteX33" fmla="*/ 22878 w 703797"/>
                                  <a:gd name="connsiteY33" fmla="*/ 477681 h 728873"/>
                                  <a:gd name="connsiteX34" fmla="*/ 12090 w 703797"/>
                                  <a:gd name="connsiteY34" fmla="*/ 443365 h 728873"/>
                                  <a:gd name="connsiteX35" fmla="*/ 4735 w 703797"/>
                                  <a:gd name="connsiteY35" fmla="*/ 408068 h 728873"/>
                                  <a:gd name="connsiteX36" fmla="*/ 812 w 703797"/>
                                  <a:gd name="connsiteY36" fmla="*/ 372281 h 728873"/>
                                  <a:gd name="connsiteX37" fmla="*/ 322 w 703797"/>
                                  <a:gd name="connsiteY37" fmla="*/ 336493 h 728873"/>
                                  <a:gd name="connsiteX38" fmla="*/ 3264 w 703797"/>
                                  <a:gd name="connsiteY38" fmla="*/ 301197 h 728873"/>
                                  <a:gd name="connsiteX39" fmla="*/ 9639 w 703797"/>
                                  <a:gd name="connsiteY39" fmla="*/ 266390 h 728873"/>
                                  <a:gd name="connsiteX40" fmla="*/ 18955 w 703797"/>
                                  <a:gd name="connsiteY40" fmla="*/ 232564 h 728873"/>
                                  <a:gd name="connsiteX41" fmla="*/ 31704 w 703797"/>
                                  <a:gd name="connsiteY41" fmla="*/ 199718 h 728873"/>
                                  <a:gd name="connsiteX42" fmla="*/ 47395 w 703797"/>
                                  <a:gd name="connsiteY42" fmla="*/ 168833 h 728873"/>
                                  <a:gd name="connsiteX43" fmla="*/ 66028 w 703797"/>
                                  <a:gd name="connsiteY43" fmla="*/ 139419 h 728873"/>
                                  <a:gd name="connsiteX44" fmla="*/ 87603 w 703797"/>
                                  <a:gd name="connsiteY44" fmla="*/ 112456 h 728873"/>
                                  <a:gd name="connsiteX45" fmla="*/ 111630 w 703797"/>
                                  <a:gd name="connsiteY45" fmla="*/ 87944 h 728873"/>
                                  <a:gd name="connsiteX46" fmla="*/ 138109 w 703797"/>
                                  <a:gd name="connsiteY46" fmla="*/ 65884 h 728873"/>
                                  <a:gd name="connsiteX47" fmla="*/ 166549 w 703797"/>
                                  <a:gd name="connsiteY47" fmla="*/ 46765 h 728873"/>
                                  <a:gd name="connsiteX48" fmla="*/ 196460 w 703797"/>
                                  <a:gd name="connsiteY48" fmla="*/ 30587 h 728873"/>
                                  <a:gd name="connsiteX49" fmla="*/ 227842 w 703797"/>
                                  <a:gd name="connsiteY49" fmla="*/ 17841 h 728873"/>
                                  <a:gd name="connsiteX50" fmla="*/ 260695 w 703797"/>
                                  <a:gd name="connsiteY50" fmla="*/ 8526 h 728873"/>
                                  <a:gd name="connsiteX51" fmla="*/ 294529 w 703797"/>
                                  <a:gd name="connsiteY51" fmla="*/ 2643 h 728873"/>
                                  <a:gd name="connsiteX52" fmla="*/ 328852 w 703797"/>
                                  <a:gd name="connsiteY52" fmla="*/ 192 h 728873"/>
                                  <a:gd name="connsiteX53" fmla="*/ 363177 w 703797"/>
                                  <a:gd name="connsiteY53" fmla="*/ 1173 h 728873"/>
                                  <a:gd name="connsiteX54" fmla="*/ 397501 w 703797"/>
                                  <a:gd name="connsiteY54" fmla="*/ 5585 h 728873"/>
                                  <a:gd name="connsiteX55" fmla="*/ 431334 w 703797"/>
                                  <a:gd name="connsiteY55" fmla="*/ 13429 h 728873"/>
                                  <a:gd name="connsiteX56" fmla="*/ 464678 w 703797"/>
                                  <a:gd name="connsiteY56" fmla="*/ 24704 h 728873"/>
                                  <a:gd name="connsiteX57" fmla="*/ 496550 w 703797"/>
                                  <a:gd name="connsiteY57" fmla="*/ 39411 h 728873"/>
                                  <a:gd name="connsiteX58" fmla="*/ 527442 w 703797"/>
                                  <a:gd name="connsiteY58" fmla="*/ 57060 h 728873"/>
                                  <a:gd name="connsiteX59" fmla="*/ 556372 w 703797"/>
                                  <a:gd name="connsiteY59" fmla="*/ 77650 h 728873"/>
                                  <a:gd name="connsiteX60" fmla="*/ 583341 w 703797"/>
                                  <a:gd name="connsiteY60" fmla="*/ 101181 h 728873"/>
                                  <a:gd name="connsiteX61" fmla="*/ 608349 w 703797"/>
                                  <a:gd name="connsiteY61" fmla="*/ 127163 h 728873"/>
                                  <a:gd name="connsiteX62" fmla="*/ 630904 w 703797"/>
                                  <a:gd name="connsiteY62" fmla="*/ 155597 h 728873"/>
                                  <a:gd name="connsiteX63" fmla="*/ 650518 w 703797"/>
                                  <a:gd name="connsiteY63" fmla="*/ 185991 h 728873"/>
                                  <a:gd name="connsiteX64" fmla="*/ 667190 w 703797"/>
                                  <a:gd name="connsiteY64" fmla="*/ 217857 h 728873"/>
                                  <a:gd name="connsiteX65" fmla="*/ 667190 w 703797"/>
                                  <a:gd name="connsiteY65" fmla="*/ 217857 h 72887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3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19" y="251193"/>
                                    </a:cubicBezTo>
                                    <a:cubicBezTo>
                                      <a:pt x="684842" y="262468"/>
                                      <a:pt x="688275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3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6" y="368359"/>
                                      <a:pt x="703966" y="380615"/>
                                      <a:pt x="703475" y="392381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707" y="473759"/>
                                      <a:pt x="688275" y="485525"/>
                                      <a:pt x="684842" y="496310"/>
                                    </a:cubicBezTo>
                                    <a:cubicBezTo>
                                      <a:pt x="680919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70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3"/>
                                      <a:pt x="547056" y="676226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0" y="703189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7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5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7"/>
                                      <a:pt x="176356" y="671814"/>
                                    </a:cubicBezTo>
                                    <a:cubicBezTo>
                                      <a:pt x="166549" y="665442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2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7"/>
                                      <a:pt x="41511" y="521803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3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29615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9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7"/>
                                      <a:pt x="166549" y="46765"/>
                                    </a:cubicBezTo>
                                    <a:cubicBezTo>
                                      <a:pt x="176356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5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9" y="2643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2" y="192"/>
                                    </a:cubicBezTo>
                                    <a:cubicBezTo>
                                      <a:pt x="340131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4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8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6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50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1"/>
                                      <a:pt x="644634" y="175696"/>
                                      <a:pt x="650518" y="185991"/>
                                    </a:cubicBezTo>
                                    <a:cubicBezTo>
                                      <a:pt x="656893" y="196287"/>
                                      <a:pt x="662286" y="207071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0" name="Prostoročno: oblika 110"/>
                            <wps:cNvSpPr/>
                            <wps:spPr>
                              <a:xfrm>
                                <a:off x="3129374" y="2810027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6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9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9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6" y="440231"/>
                                    </a:cubicBezTo>
                                    <a:cubicBezTo>
                                      <a:pt x="401101" y="44513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6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1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9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8" y="43141"/>
                                      <a:pt x="375604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4325"/>
                                      <a:pt x="455039" y="14167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1" name="Prostoročno: oblika 111"/>
                            <wps:cNvSpPr/>
                            <wps:spPr>
                              <a:xfrm>
                                <a:off x="3129374" y="2810027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6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9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3479" y="276983"/>
                                      <a:pt x="482499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6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6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62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1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9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8" y="43141"/>
                                      <a:pt x="375604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4325"/>
                                      <a:pt x="455039" y="14167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2" name="Prostoročno: oblika 112"/>
                            <wps:cNvSpPr/>
                            <wps:spPr>
                              <a:xfrm>
                                <a:off x="3771357" y="267570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8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3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3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2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3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0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7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3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7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1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2"/>
                                      <a:pt x="262701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2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0"/>
                                      <a:pt x="205331" y="253942"/>
                                      <a:pt x="201408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0695" y="271100"/>
                                      <a:pt x="106772" y="270119"/>
                                      <a:pt x="102359" y="269139"/>
                                    </a:cubicBezTo>
                                    <a:cubicBezTo>
                                      <a:pt x="97946" y="268158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6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3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3" y="179426"/>
                                    </a:cubicBezTo>
                                    <a:cubicBezTo>
                                      <a:pt x="7232" y="175014"/>
                                      <a:pt x="5761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3"/>
                                    </a:cubicBezTo>
                                    <a:cubicBezTo>
                                      <a:pt x="1348" y="149031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85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2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1" y="92164"/>
                                      <a:pt x="7232" y="87752"/>
                                    </a:cubicBezTo>
                                    <a:cubicBezTo>
                                      <a:pt x="8703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2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2" y="39219"/>
                                      <a:pt x="38614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3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2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0" y="4902"/>
                                    </a:cubicBezTo>
                                    <a:cubicBezTo>
                                      <a:pt x="165614" y="5883"/>
                                      <a:pt x="169536" y="7353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7" y="14707"/>
                                    </a:cubicBezTo>
                                    <a:cubicBezTo>
                                      <a:pt x="189640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1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4" y="62260"/>
                                      <a:pt x="240636" y="66182"/>
                                      <a:pt x="243088" y="70103"/>
                                    </a:cubicBezTo>
                                    <a:cubicBezTo>
                                      <a:pt x="245540" y="73535"/>
                                      <a:pt x="247501" y="7745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3" name="Prostoročno: oblika 113"/>
                            <wps:cNvSpPr/>
                            <wps:spPr>
                              <a:xfrm>
                                <a:off x="3771357" y="267570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8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3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3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2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3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0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7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3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7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1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2"/>
                                      <a:pt x="262701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2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0"/>
                                      <a:pt x="205331" y="253942"/>
                                      <a:pt x="201408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0695" y="271100"/>
                                      <a:pt x="106772" y="270119"/>
                                      <a:pt x="102359" y="269139"/>
                                    </a:cubicBezTo>
                                    <a:cubicBezTo>
                                      <a:pt x="97946" y="268158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6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3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3" y="179426"/>
                                    </a:cubicBezTo>
                                    <a:cubicBezTo>
                                      <a:pt x="7232" y="175014"/>
                                      <a:pt x="5761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3"/>
                                    </a:cubicBezTo>
                                    <a:cubicBezTo>
                                      <a:pt x="1348" y="149031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2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1" y="92164"/>
                                      <a:pt x="7232" y="87752"/>
                                    </a:cubicBezTo>
                                    <a:cubicBezTo>
                                      <a:pt x="8703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2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2" y="39219"/>
                                      <a:pt x="38614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3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2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0" y="4902"/>
                                    </a:cubicBezTo>
                                    <a:cubicBezTo>
                                      <a:pt x="165614" y="5883"/>
                                      <a:pt x="169536" y="7353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7" y="14707"/>
                                    </a:cubicBezTo>
                                    <a:cubicBezTo>
                                      <a:pt x="189640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1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4" y="62750"/>
                                      <a:pt x="240636" y="66182"/>
                                      <a:pt x="243088" y="70103"/>
                                    </a:cubicBezTo>
                                    <a:cubicBezTo>
                                      <a:pt x="245540" y="73535"/>
                                      <a:pt x="247501" y="7745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5B40A908" id="Grafika 11" o:spid="_x0000_s1026" style="position:absolute;margin-left:-175.7pt;margin-top:24.25pt;width:317.25pt;height:324.2pt;z-index:-251660800" coordorigin="55,58" coordsize="40294,41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">
                    <v:shape id="Prostoročno: oblika 64" o:spid="_x0000_s1027" style="position:absolute;left:55;top:11795;width:2645;height:2740;visibility:visible;mso-wrap-style:square;v-text-anchor:middle" coordsize="264540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" path="m250443,82360v1962,3921,3433,8334,5394,12746c257308,99518,258779,103440,259760,107852v980,4412,1961,8824,2942,13236c263192,125500,263682,129912,264173,134324v490,4413,490,8825,,13237c264173,151973,263682,156385,263192,160797v-490,4412,-1471,8824,-2452,13237c259760,178446,258779,182368,257308,186780v-1471,4412,-2942,8334,-4903,12256c250443,202957,248482,206879,246520,210801v-1961,3922,-4413,7354,-6864,10785c237204,225018,234262,228450,231810,231881v-2942,3432,-5884,6373,-8826,9315c220042,244137,216609,247079,213177,249530v-3432,2451,-6865,4902,-10788,7353c198467,258354,194544,260805,190621,262276v-3923,1961,-7845,3431,-11768,4902c174930,268649,170517,269629,166594,270610v-4413,980,-8336,1961,-12749,2451c149432,273551,145510,274041,141096,274041v-4413,,-8826,,-12748,-490c123934,273061,119521,272571,115599,272081v-4414,-981,-8336,-1961,-12749,-2942c98437,268159,94514,266688,90591,264727v-3923,-1471,-8336,-3432,-12259,-5393c74410,257373,70487,254922,67055,252471v-3923,-2451,-7356,-4902,-10788,-7844c52344,242176,48912,239235,45479,235803v-3432,-2941,-6374,-6373,-9316,-9805c33221,222567,30279,219135,27827,215213v-2452,-3431,-4903,-7353,-7355,-11275c18020,200016,16059,196094,14097,192172v-1961,-3922,-3432,-8334,-5393,-12746c7233,175014,5762,171092,4781,166680,3800,162268,2819,157856,1839,153444,1348,149032,858,144619,368,140207v-491,-4412,-491,-8824,,-13236c368,122559,858,118147,1348,113735v491,-4412,1471,-8825,2452,-13237c4781,96086,5762,92164,7233,87752v1471,-4412,2942,-8334,4903,-12256c14097,71574,16059,67653,18020,63731v1962,-3922,4413,-7354,6865,-10786c27337,49514,30279,46082,32730,42650v2943,-3431,5885,-6373,8827,-9314c44499,30395,47931,27453,51364,25002v3432,-2451,6864,-4902,10787,-7354c65584,15688,69506,13236,73429,11766,77352,9805,81275,8334,85197,6863,89120,5393,93533,4412,97456,3432v4413,-981,8336,-1961,12749,-2452c114618,490,118541,,122954,v4413,,8826,,12749,490c140116,980,144529,1471,148452,1961v4413,980,8335,1961,12749,2941c165614,5883,169536,7354,173459,9314v3923,1471,8336,3432,12259,5393c189641,16668,193563,19119,196996,21570v3922,2452,7355,4903,10787,7844c211216,32356,214648,35297,218080,38238v3433,2942,6375,6373,9317,9805c230339,51475,233281,54906,235733,58828v2452,3432,4903,7354,7355,11276c246520,74026,248482,77947,250443,82360r,xe" filled="f" stroked="f" strokeweight="1.3616mm">
                      <v:stroke joinstyle="miter"/>
                      <v:path arrowok="t" o:connecttype="custom" o:connectlocs="250443,82360;255837,95106;259760,107852;262702,121088;264173,134324;264173,147561;263192,160797;260740,174034;257308,186780;252405,199036;246520,210801;239656,221586;231810,231881;222984,241196;213177,249530;202389,256883;190621,262276;178853,267178;166594,270610;153845,273061;141096,274041;128348,273551;115599,272081;102850,269139;90591,264727;78332,259334;67055,252471;56267,244627;45479,235803;36163,225998;27827,215213;20472,203938;14097,192172;8704,179426;4781,166680;1839,153444;368,140207;368,126971;1348,113735;3800,100498;7233,87752;12136,75496;18020,63731;24885,52945;32730,42650;41557,33336;51364,25002;62151,17648;73429,11766;85197,6863;97456,3432;110205,980;122954,0;135703,490;148452,1961;161201,4902;173459,9314;185718,14707;196996,21570;207783,29414;218080,38238;227397,48043;235733,58828;243088,70104;250443,82360;250443,82360" o:connectangles="0,0,0,0,0,0,0,0,0,0,0,0,0,0,0,0,0,0,0,0,0,0,0,0,0,0,0,0,0,0,0,0,0,0,0,0,0,0,0,0,0,0,0,0,0,0,0,0,0,0,0,0,0,0,0,0,0,0,0,0,0,0,0,0,0,0"/>
                    </v:shape>
                    <v:shape id="Prostoročno: oblika 65" o:spid="_x0000_s1028" style="position:absolute;left:55;top:11795;width:2645;height:2740;visibility:visible;mso-wrap-style:square;v-text-anchor:middle" coordsize="264540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" path="m250443,82360v1962,3921,3433,8334,5394,12746c257308,99518,258779,103440,259760,107852v980,4412,1961,8824,2942,13236c263192,125500,263682,129912,264173,134324v490,4413,490,8825,,13237c264173,151973,263682,156385,263192,160797v-490,4412,-1471,8824,-2452,13237c259760,178446,258779,182368,257308,186780v-1471,4412,-2942,8334,-4903,12256c250443,202957,248482,206879,246520,210801v-1961,3922,-4413,7354,-6864,10785c237204,225018,234262,228450,231810,231881v-2942,3432,-5884,6373,-8826,9315c220042,244137,216609,247079,213177,249530v-3432,2451,-6865,4902,-10788,7353c198467,258354,194544,260805,190621,262276v-3923,1961,-7845,3431,-11768,4902c174930,268649,170517,269629,166594,270610v-4413,980,-8336,1961,-12749,2451c149432,273551,145510,274041,141096,274041v-4413,,-8826,,-12748,-490c123934,273061,119521,272571,115599,272081v-4414,-981,-8336,-1961,-12749,-2942c98437,268159,94514,266688,90591,264727v-3923,-1471,-8336,-3432,-12259,-5393c74410,257373,70487,254922,67055,252471v-3923,-2451,-7356,-4902,-10788,-7844c52344,242176,48912,239235,45479,235803v-3432,-2941,-6374,-6373,-9316,-9805c33221,222567,30279,219135,27827,215213v-2452,-3431,-4903,-7353,-7355,-11275c18020,200016,16059,196094,14097,192172v-1961,-3922,-3432,-8334,-5393,-12746c7233,175014,5762,171092,4781,166680,3800,162268,2819,157856,1839,153444,1348,149032,858,144619,368,140207v-491,-4412,-491,-8824,,-13236c368,122559,858,118147,1348,113735v491,-4412,1471,-8825,2452,-13237c4781,96086,5762,92164,7233,87752v1471,-4412,2942,-8334,4903,-12256c14097,71574,16059,67653,18020,63731v1962,-3922,4413,-7354,6865,-10786c27337,49514,30279,46082,32730,42650v2943,-3431,5885,-6373,8827,-9314c44499,30395,47931,27453,51364,25002v3432,-2451,6864,-4902,10787,-7354c65584,15688,69506,13236,73429,11766,77352,9805,81275,8334,85197,6863,89120,5393,93533,4412,97456,3432v4413,-981,8336,-1961,12749,-2452c114618,490,118541,,122954,v4413,,8826,,12749,490c140116,980,144529,1471,148452,1961v4413,980,8335,1961,12749,2941c165614,5883,169536,7354,173459,9314v3923,1471,8336,3432,12259,5393c189641,16668,193563,19119,196996,21570v3922,2452,7355,4903,10787,7844c211216,32356,214648,35297,218080,38238v3433,2942,6375,6373,9317,9805c230339,51475,233281,54906,235733,58828v2452,3432,4903,7354,7355,11276c246520,74026,248482,77947,250443,82360r,xe" filled="f" stroked="f" strokeweight=".34042mm">
                      <v:stroke endcap="round"/>
                      <v:path arrowok="t" o:connecttype="custom" o:connectlocs="250443,82360;255837,95106;259760,107852;262702,121088;264173,134324;264173,147561;263192,160797;260740,174034;257308,186780;252405,199036;246520,210801;239656,221586;231810,231881;222984,241196;213177,249530;202389,256883;190621,262276;178853,267178;166594,270610;153845,273061;141096,274041;128348,273551;115599,272081;102850,269139;90591,264727;78332,259334;67055,252471;56267,244627;45479,235803;36163,225998;27827,215213;20472,203938;14097,192172;8704,179426;4781,166680;1839,153444;368,140207;368,126971;1348,113735;3800,100498;7233,87752;12136,75496;18020,63731;24885,52945;32730,42650;41557,33336;51364,25002;62151,17648;73429,11766;85197,6863;97456,3432;110205,980;122954,0;135703,490;148452,1961;161201,4902;173459,9314;185718,14707;196996,21570;207783,29414;218080,38238;227397,48043;235733,58828;243088,70104;250443,82360;250443,82360" o:connectangles="0,0,0,0,0,0,0,0,0,0,0,0,0,0,0,0,0,0,0,0,0,0,0,0,0,0,0,0,0,0,0,0,0,0,0,0,0,0,0,0,0,0,0,0,0,0,0,0,0,0,0,0,0,0,0,0,0,0,0,0,0,0,0,0,0,0"/>
                    </v:shape>
                    <v:shape id="Prostoročno: oblika 66" o:spid="_x0000_s1029" style="position:absolute;left:4275;top:8191;width:4830;height:5006;visibility:visible;mso-wrap-style:square;v-text-anchor:middle" coordsize="482988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" path="m457981,149032v3433,7353,6865,15197,9317,23041c470240,179916,472692,187760,474653,195604v1961,7844,3923,16178,4903,24021c481027,227959,482008,235803,482498,244137v491,8334,491,16178,491,24512c482498,276983,482008,284827,481027,293161v-980,7843,-2451,16177,-4413,24021c474653,325026,472692,332870,470240,340713v-2452,7844,-5394,15198,-8826,22551c457981,370618,454549,377481,450626,384835v-3923,6863,-8336,13726,-12749,20099c433464,411307,428561,417680,423167,423563v-5394,5883,-10788,11766,-16672,16668c400611,44513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136,128470,466214,121605,461802v-6865,-4413,-13729,-9315,-20104,-14217c95127,442682,88752,437290,82868,431407,76984,425524,71100,419641,65706,413758,60312,407385,55409,401012,50505,394149,45602,387286,41189,380422,36776,373559,32363,366206,28930,358852,25008,351499v-3433,-7354,-6865,-15198,-9317,-23041c13239,320614,10297,312770,8336,304926,6374,297083,4413,288749,3432,280905,1961,272571,981,264727,490,256393,,248059,,240215,,231881v490,-8334,981,-16177,1961,-24511c2942,199526,4413,191192,6374,183348v1962,-7844,3923,-15688,6375,-23531c15201,151973,18143,144619,21575,137266v3433,-7354,6865,-14217,10788,-21570c36285,108342,40699,101969,45112,95596,49525,89223,54428,82850,59822,76967,65216,71084,70610,65201,76494,60299,82378,55397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3145,428070,99518,432974,106381v4903,6863,9316,13727,13729,20590c450626,134325,454549,141678,457981,149032r,xe" filled="f" stroked="f" strokeweight="1.3616mm">
                      <v:stroke joinstyle="miter"/>
                      <v:path arrowok="t" o:connecttype="custom" o:connectlocs="457981,149032;467298,172073;474653,195604;479556,219625;482498,244137;482989,268649;481027,293161;476614,317182;470240,340713;461414,363264;450626,384835;437877,404934;423167,423563;40649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8;8336,304926;3432,280905;490,256393;0,231881;1961,207370;6374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7981,149032;457981,149032" o:connectangles="0,0,0,0,0,0,0,0,0,0,0,0,0,0,0,0,0,0,0,0,0,0,0,0,0,0,0,0,0,0,0,0,0,0,0,0,0,0,0,0,0,0,0,0,0,0,0,0,0,0,0,0,0,0,0,0,0,0,0,0,0,0,0,0,0,0"/>
                    </v:shape>
                    <v:shape id="Prostoročno: oblika 67" o:spid="_x0000_s1030" style="position:absolute;left:4275;top:8191;width:4830;height:5006;visibility:visible;mso-wrap-style:square;v-text-anchor:middle" coordsize="482988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" path="m457981,149032v3433,7353,6865,15197,9317,23041c470240,179916,472692,187760,474653,195604v1961,7844,3923,16178,4903,24021c481027,227959,482008,235803,482498,244137v491,8334,491,16178,491,24512c482498,276983,482008,284827,481027,293161v-980,7843,-2451,16177,-4413,24021c474653,325026,472692,332870,470240,340713v-2452,7844,-5394,15198,-8826,22551c457981,370618,454549,377481,450626,384835v-3923,6863,-8336,13726,-12749,20099c433464,411307,428561,417680,423167,423563v-5394,5883,-10788,11766,-16672,16668c401101,44562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136,128470,466214,121605,461802v-6865,-4413,-13729,-9315,-20104,-14217c95127,442682,88752,437290,82868,431407,76984,425524,71100,419641,65706,413758,60312,407385,55409,401012,50505,394149,45602,387286,41189,380422,36776,373559,32363,366206,28930,358852,25008,351499v-3433,-7354,-6865,-15198,-9317,-23041c12749,320614,10297,312770,8336,304926,6374,297083,4413,288749,3432,280905,1961,272571,981,264727,490,256393,,248059,,240215,,231881v490,-8334,981,-16177,1961,-24511c2942,199526,4413,191192,6374,183348v1962,-7844,3923,-15688,6375,-23531c15201,151973,18143,144619,21575,137266v3433,-7354,6865,-14217,10788,-21570c36285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3145,428070,99518,432974,106381v4903,6863,9316,13727,13729,20590c450626,134325,454549,141678,457981,149032r,xe" filled="f" stroked="f" strokeweight=".34042mm">
                      <v:stroke endcap="round"/>
                      <v:path arrowok="t" o:connecttype="custom" o:connectlocs="457981,149032;467298,172073;474653,195604;479556,219625;482498,244137;482989,268649;481027,293161;476614,317182;470240,340713;461414,363264;450626,384835;437877,404934;423167,423563;40649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8;8336,304926;3432,280905;490,256393;0,231881;1961,207370;6374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7981,149032;457981,149032" o:connectangles="0,0,0,0,0,0,0,0,0,0,0,0,0,0,0,0,0,0,0,0,0,0,0,0,0,0,0,0,0,0,0,0,0,0,0,0,0,0,0,0,0,0,0,0,0,0,0,0,0,0,0,0,0,0,0,0,0,0,0,0,0,0,0,0,0,0"/>
                    </v:shape>
                    <v:shape id="Prostoročno: oblika 68" o:spid="_x0000_s1031" style="position:absolute;left:10450;top:3650;width:7038;height:7289;visibility:visible;mso-wrap-style:square;v-text-anchor:middle" coordsize="703797,728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" path="m667190,217857v4903,10785,9807,22060,13730,33336c684842,262468,688275,274234,691707,285509v2942,11766,5394,23531,7355,35297c701024,332572,702495,344337,702985,356593v981,11766,981,24022,490,35787c702985,404146,702004,415912,700533,427677v-1471,11766,-3432,23532,-6374,34807c691707,473759,688275,485525,684842,496310v-3922,11276,-7845,22061,-12749,32846c667190,539941,662286,550236,656402,560041v-5884,10295,-11768,19609,-18633,29414c630904,598769,624040,608084,616194,616418v-7355,8824,-15691,16668,-24027,24512c583831,648773,575005,656127,565689,662990v-9317,6864,-18633,13237,-28440,19119c527442,687992,517635,693385,507338,698287v-10297,4903,-21085,8824,-31382,12746c465168,714955,454381,717897,443103,720348v-11278,2451,-22556,4412,-33834,5883c397991,727701,386713,728682,374945,728682v-11278,490,-23046,,-34324,-981c329343,726721,317575,725250,306297,723289v-11278,-1961,-22556,-4902,-33834,-7844c261185,712014,250398,708582,239120,704170v-10788,-4412,-21576,-9314,-31873,-14707c196950,684070,186653,678188,176356,671814v-9807,-6373,-19614,-13236,-28931,-20589c138109,643871,129283,636027,120456,627693v-8826,-8334,-17162,-17158,-25007,-25982c87603,592887,80248,583082,72893,573277,66028,563473,59163,553178,53279,542883,47395,532588,41511,521803,36608,511017,31704,500232,26801,488957,22878,477681,18955,466406,15523,454640,12090,443365,9148,431599,6697,419834,4735,408068,2774,396302,1303,384537,812,372281,-168,360515,-168,348259,322,336494,812,324728,1793,312962,3264,301197,4735,289431,6697,277665,9639,266390v2451,-11275,5884,-23041,9316,-33826c22878,221288,26801,210503,31704,199718v4904,-10785,9807,-21080,15691,-30885c53279,158538,59163,149224,66028,139419v6865,-9314,13730,-18629,21575,-26963c94958,103632,103294,95788,111630,87944v8336,-7843,17162,-15197,26479,-22060c147425,59021,156742,52648,166549,46765v9807,-5883,19613,-11276,29911,-16178c206757,25685,217544,21763,227842,17841v10787,-3922,21575,-6863,32853,-9315c271973,6075,283251,4114,294528,2644,305806,1173,317084,192,328853,192v11277,-490,23046,,34324,981c374455,2153,386223,3624,397501,5585v11278,1961,22555,4902,33833,7844c442612,16860,453400,20292,464678,24704v10787,4412,21575,9315,31872,14707c506847,44804,517145,50687,527442,57060v9807,6373,19614,13236,28930,20589c565689,85003,574515,92847,583341,101181v8826,8334,17162,17158,25008,25982c616194,135987,623549,145792,630904,155597v6865,9805,13730,20099,19614,30394c656402,196286,662286,207072,667190,217857r,xe" filled="f" stroked="f" strokeweight="1.3616mm">
                      <v:stroke joinstyle="miter"/>
                      <v:path arrowok="t" o:connecttype="custom" o:connectlocs="667190,217857;680920,251193;691707,285509;699062,320806;702985,356593;703475,392380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6,671814;147425,651225;120456,627693;95449,601711;72893,573277;53279,542883;36608,511017;22878,477681;12090,443365;4735,408068;812,372281;322,336494;3264,301197;9639,266390;18955,232564;31704,199718;47395,168833;66028,139419;87603,112456;111630,87944;138109,65884;166549,46765;196460,30587;227842,17841;260695,8526;294528,2644;328853,192;363177,1173;397501,5585;431334,13429;464678,24704;496550,39411;527442,57060;556372,77649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69" o:spid="_x0000_s1032" style="position:absolute;left:10450;top:3650;width:7038;height:7289;visibility:visible;mso-wrap-style:square;v-text-anchor:middle" coordsize="703797,728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" path="m667190,217857v4903,10785,9807,22060,13730,33336c684842,262468,688275,274234,691707,285509v2942,11766,5394,23531,7355,35297c701024,332572,702495,344337,702985,356593v981,11766,981,24022,490,35787c702985,404146,702004,415912,700533,427677v-1471,11766,-3432,23532,-6374,34807c691707,473759,688275,485525,684842,496310v-3922,11276,-7845,22061,-12749,32846c667190,539941,662286,550236,656402,560041v-5884,10295,-11768,19609,-18633,29414c630904,598769,624040,608084,616194,616418v-7355,8824,-15691,16668,-24027,24512c583831,648773,575005,656127,565689,662990v-9317,6864,-18633,13237,-28440,19119c527442,687992,517635,693385,507338,698287v-10297,4903,-21085,8824,-31382,12746c465168,714955,454381,717897,443103,720348v-11278,2451,-22556,4412,-33834,5883c397991,727701,386713,728682,374945,728682v-11278,490,-23046,,-34324,-981c329343,726721,317575,725250,306297,723289v-11278,-1961,-22556,-4902,-33834,-7844c261185,712014,250398,708582,239120,704170v-10788,-4412,-21576,-9314,-31873,-14707c196950,684070,186653,678188,176356,671814v-9807,-6373,-19614,-13236,-28931,-20589c138109,643871,129283,636027,120456,627693v-8826,-8334,-17162,-17158,-25007,-25982c87603,592887,80248,583082,72893,573277,66028,563473,59163,553178,53279,542883,47395,532588,41511,521803,36608,511017,31704,500232,26801,488957,22878,477681,18955,466406,15523,454640,12090,443365,9148,431599,6697,419834,4735,408068,2774,396302,1303,384537,812,372281,-168,360515,-168,348259,322,336494,812,324728,1793,312962,3264,301197,4735,289431,6697,277665,9639,266390v2451,-11275,5884,-23041,9316,-33826c22878,221288,26801,210503,31704,199718v4904,-10785,9807,-21080,15691,-30885c53279,158538,59163,149224,66028,139419v6865,-9314,13730,-18629,21575,-26963c94958,103632,103294,95788,111630,87944v8336,-7843,17162,-15197,26479,-22060c147425,59021,156742,52648,166549,46765v9807,-5883,19613,-11276,29911,-16178c206757,25685,217544,21763,227842,17841v10787,-3922,21575,-6863,32853,-9315c271973,6075,283251,4114,294528,2644,305806,1173,317084,192,328853,192v11277,-490,23046,,34324,981c374455,2153,386223,3624,397501,5585v11278,1961,22555,4902,33833,7844c442612,16860,453400,20292,464678,24704v10787,4412,21575,9315,31872,14707c506847,44804,517145,50687,527442,57060v9807,6373,19614,13236,28930,20589c565689,85003,574515,92847,583341,101181v8826,8334,17162,17158,25008,25982c616194,135987,623549,145792,630904,155597v6865,9805,13730,20099,19614,30394c656402,196286,662286,207072,667190,217857r,xe" filled="f" stroked="f" strokeweight=".34042mm">
                      <v:stroke endcap="round"/>
                      <v:path arrowok="t" o:connecttype="custom" o:connectlocs="667190,217857;680920,251193;691707,285509;699062,320806;702985,356593;703475,392380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6,671814;147425,651225;120456,627693;95449,601711;72893,573277;53279,542883;36608,511017;22878,477681;12090,443365;4735,408068;812,372281;322,336494;3264,301197;9639,266390;18955,232564;31704,199718;47395,168833;66028,139419;87603,112456;111630,87944;138109,65884;166549,46765;196460,30587;227842,17841;260695,8526;294528,2644;328853,192;363177,1173;397501,5585;431334,13429;464678,24704;496550,39411;527442,57060;556372,77649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70" o:spid="_x0000_s1033" style="position:absolute;left:18829;top:1402;width:4839;height:5010;visibility:visible;mso-wrap-style:square;v-text-anchor:middle" coordsize="483969,50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" path="m458962,149522v3432,7353,6865,15197,9316,23041c471220,180407,473672,188250,475633,196094v1962,7844,3923,16178,4904,24022c482008,228450,482989,236293,483479,244627v490,8334,490,16178,490,24512c483479,277473,482989,285317,482008,293651v-981,7844,-2452,16178,-4413,24021c475633,325516,473672,333360,471220,341204v-2451,7843,-5393,15197,-8826,22550c458962,371108,455529,377971,451607,385325v-3923,6863,-8336,13726,-12749,20099c434445,411798,429541,418171,424147,424053v-5393,5883,-10787,11766,-16671,16668c401592,446114,395708,451016,389333,455919v-6375,4902,-12749,9314,-19614,13236c362854,473077,355990,476999,349125,479940v-6865,3432,-14220,6373,-21575,8824c320195,491216,312839,493667,304994,495137v-7846,1471,-15201,2942,-23046,3922c274102,500040,266257,500530,258411,501020v-7845,,-15691,,-23536,-490c227029,500040,219184,499059,211338,497589v-7845,-1471,-15691,-3432,-23536,-5393c179956,489745,172601,487294,164755,484352v-7355,-2941,-14710,-6373,-22065,-9804c135335,470626,128470,466704,121605,462292v-6865,-4412,-13729,-9315,-20104,-14217c95127,443173,88752,437780,82868,431897,76984,426014,71100,420132,65706,414249,60312,407876,55409,401503,50505,394639,45602,387776,41189,380913,36776,374049,32363,366696,28930,359342,25007,351989v-3432,-7354,-6864,-15197,-9316,-23041c12749,321104,10297,313260,8336,305417,6374,297573,4413,289239,3432,281395,1961,273061,981,265217,490,256883,,248549,,240705,,232371v490,-8334,981,-16177,1961,-24511c2942,200016,4413,191682,6374,183838v1962,-7844,3923,-15687,6375,-23531c15201,152463,18143,145110,21575,137756v4413,-8334,7846,-15197,11768,-22061c37266,108832,41679,101969,46092,95596,50505,89223,55409,82850,60803,76967,66196,71084,71590,65201,77474,60299,83358,54906,89243,50004,95617,45102v6374,-4903,12749,-9315,19614,-13237c122096,27943,128960,24022,135825,21080v6865,-3432,14220,-6373,21575,-8824c164755,9805,172111,7354,179956,5883v7846,-1961,15201,-2942,23046,-3922c210848,980,218693,490,226539,v7845,,15691,,23536,490c257921,980,265766,1961,273612,3432v8336,1470,15691,3431,23536,5392c304994,11275,312349,13727,319704,16668v7355,2941,14711,6373,22066,9805c349125,30395,355990,34316,362854,38729v6865,4412,13730,9314,20104,14216c389333,57848,395708,63240,401592,69123v5884,5883,11768,11766,17162,17649c424147,93145,429051,99518,433954,106381v4904,6863,9317,13727,13730,20590c451607,134324,455529,141678,458962,149522r,xe" filled="f" stroked="f" strokeweight="1.3616mm">
                      <v:stroke joinstyle="miter"/>
                      <v:path arrowok="t" o:connecttype="custom" o:connectlocs="458962,149522;468278,172563;475633,196094;480537,220116;483479,244627;483969,269139;482008,293651;477595,317672;471220,341204;462394,363754;451607,385325;438858,405424;424147,424053;407476,440721;389333,455919;369719,469155;349125,479940;327550,488764;304994,495137;281948,499059;258411,501020;234875,500530;211338,497589;187802,492196;164755,484352;142690,474548;121605,462292;101501,448075;82868,431897;65706,414249;50505,394639;36776,374049;25007,351989;15691,328948;8336,305417;3432,281395;490,256883;0,232371;1961,207860;6374,183838;12749,160307;21575,137756;33343,115695;46092,95596;60803,76967;77474,60299;95617,45102;115231,31865;135825,21080;157400,12256;179956,5883;203002,1961;226539,0;250075,490;273612,3432;297148,8824;319704,16668;341770,26473;362854,38729;382958,52945;401592,69123;418754,86772;433954,106381;447684,126971;458962,149522;458962,149522" o:connectangles="0,0,0,0,0,0,0,0,0,0,0,0,0,0,0,0,0,0,0,0,0,0,0,0,0,0,0,0,0,0,0,0,0,0,0,0,0,0,0,0,0,0,0,0,0,0,0,0,0,0,0,0,0,0,0,0,0,0,0,0,0,0,0,0,0,0"/>
                    </v:shape>
                    <v:shape id="Prostoročno: oblika 71" o:spid="_x0000_s1034" style="position:absolute;left:18834;top:1402;width:4834;height:5010;visibility:visible;mso-wrap-style:square;v-text-anchor:middle" coordsize="483479,50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" path="m458471,149522v3433,7353,6865,15197,9317,23041c470730,180407,473182,188250,475143,196094v1962,7844,3923,16178,4904,24022c481518,228450,482498,236293,482989,244627v490,8334,490,16178,490,24512c482989,277473,482498,285317,481518,293651v-981,7844,-2452,16178,-4413,24021c475143,325516,473182,333360,470730,341204v-2452,7843,-5394,15197,-8826,22550c458471,371108,455039,377971,451116,385325v-3922,6863,-8336,13726,-12749,20099c433954,411798,429051,418171,423657,424053v-5394,5883,-10787,11766,-16672,16668c401101,446114,395217,451016,388843,455919v-6375,4902,-12749,9314,-19614,13236c362364,473077,355499,476999,348635,479940v-6865,3432,-14220,6373,-21576,8824c319704,491216,312349,493667,304504,495137v-7846,1961,-15201,2942,-23047,3922c273612,500040,265767,500530,257921,501020v-7846,,-15691,,-23537,-490c226539,500040,218693,499059,210848,497589v-7846,-1471,-15691,-3432,-23537,-5393c179466,489745,172111,487294,164756,484352v-7356,-2941,-14711,-6373,-22066,-9804c135335,470626,128470,466704,121605,462292v-6865,-4412,-13729,-9315,-20104,-14217c95127,443173,88752,437780,82868,431897,76984,426014,71100,420132,65706,414249,60312,407876,55409,401503,50505,394639,45602,387776,41189,380913,36776,374049,32363,366696,28930,359342,25007,351989v-3432,-7354,-6864,-15197,-9316,-23041c12749,321104,10297,313260,8336,305417,6375,297573,4413,289239,3432,281395,1961,273061,981,265217,490,256883,,248549,,240705,,232371v490,-8334,981,-16177,1961,-24511c2942,200016,4413,191682,6375,183838v1961,-7844,3922,-15687,6374,-23531c15201,152463,18143,145110,21575,137756v3923,-8334,7355,-15197,11278,-22061c36776,108832,41189,101969,45602,95596,50015,89223,54918,82850,60312,76967,65706,71084,71100,65201,76984,60299,82868,54906,88752,50004,95127,45102v6374,-4903,12749,-9315,19613,-13237c121605,27943,128470,24022,135335,21080v6865,-3432,14220,-6373,21575,-8824c164265,9805,171620,7354,179466,5883v7845,-1961,15201,-2942,23046,-3922c210358,980,218203,490,226049,v7845,,15691,,23536,490c257431,980,265276,1961,273122,3432v8335,1470,15691,3431,23536,5392c304504,11275,311859,13727,319214,16668v7355,2941,14710,6373,22065,9805c348635,30395,355499,34316,362364,38729v6865,4412,13730,9314,20104,14216c388843,57848,395217,63240,401101,69123v5884,5883,11769,11766,17162,17649c423657,93145,428561,99518,433464,106381v4903,6863,9316,13727,13730,20590c451116,134324,455039,141678,458471,149522r,xe" filled="f" stroked="f" strokeweight=".34042mm">
                      <v:stroke endcap="round"/>
                      <v:path arrowok="t" o:connecttype="custom" o:connectlocs="458471,149522;467788,172563;475143,196094;480047,220116;482989,244627;483479,269139;481518,293651;477105,317672;470730,341204;461904,363754;451116,385325;438367,405424;423657,424053;406985,440721;388843,455919;369229,469155;348635,479940;327059,488764;304504,495137;281457,499059;257921,501020;234384,500530;210848,497589;187311,492196;164756,484352;142690,474548;121605,462292;101501,448075;82868,431897;65706,414249;50505,394639;36776,374049;25007,351989;15691,328948;8336,305417;3432,281395;490,256883;0,232371;1961,207860;6375,183838;12749,160307;21575,137756;32853,115695;45602,95596;60312,76967;76984,60299;95127,45102;114740,31865;135335,21080;156910,12256;179466,5883;202512,1961;226049,0;249585,490;273122,3432;296658,8824;319214,16668;341279,26473;362364,38729;382468,52945;401101,69123;418263,86772;433464,106381;447194,126971;458471,149522;458471,149522" o:connectangles="0,0,0,0,0,0,0,0,0,0,0,0,0,0,0,0,0,0,0,0,0,0,0,0,0,0,0,0,0,0,0,0,0,0,0,0,0,0,0,0,0,0,0,0,0,0,0,0,0,0,0,0,0,0,0,0,0,0,0,0,0,0,0,0,0,0"/>
                    </v:shape>
                    <v:shape id="Prostoročno: oblika 72" o:spid="_x0000_s1035" style="position:absolute;left:25249;top:58;width:2640;height:2741;visibility:visible;mso-wrap-style:square;v-text-anchor:middle" coordsize="264050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" path="m249953,81869v1961,3922,3432,8334,5394,12746c256818,99028,258289,102949,259269,107361v981,4413,1962,8825,2942,13237c262702,125010,263192,129422,263682,133834v491,4412,491,8824,,13237c263682,151483,263192,155895,262702,160307v-491,4412,-1471,8824,-2452,13236c259269,177955,258289,181877,256818,186289v-1471,4412,-2943,8334,-4904,12256c249953,202467,247991,206389,246030,210311v-1961,3922,-4413,7353,-6865,10785c236713,224528,233771,227959,231320,231391v-2942,3432,-5884,6373,-8827,9314c219551,243647,216119,246588,212687,249039v-3433,2452,-6865,4903,-10788,7354c198467,258354,194544,260805,190621,262276v-3923,1961,-7845,3431,-11768,4902c174930,268649,170517,269629,166594,270610v-3922,980,-8335,1961,-12749,2451c149432,273551,145509,274041,141096,274041v-4413,,-8826,,-12749,-490c123934,273061,119521,272571,115598,272081v-4413,-981,-8335,-1961,-12748,-2942c98436,268159,94514,266688,90591,264727v-3923,-1471,-8336,-3432,-12259,-5393c73919,256883,69996,254432,66564,251981v-3923,-2451,-7355,-4902,-10787,-7844c52344,241196,48912,238254,45479,235313v-3432,-2942,-6374,-6373,-9316,-9805c33221,222077,30279,218645,27827,214723v-2452,-3432,-4904,-7354,-7355,-11275c18020,199526,16059,195604,14097,191682v-1961,-3922,-3432,-8334,-5394,-12746c7232,174524,5762,170602,4781,166190,3800,161778,2819,157365,1839,152953,1348,148541,858,144129,368,139717v-491,-4412,-491,-8824,,-13236c368,122069,858,117656,1348,113244v491,-4412,1471,-8824,2452,-13236c4781,95596,5762,91674,7232,87262v1471,-4412,2943,-8334,4904,-12256c14097,71084,16059,67162,18020,63240v1962,-3431,4413,-7353,6865,-10785c27337,49024,30279,45592,32730,42160v2943,-3431,5884,-6373,8827,-9314c44499,29904,47931,26963,51364,24512v3432,-2451,6864,-4903,10787,-7354c66074,15688,69996,13727,73919,11766,77842,9805,81765,8334,85688,6863,89610,5393,94023,4412,97946,3432v3923,-981,8336,-1961,12749,-2452c115108,490,119031,,123444,v4413,,8826,,12749,490c140606,980,145019,1471,148942,1961v4413,980,8336,1961,12749,2941c166104,5883,170027,7354,173949,9314v3923,1471,8336,3432,12259,5393c190131,16668,194054,19119,197486,21570v3923,2452,7355,4903,10788,7844c211706,32356,215138,35297,218571,38238v3432,2942,6374,6373,9316,9805c230829,51475,233771,54906,236223,58828v2452,3432,4904,7354,7355,11276c246030,74026,248482,77947,249953,81869r,xe" filled="f" stroked="f" strokeweight="1.3616mm">
                      <v:stroke joinstyle="miter"/>
                      <v:path arrowok="t" o:connecttype="custom" o:connectlocs="249953,81869;255347,94615;259269,107361;262211,120598;263682,133834;263682,147071;262702,160307;260250,173543;256818,186289;251914,198545;246030,210311;239165,221096;231320,231391;222493,240705;212687,249039;201899,256393;190621,262276;178853,267178;166594,270610;153845,273061;141096,274041;128347,273551;115598,272081;102850,269139;90591,264727;78332,259334;66564,251981;55777,244137;45479,235313;36163,225508;27827,214723;20472,203448;14097,191682;8703,178936;4781,166190;1839,152953;368,139717;368,126481;1348,113244;3800,100008;7232,87262;12136,75006;18020,63240;24885,52455;32730,42160;41557,32846;51364,24512;62151,17158;73919,11766;85688,6863;97946,3432;110695,980;123444,0;136193,490;148942,1961;161691,4902;173949,9314;186208,14707;197486,21570;208274,29414;218571,38238;227887,48043;236223,58828;243578,70104;249953,81869;249953,81869" o:connectangles="0,0,0,0,0,0,0,0,0,0,0,0,0,0,0,0,0,0,0,0,0,0,0,0,0,0,0,0,0,0,0,0,0,0,0,0,0,0,0,0,0,0,0,0,0,0,0,0,0,0,0,0,0,0,0,0,0,0,0,0,0,0,0,0,0,0"/>
                    </v:shape>
                    <v:shape id="Prostoročno: oblika 73" o:spid="_x0000_s1036" style="position:absolute;left:25249;top:58;width:2640;height:2741;visibility:visible;mso-wrap-style:square;v-text-anchor:middle" coordsize="264050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" path="m249953,81869v1961,3922,3432,8334,5394,12746c256818,99028,258289,102949,259269,107361v981,4413,1962,8825,2942,13237c262702,125010,263192,129422,263682,133834v491,4412,491,8824,,13237c263682,151483,263192,155895,262702,160307v-491,4412,-1471,8824,-2452,13236c259269,177955,258289,181877,256818,186289v-1471,4412,-2943,8334,-4904,12256c249953,202467,247991,206389,246030,210311v-1961,3922,-4413,7353,-6865,10785c236713,224528,233771,227959,231320,231391v-2942,3432,-5884,6373,-8827,9314c219551,243647,216119,246588,212687,249039v-3433,2452,-6865,4903,-10788,7354c198467,258354,194544,260805,190621,262276v-3923,1961,-7845,3431,-11768,4902c174930,268649,170517,269629,166594,270610v-3922,980,-8335,1961,-12749,2451c149432,273551,145509,274041,141096,274041v-4413,,-8826,,-12749,-490c123934,273061,119521,272571,115598,272081v-4413,-981,-8335,-1961,-12748,-2942c98436,268159,94514,266688,90591,264727v-3923,-1471,-8336,-3432,-12259,-5393c73919,256883,69996,254432,66564,251981v-3923,-2451,-7355,-4902,-10787,-7844c52344,241196,48912,238254,45479,235313v-3432,-2942,-6374,-6373,-9316,-9805c33221,222077,30279,218645,27827,214723v-2452,-3432,-4904,-7354,-7355,-11275c18020,199526,16059,195604,14097,191682v-1961,-3922,-3432,-8334,-5394,-12746c7232,174524,5762,170602,4781,166190,3800,161778,2819,157365,1839,152953,1348,148541,858,144129,368,139717v-491,-4412,-491,-8824,,-13236c368,122069,858,117656,1348,113244v491,-4412,1471,-8824,2452,-13236c4781,95596,5762,91674,7232,87262v1471,-4412,2943,-8334,4904,-12256c14097,71084,16059,67162,18020,63240v1962,-3431,4413,-7353,6865,-10785c27337,49024,30279,45592,32730,42160v2943,-3431,5884,-6373,8827,-9314c44499,29904,47931,26963,51364,24512v3432,-2451,6864,-4903,10787,-7354c66074,15688,69996,13727,73919,11766,77842,9805,81765,8334,85688,6863,89610,5393,94023,4412,97946,3432v3923,-981,8336,-1961,12749,-2452c115108,490,119031,,123444,v4413,,8826,,12749,490c140606,980,145019,1471,148942,1961v4413,980,8336,1961,12749,2941c166104,5883,170027,7354,173949,9314v3923,1471,8336,3432,12259,5393c190131,16668,194054,19119,197486,21570v3923,2452,7355,4903,10788,7844c211706,32356,215138,35297,218571,38238v3432,2942,6374,6373,9316,9805c230829,51475,233771,54906,236223,58828v2452,3432,4904,7354,7355,11276c246030,74026,248482,77947,249953,81869r,xe" filled="f" stroked="f" strokeweight=".34042mm">
                      <v:stroke endcap="round"/>
                      <v:path arrowok="t" o:connecttype="custom" o:connectlocs="249953,81869;255347,94615;259269,107361;262211,120598;263682,133834;263682,147071;262702,160307;260250,173543;256818,186289;251914,198545;246030,210311;239165,221096;231320,231391;222493,240705;212687,249039;201899,256393;190621,262276;178853,267178;166594,270610;153845,273061;141096,274041;128347,273551;115598,272081;102850,269139;90591,264727;78332,259334;66564,251981;55777,244137;45479,235313;36163,225508;27827,214723;20472,203448;14097,191682;8703,178936;4781,166190;1839,152953;368,139717;368,126481;1348,113244;3800,100008;7232,87262;12136,75006;18020,63240;24885,52455;32730,42160;41557,32846;51364,24512;62151,17158;73919,11766;85688,6863;97946,3432;110695,980;123444,0;136193,490;148942,1961;161691,4902;173949,9314;186208,14707;197486,21570;208274,29414;218571,38238;227887,48043;236223,58828;243578,70104;249953,81869;249953,81869" o:connectangles="0,0,0,0,0,0,0,0,0,0,0,0,0,0,0,0,0,0,0,0,0,0,0,0,0,0,0,0,0,0,0,0,0,0,0,0,0,0,0,0,0,0,0,0,0,0,0,0,0,0,0,0,0,0,0,0,0,0,0,0,0,0,0,0,0,0"/>
                    </v:shape>
                    <v:shape id="Prostoročno: oblika 74" o:spid="_x0000_s1037" style="position:absolute;left:1583;top:16295;width:4840;height:5010;visibility:visible;mso-wrap-style:square;v-text-anchor:middle" coordsize="483969,50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" path="m458962,149522v3432,7353,6865,15197,9316,23041c471221,180406,473672,188250,475634,196094v1961,7844,3922,16178,4903,24021c482008,228450,482989,236293,483479,244627v490,8334,490,16178,490,24512c483479,277473,482989,285317,482008,293651v-981,7844,-2452,16178,-4413,24021c475634,325516,473672,333360,471221,341204v-2452,7843,-5394,15197,-8827,22550c458962,371108,455530,377971,451607,385325v-3923,6863,-8336,13726,-12749,20099c434445,411797,429541,418171,424147,424053v-5393,5883,-10787,11766,-16671,16668c401592,446114,395708,451016,389333,455919v-6374,4902,-12749,9314,-19614,13236c362855,473077,355990,476999,349125,479940v-6865,3432,-14220,6373,-21575,8824c320195,491215,312839,493667,304994,495137v-7846,1961,-15201,2942,-23046,3922c274102,500040,266257,500530,258411,501020v-7845,,-15691,,-23536,-490c227029,500040,219184,499059,211338,497589v-7845,-1471,-15691,-3432,-23536,-5393c179956,489745,172601,487294,165246,484352v-7355,-2941,-14710,-6373,-22066,-9805c135825,470136,128470,466214,121605,461801v-6865,-4412,-13729,-9314,-20104,-14216c95127,442682,88752,437290,82868,431407,76984,425524,71100,419641,65706,413758,60312,407385,55409,401012,50505,394149,45602,387286,41189,380422,36776,373559,32363,366206,28930,358852,25008,351499v-3433,-7354,-6865,-15198,-9317,-23042c12749,320614,10297,312770,8336,304926,6374,297082,4413,288748,3432,280905,1961,272571,981,264727,490,256393,,248059,,240215,,231881v490,-8334,981,-16178,1961,-24512c2942,199526,4413,191192,6374,183348v1962,-7844,3923,-15688,6375,-23531c15201,151973,18143,144619,21575,137266v3433,-7354,6865,-14217,10788,-21571c36285,108832,40699,101969,45112,95596,49525,89223,54428,82850,59822,76967,65216,71084,70610,65201,76494,60299,82378,54906,88262,50004,94636,45102v6375,-4903,12749,-9315,19614,-13237c121115,27943,127980,24021,134845,21080v6864,-3432,14220,-6373,21575,-8824c163775,9805,171130,7353,178976,5883v7845,-1961,15200,-2942,23046,-3922c209867,980,217713,490,225558,v7846,,15691,,23537,490c256940,980,264786,1961,272631,3432v7846,1470,15691,3431,23537,5392c304013,11275,311368,13727,318724,16668v7355,2941,14710,6373,22065,9805c348144,30395,355009,34316,361874,38728v6865,4413,13729,9315,20104,14217c388352,57848,394727,63240,400611,69123v5884,5883,11768,11766,17162,17648c423167,93145,428070,99518,432974,106381v4903,6863,9316,13726,13729,20590c451607,134815,455039,141678,458962,149522r,xe" filled="f" stroked="f" strokeweight="1.3616mm">
                      <v:stroke joinstyle="miter"/>
                      <v:path arrowok="t" o:connecttype="custom" o:connectlocs="458962,149522;468278,172563;475634,196094;480537,220115;483479,244627;483969,269139;482008,293651;477595,317672;471221,341204;462394,363754;451607,385325;438858,405424;424147,424053;407476,440721;389333,455919;369719,469155;349125,479940;327550,488764;304994,495137;281948,499059;258411,501020;234875,500530;211338,497589;187802,492196;165246,484352;143180,474547;121605,461801;101501,447585;82868,431407;65706,413758;50505,394149;36776,373559;25008,351499;15691,328457;8336,304926;3432,280905;490,256393;0,231881;1961,207369;6374,183348;12749,159817;21575,137266;32363,115695;45112,95596;59822,76967;76494,60299;94636,45102;114250,31865;134845,21080;156420,12256;178976,5883;202022,1961;225558,0;249095,490;272631,3432;296168,8824;318724,16668;340789,26473;361874,38728;381978,52945;400611,69123;417773,86771;432974,106381;446703,126971;458962,149522;458962,149522" o:connectangles="0,0,0,0,0,0,0,0,0,0,0,0,0,0,0,0,0,0,0,0,0,0,0,0,0,0,0,0,0,0,0,0,0,0,0,0,0,0,0,0,0,0,0,0,0,0,0,0,0,0,0,0,0,0,0,0,0,0,0,0,0,0,0,0,0,0"/>
                    </v:shape>
                    <v:shape id="Prostoročno: oblika 75" o:spid="_x0000_s1038" style="position:absolute;left:1583;top:16295;width:4840;height:5010;visibility:visible;mso-wrap-style:square;v-text-anchor:middle" coordsize="483969,50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" path="m458962,149522v3432,7353,6865,15197,9316,23041c471221,180406,473672,188250,475634,196094v1961,7844,3922,16178,4903,24021c482008,228450,482989,236293,483479,244627v490,8334,490,16178,490,24512c483479,277473,482989,285317,482008,293651v-981,7844,-2452,16178,-4413,24021c475634,325516,473672,333360,471221,341204v-2452,7843,-5394,15197,-8827,22550c458962,371108,455530,377971,451607,385325v-3923,6863,-8336,13726,-12749,20099c434445,411797,429541,418171,424147,424053v-5393,5883,-10787,11766,-16671,16668c401592,446114,395708,451016,389333,455919v-6374,4902,-12749,9314,-19614,13236c362855,473077,355990,476999,349125,479940v-6865,3432,-14220,6373,-21575,8824c320195,491215,312839,493667,304994,495137v-7846,1961,-15201,2942,-23046,3922c274102,500040,266257,500530,258411,501020v-7845,,-15691,,-23536,-490c227029,500040,219184,499059,211338,497589v-7845,-1471,-15691,-3432,-23536,-5393c179956,489745,172601,487294,165246,484352v-7355,-2941,-14710,-6373,-22066,-9805c135825,470136,128470,466214,121605,461801v-6865,-4412,-13729,-9314,-20104,-14216c95127,442682,88752,437290,82868,431407,76984,425524,71100,419641,65706,413758,60312,407385,55409,401012,50505,394149,45602,387286,41189,380422,36776,373559,32363,366206,28930,358852,25008,351499v-3433,-7354,-6865,-15198,-9317,-23042c12749,320614,10297,312770,8336,304926,6374,297082,4413,288748,3432,280905,1961,272571,981,264727,490,256393,,248059,,240215,,231881v490,-8334,981,-16178,1961,-24512c2942,199526,4413,191192,6374,183348v1962,-7844,3923,-15688,6375,-23531c15201,151973,18143,144619,21575,137266v3433,-7354,6865,-14217,10788,-21571c36285,108832,40699,101969,45112,95596,49525,89223,54428,82850,59822,76967,65216,71084,70610,65201,76494,60299,82378,54906,88262,50004,94636,45102v6375,-4903,12749,-9315,19614,-13237c121115,27943,127980,24021,134845,21080v6864,-3432,14220,-6373,21575,-8824c163775,9805,171130,7353,178976,5883v7845,-1961,15200,-2942,23046,-3922c209867,980,217713,490,225558,v7846,,15691,,23537,490c256940,980,264786,1961,272631,3432v7846,1470,15691,3431,23537,5392c304013,11275,311368,13727,318724,16668v7355,2941,14710,6373,22065,9805c348144,30395,355009,34316,361874,38728v6865,4413,13729,9315,20104,14217c388352,57848,394727,63240,400611,69123v5884,5883,11768,11766,17162,17648c423167,93145,428070,99518,432974,106381v4903,6863,9316,13726,13729,20590c451607,134815,455039,141678,458962,149522r,xe" filled="f" stroked="f" strokeweight=".34042mm">
                      <v:stroke endcap="round"/>
                      <v:path arrowok="t" o:connecttype="custom" o:connectlocs="458962,149522;468278,172563;475634,196094;480537,220115;483479,244627;483969,269139;482008,293651;477595,317672;471221,341204;462394,363754;451607,385325;438858,405424;424147,424053;407476,440721;389333,455919;369719,469155;349125,479940;327550,488764;304994,495137;281948,499059;258411,501020;234875,500530;211338,497589;187802,492196;165246,484352;143180,474547;121605,461801;101501,447585;82868,431407;65706,413758;50505,394149;36776,373559;25008,351499;15691,328457;8336,304926;3432,280905;490,256393;0,231881;1961,207369;6374,183348;12749,159817;21575,137266;32363,115695;45112,95596;59822,76967;76494,60299;94636,45102;114250,31865;134845,21080;156420,12256;178976,5883;202022,1961;225558,0;249095,490;272631,3432;296168,8824;318724,16668;340789,26473;361874,38728;381978,52945;400611,69123;417773,86771;432974,106381;446703,126971;458962,149522;458962,149522" o:connectangles="0,0,0,0,0,0,0,0,0,0,0,0,0,0,0,0,0,0,0,0,0,0,0,0,0,0,0,0,0,0,0,0,0,0,0,0,0,0,0,0,0,0,0,0,0,0,0,0,0,0,0,0,0,0,0,0,0,0,0,0,0,0,0,0,0,0"/>
                    </v:shape>
                    <v:shape id="Prostoročno: oblika 76" o:spid="_x0000_s1039" style="position:absolute;left:9474;top:15535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" path="m249462,81869v1962,3922,3433,8334,5394,12746c256327,99027,257798,102949,258779,107362v981,4412,1961,8824,2942,13236c262211,125010,262702,129422,263192,133834v490,4412,490,8824,,13236c263192,151483,262702,155895,262211,160307v-490,4412,-1471,8824,-2451,13236c258779,177955,257798,181877,256327,186289v-1471,4413,-2942,8334,-4903,12256c249462,202467,247501,206389,245540,210311v-1962,3922,-4413,7353,-6865,10785c236223,224528,233281,227959,230829,231391v-2942,3432,-5884,6373,-8826,9314c219061,243647,215629,246588,212196,249039v-3432,2452,-6864,4903,-10787,7354c197976,258354,194054,260805,190131,262276v-3923,1961,-7846,3431,-11768,4902c174440,268649,170027,269629,166104,270610v-3923,980,-8336,1961,-12749,2451c148942,273551,145019,274041,140606,274041v-4413,,-8826,,-12749,-490c123444,273061,119031,272571,115108,272081v-4413,-981,-8336,-1961,-12749,-2942c97946,268159,94023,266688,90101,264727v-3923,-1471,-8336,-3432,-12259,-5393c73919,257373,69997,254922,66564,252471v-3923,-2451,-7355,-4902,-10787,-7844c52344,241686,48912,238745,45479,235803v-3432,-2941,-6374,-6373,-9316,-9805c33221,222567,30279,219135,27827,215213v-2452,-3432,-4903,-7353,-7355,-11275c18020,200016,16059,196094,14097,192172v-1961,-3922,-3432,-8334,-5393,-12746c7233,175014,5762,171092,4781,166680,3800,162268,2819,157856,1839,153444,1348,149031,858,144619,368,140207v-491,-4412,-491,-8824,,-13236c368,122559,858,118147,1348,113734v491,-4412,1471,-8824,2452,-13236c4781,96086,5762,92164,7233,87752v1471,-4412,2942,-8334,4903,-12256c14097,71574,16059,67652,18020,63731v1962,-3922,4413,-7354,6865,-10786c27337,49514,30279,46082,32730,42650v2942,-3431,5885,-6373,8827,-9314c44499,30395,47931,27453,51364,25002v3432,-2451,6864,-4902,10787,-7354c65584,15687,69506,13236,73429,11766,77352,9805,81274,8334,85197,6863,89120,5393,93533,4412,97456,3432v3923,-981,8336,-1961,12749,-2452c114618,490,118541,,122954,v4413,,8826,,12749,490c140116,980,144529,1471,148452,1961v4413,980,8336,1961,12749,2941c165614,5883,169536,7354,173459,9314v3923,1471,8336,3432,12259,5393c189641,16668,193563,19119,196996,21570v3922,2452,7355,4903,10787,7844c211216,32355,214648,35297,218080,38238v3433,2942,6375,6373,9317,9805c230339,51475,233281,54906,235733,58828v2452,3432,4903,7354,7355,11276c245540,74026,247501,77947,249462,81869r,xe" filled="f" stroked="f" strokeweight="1.3616mm">
                      <v:stroke joinstyle="miter"/>
                      <v:path arrowok="t" o:connecttype="custom" o:connectlocs="249462,81869;254856,94615;258779,107362;261721,120598;263192,133834;263192,147070;262211,160307;259760,173543;256327,186289;251424,198545;245540,210311;238675,221096;230829,231391;222003,240705;212196,249039;201409,256393;190131,262276;178363,267178;166104,270610;153355,273061;140606,274041;127857,273551;115108,272081;102359,269139;90101,264727;77842,259334;66564,252471;55777,244627;45479,235803;36163,225998;27827,215213;20472,203938;14097,192172;8704,179426;4781,166680;1839,153444;368,140207;368,126971;1348,113734;3800,100498;7233,87752;12136,75496;18020,63731;24885,52945;32730,42650;41557,33336;51364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77" o:spid="_x0000_s1040" style="position:absolute;left:9474;top:15535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" path="m249462,81869v1962,3922,3433,8334,5394,12746c256327,99027,257798,102949,258779,107362v981,4412,1961,8824,2942,13236c262211,125010,262702,129422,263192,133834v490,4412,490,8824,,13236c263192,151483,262702,155895,262211,160307v-490,4412,-1471,8824,-2451,13236c258779,177955,257798,181877,256327,186289v-1471,4413,-2942,8334,-4903,12256c249462,202467,247501,206389,245540,210311v-1962,3922,-4413,7353,-6865,10785c236223,224528,233281,227959,230829,231391v-2942,3432,-5884,6373,-8826,9314c219061,243647,215629,246588,212196,249039v-3432,2452,-6864,4903,-10787,7354c197976,258354,194054,260805,190131,262276v-3923,1961,-7846,3431,-11768,4902c174440,268649,170027,269629,166104,270610v-3923,980,-8336,1961,-12749,2451c148942,273551,145019,274041,140606,274041v-4413,,-8826,,-12749,-490c123444,273061,119031,272571,115108,272081v-4413,-981,-8336,-1961,-12749,-2942c97946,268159,94023,266688,90101,264727v-3923,-1471,-8336,-3432,-12259,-5393c73919,257373,69997,254922,66564,252471v-3923,-2451,-7355,-4902,-10787,-7844c52344,241686,48912,238745,45479,235803v-3432,-2941,-6374,-6373,-9316,-9805c33221,222567,30279,219135,27827,215213v-2452,-3432,-4903,-7353,-7355,-11275c18020,200016,16059,196094,14097,192172v-1961,-3922,-3432,-8334,-5393,-12746c7233,175014,5762,171092,4781,166680,3800,162268,2819,157856,1839,153444,1348,149031,858,144619,368,140207v-491,-4412,-491,-8824,,-13236c368,122559,858,118147,1348,113734v491,-4412,1471,-8824,2452,-13236c4781,96086,5762,92164,7233,87752v1471,-4412,2942,-8334,4903,-12256c14097,71574,16059,67652,18020,63731v1962,-3922,4413,-7354,6865,-10786c27337,49514,30279,46082,32730,42650v2942,-3431,5885,-6373,8827,-9314c44499,30395,47931,27453,51364,25002v3432,-2451,6864,-4902,10787,-7354c65584,15687,69506,13236,73429,11766,77352,9805,81274,8334,85197,6863,89120,5393,93533,4412,97456,3432v3923,-981,8336,-1961,12749,-2452c114618,490,118541,,122954,v4413,,8826,,12749,490c140116,980,144529,1471,148452,1961v4413,980,8336,1961,12749,2941c165614,5883,169536,7354,173459,9314v3923,1471,8336,3432,12259,5393c189641,16668,193563,19119,196996,21570v3922,2452,7355,4903,10787,7844c211216,32355,214648,35297,218080,38238v3433,2942,6375,6373,9317,9805c230339,51475,233281,54906,235733,58828v2452,3432,4903,7354,7355,11276c245540,74026,247501,77947,249462,81869r,xe" filled="f" stroked="f" strokeweight=".34042mm">
                      <v:stroke endcap="round"/>
                      <v:path arrowok="t" o:connecttype="custom" o:connectlocs="249462,81869;254856,94615;258779,107362;261721,120598;263192,133834;263192,147070;262211,160307;259760,173543;256327,186289;251424,198545;245540,210311;238675,221096;230829,231391;222003,240705;212196,249039;201409,256393;190131,262276;178363,267178;166104,270610;153355,273061;140606,274041;127857,273551;115108,272081;102359,269139;90101,264727;77842,259334;66564,252471;55777,244627;45479,235803;36163,225998;27827,215213;20472,203938;14097,192172;8704,179426;4781,166680;1839,153444;368,140207;368,126971;1348,113734;3800,100498;7233,87752;12136,75496;18020,63731;24885,52945;32730,42650;41557,33336;51364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78" o:spid="_x0000_s1041" style="position:absolute;left:15156;top:12515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" path="m458471,149031v3433,7354,6865,15198,9317,23042c470730,179916,473182,187760,475143,195604v1962,7844,3923,16178,4904,24021c481518,227959,482498,235803,482989,244137v490,8334,490,16178,490,24512c482989,276983,482498,284827,481518,293161v-981,7843,-2452,16177,-4413,24021c475143,325026,473182,332870,470730,340713v-2452,7844,-5394,15198,-8826,22551c458471,370618,455039,377481,451116,384835v-3922,6863,-8336,13726,-12749,20099c433954,411307,429051,417680,423657,423563v-5394,5883,-10787,11766,-16672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6,,-15691,,-23537,-490c226539,499550,218693,498569,210848,497098v-7846,-1470,-15691,-3431,-23537,-5392c179466,489255,172111,486803,164756,483862v-7356,-2941,-14711,-6373,-22066,-9805c135335,470135,128470,466214,121605,461802v-6865,-4413,-13729,-9315,-20104,-14217c95127,442682,88752,437290,82868,431407,76984,425524,71100,419641,65706,413758,60312,407385,55409,401012,50505,394149,45602,387286,41189,380422,36776,373559,32363,366206,28930,358852,25008,351499v-3433,-7354,-6865,-15198,-9317,-23042c12749,320614,10297,312770,8336,304926,6375,297082,4413,288748,3432,280905,1961,272571,981,264727,490,256393,,248059,,240215,,231881v490,-8334,981,-16178,1961,-24512c2942,199526,4413,191192,6375,183348v1961,-7844,3922,-15688,6374,-23531c15201,151973,18143,144619,21575,137266v3433,-7354,6865,-14217,10788,-21571c36285,108832,40699,101969,45112,95596,49525,89223,54428,82850,59822,76967,65216,71084,70609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3145,428070,99518,432974,106381v4903,6863,9316,13727,13729,20590c451116,134324,455039,141678,458471,149031r,xe" filled="f" stroked="f" strokeweight="1.3616mm">
                      <v:stroke joinstyle="miter"/>
                      <v:path arrowok="t" o:connecttype="custom" o:connectlocs="458471,149031;467788,172073;475143,195604;480047,219625;482989,244137;483479,268649;481518,293161;477105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7;8336,304926;3432,280905;490,256393;0,231881;1961,207369;6375,183348;12749,159817;21575,137266;32363,115695;45112,95596;59822,76967;76494,60299;94636,45102;114250,31865;134845,21080;156420,12256;178976,5883;202022,1961;225558,0;249095,490;272631,3432;296168,8824;318724,16668;340789,26473;361874,38729;381978,52945;400611,69123;417773,86772;432974,106381;446703,126971;458471,149031;458471,149031" o:connectangles="0,0,0,0,0,0,0,0,0,0,0,0,0,0,0,0,0,0,0,0,0,0,0,0,0,0,0,0,0,0,0,0,0,0,0,0,0,0,0,0,0,0,0,0,0,0,0,0,0,0,0,0,0,0,0,0,0,0,0,0,0,0,0,0,0,0"/>
                    </v:shape>
                    <v:shape id="Prostoročno: oblika 79" o:spid="_x0000_s1042" style="position:absolute;left:15156;top:12515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" path="m458471,149031v3433,7354,6865,15198,9317,23042c470730,179916,473182,187760,475143,195604v1962,7844,3923,16178,4904,24021c481027,227469,482498,235803,482989,244137v490,8334,490,16178,490,24512c482989,276983,482498,284827,481518,293161v-981,7843,-2452,16177,-4413,24021c475143,325026,473182,332870,470730,340713v-2452,7844,-5394,15198,-8826,22551c458471,370618,455039,377481,451116,384835v-3922,6863,-8336,13726,-12749,20099c433954,411307,429051,417680,423657,423563v-5394,5883,-10787,11766,-16672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6,,-15691,,-23537,-490c226539,499550,218693,498569,210848,497098v-7846,-1470,-15691,-3431,-23537,-5392c179466,489255,172111,486803,164756,483862v-7356,-2941,-14711,-6373,-22066,-9805c135335,470135,128470,466214,121605,461802v-6865,-4413,-13729,-9315,-20104,-14217c95127,442682,88752,437290,82868,431407,76984,425524,71100,419641,65706,413758,60312,407385,55409,401012,50505,394149,45602,387286,41189,380422,36776,373559,32363,366206,28930,358852,25008,351499v-3433,-7354,-6865,-15198,-9317,-23042c12749,320614,10297,312770,8336,304926,6375,297082,4413,288748,3432,280905,1961,272571,981,264727,490,256393,,248059,,240215,,231881v490,-8334,981,-16178,1961,-24512c2942,199526,4413,191192,6375,183348v1961,-7844,3922,-15688,6374,-23531c15201,151973,18143,144619,21575,137266v3433,-7354,6865,-14217,10788,-21571c36285,108832,40699,101969,45112,95596,49525,89223,54428,82850,59822,76967,65216,71084,70609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3145,428070,99518,432974,106381v4903,6863,9316,13727,13729,20590c451116,134324,455039,141678,458471,149031r,xe" filled="f" stroked="f" strokeweight=".34042mm">
                      <v:stroke endcap="round"/>
                      <v:path arrowok="t" o:connecttype="custom" o:connectlocs="458471,149031;467788,172073;475143,195604;480047,219625;482989,244137;483479,268649;481518,293161;477105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7;8336,304926;3432,280905;490,256393;0,231881;1961,207369;6375,183348;12749,159817;21575,137266;32363,115695;45112,95596;59822,76967;76494,60299;94636,45102;114250,31865;134845,21080;156420,12256;178976,5883;202022,1961;225558,0;249095,490;272631,3432;296168,8824;318724,16668;340789,26473;361874,38729;381978,52945;400611,69123;417773,86772;432974,106381;446703,126971;458471,149031;458471,149031" o:connectangles="0,0,0,0,0,0,0,0,0,0,0,0,0,0,0,0,0,0,0,0,0,0,0,0,0,0,0,0,0,0,0,0,0,0,0,0,0,0,0,0,0,0,0,0,0,0,0,0,0,0,0,0,0,0,0,0,0,0,0,0,0,0,0,0,0,0"/>
                    </v:shape>
                    <v:shape id="Prostoročno: oblika 80" o:spid="_x0000_s1043" style="position:absolute;left:22071;top:9667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" path="m249462,81869v1962,3922,3433,8334,5394,12746c256327,99028,257798,102949,258779,107362v981,4412,1962,8824,2942,13236c262702,125010,262702,129422,263192,133834v490,4412,490,8824,,13237c263192,151483,262702,155895,262212,160307v-491,4412,-1471,8824,-2452,13236c258779,177955,257798,181877,256327,186289v-1471,4413,-2942,8334,-4903,12256c249462,202467,247501,206389,245540,210311v-1962,3922,-4413,7353,-6865,10785c236223,224528,233281,227959,230830,231391v-2943,3432,-5885,6373,-8827,9314c219061,243647,215629,246588,212196,249039v-3432,2452,-6864,4903,-10787,7354c197976,258354,194054,260805,190131,262276v-3923,1961,-7846,3431,-11768,4902c174440,268649,170027,269629,166104,270610v-4413,980,-8336,1961,-12749,2451c148942,273551,145019,274041,140606,274041v-4413,,-8826,,-12749,-490c123444,273061,119031,272571,115108,272081v-4413,-981,-8336,-1961,-12749,-2942c97946,268159,94024,266688,90101,264727v-3923,-1471,-8336,-3432,-12259,-5393c73919,257373,69997,254922,66564,252471v-3922,-2451,-7355,-4902,-10787,-7844c52344,241686,48912,238745,45479,235803v-3432,-2941,-6374,-6373,-9316,-9805c33221,222567,30279,219135,27827,215213v-2452,-3431,-4903,-7353,-7355,-11275c18020,200016,16059,196094,14097,192172v-1961,-3922,-3432,-8334,-5393,-12746c6742,175014,5762,171092,4781,166680,3800,162268,2820,157856,1839,153444,1349,149032,858,144619,368,140207v-491,-4412,-491,-8824,,-13236c368,122559,858,118147,1349,113735v490,-4412,1471,-8825,2451,-13237c4781,96086,5762,92164,7233,87752v1471,-4412,2942,-8334,4903,-12256c14097,71574,16059,67653,18020,63731v1961,-3922,4413,-7354,6865,-10786c27337,49514,30279,46082,32731,42650v2942,-3431,5884,-6373,8826,-9314c44499,30395,47931,27453,51364,25002v3432,-2451,6864,-4902,10787,-7354c65583,15688,69506,13236,73429,11766,77352,9805,81274,8334,85197,6863,89120,5393,93533,4412,97456,3432v3923,-981,8336,-1961,12749,-2452c114618,490,118541,,122954,v4413,,8826,,12749,490c140116,980,144529,1471,148452,1961v4413,980,8335,1961,12749,2941c165614,5883,169537,7354,173459,9314v3923,1471,8336,3432,12259,5393c189641,16668,193563,19119,196996,21570v3923,2452,7355,4903,10787,7844c211216,32356,214648,35297,218080,38238v3433,2942,6375,6373,9317,9805c230339,51475,233281,54906,235733,58828v2452,3432,4903,7354,7355,11276c245540,74026,247501,77947,249462,81869r,xe" filled="f" stroked="f" strokeweight="1.3616mm">
                      <v:stroke joinstyle="miter"/>
                      <v:path arrowok="t" o:connecttype="custom" o:connectlocs="249462,81869;254856,94615;258779,107362;261721,120598;263192,133834;263192,147071;262212,160307;259760,173543;256327,186289;251424,198545;245540,210311;238675,221096;230830,231391;222003,240705;212196,249039;201409,256393;190131,262276;178363,267178;166104,270610;153355,273061;140606,274041;127857,273551;115108,272081;102359,269139;90101,264727;77842,259334;66564,252471;55777,244627;45479,235803;36163,225998;27827,215213;20472,203938;14097,192172;8704,179426;4781,166680;1839,153444;368,140207;368,126971;1349,113735;3800,100498;7233,87752;12136,75496;18020,63731;24885,52945;32731,42650;41557,33336;51364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81" o:spid="_x0000_s1044" style="position:absolute;left:22071;top:9667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" path="m249462,81869v1962,3922,3433,8334,5394,12746c256327,99028,257798,102949,258779,107362v981,4412,1962,8824,2942,13236c262212,125010,262702,129422,263192,133834v490,4412,490,8824,,13237c263192,151483,262702,155895,262212,160307v-491,4412,-1471,8824,-2452,13236c258779,177955,257798,181877,256327,186289v-1471,4413,-2942,8334,-4903,12256c249462,202467,247501,206389,245540,210311v-1962,3922,-4413,7353,-6865,10785c236223,224528,233281,227959,230830,231391v-2943,3432,-5885,6373,-8827,9314c219061,243647,215629,246588,212196,249039v-3432,2452,-6864,4903,-10787,7354c197976,258354,194054,260805,190131,262276v-3923,1961,-7846,3431,-11768,4902c174440,268649,170027,269629,166104,270610v-3923,980,-8336,1961,-12749,2451c148942,273551,145019,274041,140606,274041v-4413,,-8826,,-12749,-490c123444,273061,119031,272571,115108,272081v-4413,-981,-8336,-1961,-12749,-2942c97946,268159,94024,266688,90101,264727v-3923,-1471,-8336,-3432,-12259,-5393c73919,257373,69997,254922,66564,252471v-3922,-2451,-7355,-4902,-10787,-7844c52344,241686,48912,238745,45479,235803v-3432,-2941,-6374,-6373,-9316,-9805c33221,222567,30279,219135,27827,215213v-2452,-3431,-4903,-7353,-7355,-11275c18020,200016,16059,196094,14097,192172v-1961,-3922,-3432,-8334,-5393,-12746c7233,175014,5762,171092,4781,166680,3800,162268,2820,157856,1839,153444,1349,149032,858,144619,368,140207v-491,-4412,-491,-8824,,-13236c368,122559,858,118147,1349,113735v490,-4412,1471,-8825,2451,-13237c4781,96086,5762,92164,7233,87752v1471,-4412,2942,-8334,4903,-12256c14097,71574,16059,67653,18020,63731v1961,-3922,4413,-7354,6865,-10786c27337,49514,30279,46082,32731,42650v2942,-3431,5884,-6373,8826,-9314c44499,30395,47931,27453,51364,25002v3432,-2451,6864,-4902,10787,-7354c65583,15688,69506,13236,73429,11766,77352,9805,81274,8334,85197,6863,89120,5393,93533,4412,97456,3432v3923,-981,8336,-1961,12749,-2452c114618,490,118541,,122954,v4413,,8826,,12749,490c140116,980,144529,1471,148452,1961v4413,980,8335,1961,12749,2941c165614,5883,169537,7354,173459,9314v3923,1471,8336,3432,12259,5393c189641,16668,193563,19119,196996,21570v3923,2452,7355,4903,10787,7844c211216,32356,214648,35297,218080,38238v3433,2942,6375,6373,9317,9805c230339,51475,233281,54906,235733,58828v2452,3432,4903,7354,7355,11276c245540,74026,247501,77947,249462,81869r,xe" filled="f" stroked="f" strokeweight=".34042mm">
                      <v:stroke endcap="round"/>
                      <v:path arrowok="t" o:connecttype="custom" o:connectlocs="249462,81869;254856,94615;258779,107362;261721,120598;263192,133834;263192,147071;262212,160307;259760,173543;256327,186289;251424,198545;245540,210311;238675,221096;230830,231391;222003,240705;212196,249039;201409,256393;190131,262276;178363,267178;166104,270610;153355,273061;140606,274041;127857,273551;115108,272081;102359,269139;90101,264727;77842,259334;66564,252471;55777,244627;45479,235803;36163,225998;27827,215213;20472,203938;14097,192172;8704,179426;4781,166680;1839,153444;368,140207;368,126971;1349,113735;3800,100498;7233,87752;12136,75496;18020,63731;24885,52945;32731,42650;41557,33336;51364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82" o:spid="_x0000_s1045" style="position:absolute;left:26777;top:4559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" path="m458471,149031v3433,7354,6865,15198,9317,23042c470730,179916,473182,187760,475143,195604v1961,7844,3923,16178,4904,24021c481518,227959,482498,235803,482989,244137v490,8334,490,16178,490,24512c482989,276983,482498,284827,481518,293161v-981,7843,-2452,16177,-4414,24021c475143,325026,473182,332870,470730,340713v-2451,7844,-5394,15198,-8826,22551c458471,370618,455039,377481,451116,384835v-3922,6863,-8336,13726,-12749,20099c433954,411307,429051,417680,423657,423563v-5394,5883,-10788,11766,-16672,16668c401101,44562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3,164756,483862v-7356,-2941,-14711,-6373,-22066,-9805c135335,470135,128470,466214,121605,461801v-6865,-4412,-13729,-9314,-20104,-14216c95127,442682,88752,437290,82868,431407,76984,425524,71100,419641,65706,413758,60312,407385,55409,401012,50505,394149,45602,387286,41189,380422,36776,373559,32363,366206,28930,358852,25007,351499v-3432,-7354,-6864,-15198,-9316,-23041c13239,320614,10297,312770,8336,304926,6375,297082,4413,288748,3432,280905,1961,272571,981,264727,490,256393,,248059,,240215,,231881v490,-8334,981,-16178,1961,-24512c2942,199526,4413,191192,6375,183348v1961,-7844,3922,-15688,6374,-23531c15201,151973,18143,144619,21575,137266v3432,-7354,6865,-14217,10788,-21571c36285,108832,40698,101969,45112,95596,49525,89223,54428,82850,59822,76967,65216,71084,70609,65201,76494,60299,82378,54906,88262,50004,94636,45102v6375,-4903,12749,-9315,19614,-13237c121115,27943,127980,24022,134845,21080v6864,-3432,14220,-6373,21575,-8824c163775,9805,171130,7354,178975,5883v7846,-1961,15201,-2942,23047,-3922c209867,980,217713,490,225558,v7846,,15691,,23537,490c256940,980,264786,1961,272631,3432v7846,1470,15691,3431,23537,5392c304013,11275,311368,13727,318724,16668v7355,2941,14710,6373,22065,9805c348635,30395,355499,34316,362364,38729v6865,4412,13730,9314,20104,14216c388843,57848,395217,63240,401101,69123v5884,5883,11768,11766,17162,17649c423657,93145,428560,99518,433464,106381v4903,6863,9316,13727,13730,20590c451116,134324,455039,141678,458471,149031r,xe" filled="f" stroked="f" strokeweight="1.3616mm">
                      <v:stroke joinstyle="miter"/>
                      <v:path arrowok="t" o:connecttype="custom" o:connectlocs="458471,149031;467788,172073;475143,195604;480047,219625;482989,244137;483479,268649;481518,293161;477104,317182;470730,340713;461904,363264;451116,384835;438367,404934;423657,423563;406985,440231;388843,455428;369229,468665;348635,479450;327059,488274;304504,494647;281457,498569;257921,500530;234384,500040;210848,497098;187311,491706;164756,483862;142690,474057;121605,461801;101501,447585;82868,431407;65706,413758;50505,394149;36776,373559;25007,351499;15691,328458;8336,304926;3432,280905;490,256393;0,231881;1961,207369;6375,183348;12749,159817;21575,137266;32363,115695;45112,95596;59822,76967;76494,60299;94636,45102;114250,31865;134845,21080;156420,12256;178975,5883;202022,1961;225558,0;249095,490;272631,3432;296168,8824;318724,16668;340789,26473;362364,38729;382468,52945;401101,69123;418263,86772;433464,106381;447194,126971;458471,149031;458471,149031" o:connectangles="0,0,0,0,0,0,0,0,0,0,0,0,0,0,0,0,0,0,0,0,0,0,0,0,0,0,0,0,0,0,0,0,0,0,0,0,0,0,0,0,0,0,0,0,0,0,0,0,0,0,0,0,0,0,0,0,0,0,0,0,0,0,0,0,0,0"/>
                    </v:shape>
                    <v:shape id="Prostoročno: oblika 83" o:spid="_x0000_s1046" style="position:absolute;left:26777;top:4559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" path="m458471,149031v3433,7354,6865,15198,9317,23042c470730,179916,473182,187760,475143,195604v1961,7844,3923,16178,4904,24021c481518,227959,482498,235803,482989,244137v490,8334,490,16178,490,24512c482989,276983,482498,284827,481518,293161v-981,7843,-2452,16177,-4414,24021c475143,325026,473182,332870,470730,340713v-2451,7844,-5394,15198,-8826,22551c458471,370618,455039,377481,451116,384835v-3922,6863,-8336,13726,-12749,20099c433954,411307,429051,417680,423657,423563v-5394,5883,-10788,11766,-16672,16668c401101,44562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3,164756,483862v-7356,-2941,-14711,-6373,-22066,-9805c135335,470135,128470,466214,121605,461801v-6865,-4412,-13729,-9314,-20104,-14216c95127,442682,88752,437290,82868,431407,76984,425524,71100,419641,65706,413758,60312,407385,55409,401012,50505,394149,45602,387286,41189,380422,36776,373559,32363,366206,28930,358852,25007,351499v-3432,-7354,-6864,-15198,-9316,-23041c12749,320614,10297,312770,8336,304926,6375,297082,4413,288748,3432,280905,1961,272571,981,264727,490,256393,,248059,,240215,,231881v490,-8334,981,-16178,1961,-24512c2942,199526,4413,191192,6375,183348v1961,-7844,3922,-15688,6374,-23531c15201,151973,18143,144619,21575,137266v3432,-7354,6865,-14217,10788,-21571c36285,108832,40698,101969,45112,95596,49525,89223,54428,82850,59822,76967,65216,71084,70609,65201,76494,60299,82378,54906,88262,50004,94636,45102v6375,-4903,12749,-9315,19614,-13237c121115,27943,127980,24022,134845,21080v6864,-3432,14220,-6373,21575,-8824c163775,9805,171130,7354,178975,5883v7846,-1961,15201,-2942,23047,-3922c209867,980,217713,490,225558,v7846,,15691,,23537,490c256940,980,264786,1961,272631,3432v7846,1470,15691,3431,23537,5392c304013,11275,311368,13727,318724,16668v7355,2941,14710,6373,22065,9805c348635,30395,355499,34316,362364,38729v6865,4412,13730,9314,20104,14216c388843,57848,395217,63240,401101,69123v5884,5883,11768,11766,17162,17649c423657,93145,428560,99518,433464,106381v4903,6863,9316,13727,13730,20590c451116,134324,455039,141678,458471,149031r,xe" filled="f" stroked="f" strokeweight=".34042mm">
                      <v:stroke endcap="round"/>
                      <v:path arrowok="t" o:connecttype="custom" o:connectlocs="458471,149031;467788,172073;475143,195604;480047,219625;482989,244137;483479,268649;481518,293161;477104,317182;470730,340713;461904,363264;451116,384835;438367,404934;423657,423563;406985,440231;388843,455428;369229,468665;348635,479450;327059,488274;304504,494647;281457,498569;257921,500530;234384,500040;210848,497098;187311,491706;164756,483862;142690,474057;121605,461801;101501,447585;82868,431407;65706,413758;50505,394149;36776,373559;25007,351499;15691,328458;8336,304926;3432,280905;490,256393;0,231881;1961,207369;6375,183348;12749,159817;21575,137266;32363,115695;45112,95596;59822,76967;76494,60299;94636,45102;114250,31865;134845,21080;156420,12256;178975,5883;202022,1961;225558,0;249095,490;272631,3432;296168,8824;318724,16668;340789,26473;362364,38729;382468,52945;401101,69123;418263,86772;433464,106381;447194,126971;458471,149031;458471,149031" o:connectangles="0,0,0,0,0,0,0,0,0,0,0,0,0,0,0,0,0,0,0,0,0,0,0,0,0,0,0,0,0,0,0,0,0,0,0,0,0,0,0,0,0,0,0,0,0,0,0,0,0,0,0,0,0,0,0,0,0,0,0,0,0,0,0,0,0,0"/>
                    </v:shape>
                    <v:shape id="Prostoročno: oblika 84" o:spid="_x0000_s1047" style="position:absolute;left:4094;top:22872;width:7030;height:7284;visibility:visible;mso-wrap-style:square;v-text-anchor:middle" coordsize="702984,728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" path="m666377,217366v4904,10786,9807,22061,13730,33336c684030,261978,687462,273744,690895,285019v2942,11766,5393,23531,7355,35297c700211,332081,701682,343847,702172,356103v981,11766,981,24022,491,35787c702172,403656,701192,415422,699721,427187v-1471,11766,-3433,23531,-6375,34807c690895,473269,687462,485035,684030,495820v-3923,11275,-7846,22061,-12749,32846c666377,539451,661474,549746,655590,559551v-5884,10294,-11768,19609,-18633,29414c630092,598279,623227,607594,615382,615928v-7356,8824,-15691,16668,-24027,24511c583019,648283,574193,655637,564876,662500v-9316,6863,-18633,13236,-28440,19119c526629,687502,516822,692895,506525,697797v-10297,4902,-21085,8824,-31382,12746c464356,714465,453568,717406,442290,719857v-11278,2452,-22556,4413,-33834,5883c397179,727211,385901,728191,374132,728191v-11278,491,-23046,,-34324,-980c328530,726231,316762,724760,305484,722799v-11278,-1961,-22556,-4902,-33833,-7844c260373,711523,249585,708092,238307,703680v-10787,-4412,-21575,-9315,-31872,-14707c196138,683580,185840,677697,175543,671324v-9807,-6373,-19614,-13236,-28930,-20590c137296,643381,128470,635537,119644,627203v-8826,-8334,-17162,-17158,-25008,-25983c86791,592396,79436,582592,72081,572787,65216,562982,58351,552687,52467,542392,46583,532097,40699,521312,35795,510527,30892,499742,25988,488466,22065,477191,18143,465916,14710,454150,11278,442875,8336,431109,5884,419343,3923,407578,1961,395812,490,384046,,371791,,360025,,348259,,336494,490,324728,1471,312962,2942,301197,4413,289431,6374,277665,9317,266390v2451,-11275,5884,-23041,9316,-33826c22556,221288,26479,210503,31382,199718v4903,-10785,9807,-21080,15691,-30885c52957,158538,58841,149224,65706,139419v6865,-9314,13730,-18629,21575,-26963c94636,103632,102972,95788,111308,87944v8336,-7843,17162,-15197,26479,-22060c147103,59021,156420,52647,166227,46765v9806,-5883,19613,-11276,29911,-16178c206435,25685,217222,21763,227520,17841v10787,-3922,21575,-6863,32853,-9315c271651,6075,282928,4114,294206,2643,305484,1173,316762,192,328530,192v11278,-490,23047,,34324,981c374132,2153,385901,3624,397179,5585v11277,1961,22555,4902,33833,7844c442290,16370,453078,20292,464356,24704v10787,4412,21575,9314,31872,14707c506525,44804,516822,50686,527120,57060v9807,6373,19613,13236,28930,20590c565366,85003,574193,92847,583019,101181v8826,8334,17162,17158,25007,25982c615872,135987,623227,145792,630582,155597v6865,9804,13730,20100,19614,30394c655590,195796,660984,206581,666377,217366r,xe" filled="f" stroked="f" strokeweight="1.3616mm">
                      <v:stroke joinstyle="miter"/>
                      <v:path arrowok="t" o:connecttype="custom" o:connectlocs="666377,217366;680107,250702;690895,285019;698250,320316;702172,356103;702663,391890;699721,427187;693346,461994;684030,495820;671281,528666;655590,559551;636957,588965;615382,615928;591355,640439;564876,662500;536436,681619;506525,697797;475143,710543;442290,719857;408456,725740;374132,728191;339808,727211;305484,722799;271651,714955;238307,703680;206435,688973;175543,671324;146613,650734;119644,627203;94636,601220;72081,572787;52467,542392;35795,510527;22065,477191;11278,442875;3923,407578;0,371791;0,336494;2942,301197;9317,266390;18633,232564;31382,199718;47073,168833;65706,139419;87281,112456;111308,87944;137787,65884;166227,46765;196138,30587;227520,17841;260373,8526;294206,2643;328530,192;362854,1173;397179,5585;431012,13429;464356,24704;496228,39411;527120,57060;556050,77650;583019,101181;608026,127163;630582,155597;650196,185991;666377,217366;666377,217366" o:connectangles="0,0,0,0,0,0,0,0,0,0,0,0,0,0,0,0,0,0,0,0,0,0,0,0,0,0,0,0,0,0,0,0,0,0,0,0,0,0,0,0,0,0,0,0,0,0,0,0,0,0,0,0,0,0,0,0,0,0,0,0,0,0,0,0,0,0"/>
                    </v:shape>
                    <v:shape id="Prostoročno: oblika 85" o:spid="_x0000_s1048" style="position:absolute;left:4094;top:22872;width:7030;height:7284;visibility:visible;mso-wrap-style:square;v-text-anchor:middle" coordsize="702984,728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" path="m666377,217366v4904,10786,9807,22061,13730,33336c684030,261978,687462,273744,690895,285019v2942,11766,5393,23531,7355,35297c700211,332081,701682,343847,702172,356103v981,11766,981,24022,491,35787c702172,403656,701192,415422,699721,427187v-1471,11766,-3433,23531,-6375,34807c690895,473269,687462,485035,684030,495820v-3923,11275,-7846,22061,-12749,32846c666377,539451,661474,549746,655590,559551v-5884,10294,-11768,19609,-18633,29414c630092,598279,623227,607594,615382,615928v-7356,8824,-15691,16668,-24027,24511c583019,648283,574193,655637,564876,662500v-9316,6863,-18633,13236,-28440,19119c526629,687502,516822,692895,506525,697797v-10297,4902,-21085,8824,-31382,12746c464356,714465,453568,717406,442290,719857v-11278,2452,-22556,4413,-33834,5883c397179,727211,385901,728191,374132,728191v-11278,491,-23046,,-34324,-980c328530,726231,316762,724760,305484,722799v-11278,-1961,-22556,-4902,-33833,-7844c260373,711523,249585,708092,238307,703680v-10787,-4412,-21575,-9315,-31872,-14707c196138,683580,185840,677697,175543,671324v-9807,-6373,-19614,-13236,-28930,-20590c137296,643381,128470,635537,119644,627203v-8826,-8334,-17162,-17158,-25008,-25983c86791,592396,79436,582592,72081,572787,65216,562982,58351,552687,52467,542392,46583,532097,40699,521312,35795,510527,30892,499742,25988,488466,22065,477191,18143,465916,14710,454150,11278,442875,8336,431109,5884,419343,3923,407578,1961,395812,490,384046,,371791,,360025,,348259,,336494,490,324728,1471,312962,2942,301197,4413,289431,6374,277665,9317,266390v2451,-11275,5884,-23041,9316,-33826c22556,221288,26479,210503,31382,199718v4903,-10785,9807,-21080,15691,-30885c52957,158538,58841,149224,65706,139419v6865,-9314,13730,-18629,21575,-26963c94636,103632,102972,95788,111308,87944v8336,-7843,17162,-15197,26479,-22060c147103,59021,156420,52647,166227,46765v9806,-5883,19613,-11276,29911,-16178c206435,25685,217222,21763,227520,17841v10787,-3922,21575,-6863,32853,-9315c271651,6075,282928,4114,294206,2643,305484,1173,316762,192,328530,192v11278,-490,23047,,34324,981c374132,2153,385901,3624,397179,5585v11277,1961,22555,4902,33833,7844c442290,16370,453078,20292,464356,24704v10787,4412,21575,9314,31872,14707c506525,44804,516822,50686,527120,57060v9807,6373,19613,13236,28930,20590c565366,85003,574193,92847,583019,101181v8826,8334,17162,17158,25007,25982c615872,135987,623227,145792,630582,155597v6865,9804,13730,20100,19614,30394c655590,195796,660984,206581,666377,217366r,xe" filled="f" stroked="f" strokeweight=".34042mm">
                      <v:stroke endcap="round"/>
                      <v:path arrowok="t" o:connecttype="custom" o:connectlocs="666377,217366;680107,250702;690895,285019;698250,320316;702172,356103;702663,391890;699721,427187;693346,461994;684030,495820;671281,528666;655590,559551;636957,588965;615382,615928;591355,640439;564876,662500;536436,681619;506525,697797;475143,710543;442290,719857;408456,725740;374132,728191;339808,727211;305484,722799;271651,714955;238307,703680;206435,688973;175543,671324;146613,650734;119644,627203;94636,601220;72081,572787;52467,542392;35795,510527;22065,477191;11278,442875;3923,407578;0,371791;0,336494;2942,301197;9317,266390;18633,232564;31382,199718;47073,168833;65706,139419;87281,112456;111308,87944;137787,65884;166227,46765;196138,30587;227520,17841;260373,8526;294206,2643;328530,192;362854,1173;397179,5585;431012,13429;464356,24704;496228,39411;527120,57060;556050,77650;583019,101181;608026,127163;630582,155597;650196,185991;666377,217366;666377,217366" o:connectangles="0,0,0,0,0,0,0,0,0,0,0,0,0,0,0,0,0,0,0,0,0,0,0,0,0,0,0,0,0,0,0,0,0,0,0,0,0,0,0,0,0,0,0,0,0,0,0,0,0,0,0,0,0,0,0,0,0,0,0,0,0,0,0,0,0,0"/>
                    </v:shape>
                    <v:shape id="Prostoročno: oblika 86" o:spid="_x0000_s1049" style="position:absolute;left:12469;top:20624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" path="m458471,149032v3433,7353,6865,15197,9317,23041c470730,179916,473182,187760,475143,195604v1962,7844,3923,16178,4904,24021c481518,227959,482498,235803,482989,244137v490,8334,490,16178,490,24512c482989,276983,482498,284827,481518,293161v-981,7843,-2452,16177,-4413,24021c475143,325026,473182,332870,470730,340713v-2452,7844,-5394,15198,-8826,22551c458471,370618,455039,377481,451116,384835v-3922,6863,-8336,13726,-12749,20099c433954,411307,429051,417680,423657,423563v-5394,5883,-10788,11766,-16672,16668c401101,44562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136,128470,466214,121605,461802v-6865,-4413,-13729,-9315,-20104,-14217c95127,442682,88752,437290,82868,431407,76984,425524,71100,419641,65706,413758,60312,407385,55409,401012,50505,394149,45602,387286,41189,380423,36776,373559,32363,366206,28930,358852,25008,351499v-3433,-7354,-6865,-15198,-9317,-23041c12749,320614,10297,312770,8336,304926,6374,297083,4413,288748,3432,280905,1961,272571,981,264727,490,256393,,248059,,240215,,231881v490,-8334,981,-16177,1961,-24512c2942,199526,4413,191192,6374,183348v1962,-7844,3923,-15687,6375,-23531c15201,151973,18143,144619,21575,137266v3433,-7354,6865,-14217,10788,-21570c36285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2654,428070,99518,432974,106381v4903,6863,9316,13727,13729,20590c451116,133834,455039,141188,458471,149032r,xe" filled="f" stroked="f" strokeweight="1.3616mm">
                      <v:stroke joinstyle="miter"/>
                      <v:path arrowok="t" o:connecttype="custom" o:connectlocs="458471,149032;467788,172073;475143,195604;480047,219625;482989,244137;483479,268649;481518,293161;477105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8;8336,304926;3432,280905;490,256393;0,231881;1961,207369;6374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87" o:spid="_x0000_s1050" style="position:absolute;left:12469;top:20624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" path="m458471,149032v3433,7353,6865,15197,9317,23041c470730,179916,473182,187760,475143,195604v1962,7844,3923,16178,4904,24021c481518,227959,482498,235803,482989,244137v490,8334,490,16178,490,24512c482989,276983,482498,284827,481518,293161v-981,7843,-2452,16177,-4413,24021c475143,325026,473182,332870,470730,340713v-2452,7844,-5394,15198,-8826,22551c458471,370618,455039,377481,451116,384835v-3922,6863,-8336,13726,-12749,20099c433954,411307,429051,417680,423657,423563v-5394,5883,-10788,11766,-16672,16668c401101,44562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136,128470,466214,121605,461802v-6865,-4413,-13729,-9315,-20104,-14217c95127,442682,88752,437290,82868,431407,76984,425524,71100,419641,65706,413758,60312,407385,55409,401012,50505,394149,45602,387286,41189,380423,36776,373559,32363,366206,28930,358852,25008,351499v-3433,-7354,-6865,-15198,-9317,-23041c12749,320614,10297,312770,8336,304926,6374,297083,4413,288748,3432,280905,1961,272571,981,264727,490,256393,,248059,,240215,,231881v490,-8334,981,-16177,1961,-24512c2942,199526,4413,191192,6374,183348v1962,-7844,3923,-15687,6375,-23531c15201,151973,18143,144619,21575,137266v3433,-7354,6865,-14217,10788,-21570c36285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3145,428070,99518,432974,106381v4903,6863,9316,13727,13729,20590c451116,133834,455039,141188,458471,149032r,xe" filled="f" stroked="f" strokeweight=".34042mm">
                      <v:stroke endcap="round"/>
                      <v:path arrowok="t" o:connecttype="custom" o:connectlocs="458471,149032;467788,172073;475143,195604;480047,219625;482989,244137;483479,268649;481518,293161;477105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8;8336,304926;3432,280905;490,256393;0,231881;1961,207369;6374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88" o:spid="_x0000_s1051" style="position:absolute;left:18889;top:19276;width:2635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" path="m249462,81869v1962,3922,3433,8334,5394,12746c256327,99028,257798,102949,258779,107361v981,4413,1961,8825,2942,13237c262211,125010,262702,129422,263192,133834v491,4412,491,8824,,13237c263192,151483,262702,155895,262211,160307v-490,4412,-1471,8824,-2451,13236c258779,177955,257798,181877,256327,186289v-1471,4412,-2942,8334,-4903,12256c249462,202467,247501,206389,245540,210311v-1962,3922,-4413,7353,-6865,10785c236223,224528,233281,227959,230829,231391v-2942,3432,-5884,6373,-8826,9314c219061,243647,215629,246588,212196,249040v-3432,2451,-6865,4902,-10787,7353c197976,258354,194054,260805,190131,262276v-3923,1961,-7846,3432,-11768,4902c174440,268649,170027,269629,166104,270610v-3923,980,-8336,1961,-12749,2451c148942,273551,145019,274041,140606,274041v-4413,,-8826,,-12749,-490c123444,273061,119031,272571,115108,272080v-4413,-980,-8336,-1960,-12749,-2941c97946,268159,94023,266688,90101,264727v-3923,-1471,-8336,-3432,-12259,-5393c73919,257373,69997,254922,66564,252471v-3923,-2451,-7355,-4902,-10787,-7844c52344,241686,48912,238744,45479,235803v-3432,-2941,-6374,-6373,-9316,-9805c33221,222567,30279,219135,27827,215213v-2452,-3431,-4903,-7353,-7355,-11275c18020,200016,16059,196094,14097,192172v-1961,-3922,-3432,-8334,-5393,-12746c7232,175014,5762,171092,4781,166680,3800,162268,2820,157856,1839,153444,1348,149032,858,144619,368,140207v-491,-4412,-491,-8824,,-13236c368,122559,858,118147,1348,113735v491,-4413,1472,-8825,2452,-13237c4781,96086,5762,92164,7232,87752v1472,-4412,2943,-8334,4904,-12256c14097,71574,16059,67653,18020,63731v1962,-3922,4413,-7354,6865,-10786c27337,49514,30279,46082,32730,42650v2943,-3431,5885,-6373,8827,-9314c44499,30395,47931,27453,51364,25002v3432,-2451,6864,-4902,10787,-7354c65584,15688,69506,13236,73429,11766,77352,9805,81275,8334,85197,6863,89120,5393,93533,4412,97456,3432v3923,-981,8336,-1961,12749,-2452c114618,490,118541,,122954,v4413,,8826,,12749,490c140116,980,144529,1471,148452,1961v4413,980,8336,1961,12749,2941c165614,5883,169536,7354,173459,9314v3923,1471,8336,3432,12259,5393c189640,16668,193563,19119,196996,21570v3922,2452,7355,4903,10787,7844c211216,32356,214648,35297,218081,38238v3432,2942,6374,6373,9316,9805c230339,51475,233281,54906,235733,58828v2452,3432,4903,7354,7355,11276c245540,73535,247501,77947,249462,81869r,xe" filled="f" stroked="f" strokeweight="1.3616mm">
                      <v:stroke joinstyle="miter"/>
                      <v:path arrowok="t" o:connecttype="custom" o:connectlocs="249462,81869;254856,94615;258779,107361;261721,120598;263192,133834;263192,147071;262211,160307;259760,173543;256327,186289;251424,198545;245540,210311;238675,221096;230829,231391;222003,240705;212196,249040;201409,256393;190131,262276;178363,267178;166104,270610;153355,273061;140606,274041;127857,273551;115108,272080;102359,269139;90101,264727;77842,259334;66564,252471;55777,244627;45479,235803;36163,225998;27827,215213;20472,203938;14097,192172;8704,179426;4781,166680;1839,153444;368,140207;368,126971;1348,113735;3800,100498;7232,87752;12136,75496;18020,63731;24885,52945;32730,42650;41557,33336;51364,25002;62151,17648;73429,11766;85197,6863;97456,3432;110205,980;122954,0;135703,490;148452,1961;161201,4902;173459,9314;185718,14707;196996,21570;207783,29414;218081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89" o:spid="_x0000_s1052" style="position:absolute;left:18889;top:19276;width:2635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" path="m249462,81869v1962,3922,3433,8334,5394,12746c256327,99028,257798,102949,258779,107361v981,4413,1961,8825,2942,13237c262211,125010,262702,129422,263192,133834v491,4412,491,8824,,13237c263192,151483,262702,155895,262211,160307v-490,4412,-1471,8824,-2451,13236c258779,177955,257798,181877,256327,186289v-1471,4412,-2942,8334,-4903,12256c249462,202467,247501,206389,245540,210311v-1962,3922,-4413,7353,-6865,10785c236223,224528,233281,227959,230829,231391v-2942,3432,-5884,6373,-8826,9314c219061,243647,215629,246588,212196,249040v-3432,2451,-6865,4902,-10787,7353c197976,258354,194054,260805,190131,262276v-3923,1961,-7846,3432,-11768,4902c174440,268649,170027,269629,166104,270610v-3923,980,-8336,1961,-12749,2451c148942,273551,145019,274041,140606,274041v-4413,,-8826,,-12749,-490c123444,273061,119031,272571,115108,272080v-3922,-490,-8336,-1960,-12749,-2941c97946,268159,94023,266688,90101,264727v-3923,-1471,-8336,-3432,-12259,-5393c73919,257373,69997,254922,66564,252471v-3923,-2451,-7355,-4902,-10787,-7844c52344,241686,48912,238744,45479,235803v-3432,-2941,-6374,-6373,-9316,-9805c33221,222567,30279,219135,27827,215213v-2452,-3431,-4903,-7353,-7355,-11275c18020,200016,16059,196094,14097,192172v-1961,-3922,-3432,-8334,-5393,-12746c7232,175014,5762,171092,4781,166680,3800,162268,2820,157856,1839,153444,858,149032,858,144619,368,140207v-491,-4412,-491,-8824,,-13236c368,122559,858,118147,1348,113735v491,-4413,1472,-8825,2452,-13237c4781,96086,5762,92164,7232,87752v1472,-4412,2943,-8334,4904,-12256c14097,71574,16059,67653,18020,63731v1962,-3922,4413,-7354,6865,-10786c27337,49514,30279,46082,32730,42650v2943,-3431,5885,-6373,8827,-9314c44499,30395,47931,27453,51364,25002v3432,-2451,6864,-4902,10787,-7354c65584,15688,69506,13236,73429,11766,77352,9805,81275,8334,85197,6863,89120,5393,93533,4412,97456,3432v3923,-981,8336,-1961,12749,-2452c114618,490,118541,,122954,v4413,,8826,,12749,490c140116,980,144529,1471,148452,1961v4413,980,8336,1961,12749,2941c165614,5883,169536,7354,173459,9314v3923,1471,8336,3432,12259,5393c189640,16668,193563,19119,196996,21570v3922,2452,7355,4903,10787,7844c211216,32356,214648,35297,218081,38238v3432,2942,6374,6373,9316,9805c230339,51475,233281,54906,235733,58828v2452,3432,4903,7354,7355,11276c245540,73535,247501,77947,249462,81869r,xe" filled="f" stroked="f" strokeweight=".34042mm">
                      <v:stroke endcap="round"/>
                      <v:path arrowok="t" o:connecttype="custom" o:connectlocs="249462,81869;254856,94615;258779,107361;261721,120598;263192,133834;263192,147071;262211,160307;259760,173543;256327,186289;251424,198545;245540,210311;238675,221096;230829,231391;222003,240705;212196,249040;201409,256393;190131,262276;178363,267178;166104,270610;153355,273061;140606,274041;127857,273551;115108,272080;102359,269139;90101,264727;77842,259334;66564,252471;55777,244627;45479,235803;36163,225998;27827,215213;20472,203938;14097,192172;8704,179426;4781,166680;1839,153444;368,140207;368,126971;1348,113735;3800,100498;7232,87752;12136,75496;18020,63731;24885,52945;32730,42650;41557,33336;51364,25002;62151,17648;73429,11766;85197,6863;97456,3432;110205,980;122954,0;135703,490;148452,1961;161201,4902;173459,9314;185718,14707;196996,21570;207783,29414;218081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90" o:spid="_x0000_s1053" style="position:absolute;left:23095;top:15672;width:4834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" path="m458472,149031v3432,7354,6864,15198,9316,23042c470730,179916,473182,187760,475143,195604v1962,7844,3923,16178,4904,24021c481518,227959,482498,235803,482989,244137v490,8334,490,16178,490,24512c482989,276983,482498,284827,481518,293161v-981,7843,-2452,16177,-4413,24021c475143,325026,473182,332870,470730,340713v-2451,7844,-5394,15198,-8826,22551c458472,370618,455039,377481,451116,384835v-3922,6863,-8335,13726,-12748,20099c433954,411307,429051,417680,423657,423563v-5394,5883,-10787,11766,-16671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5,,-15691,,-23536,-490c226539,499550,218694,498569,210848,497098v-7845,-1470,-15691,-3431,-23537,-5392c179466,489255,172111,486804,164756,483862v-7355,-2941,-14711,-6373,-22066,-9805c135335,470136,128470,466214,121605,461802v-6865,-4413,-13729,-9315,-20104,-14217c95127,442682,88752,437290,82868,431407,76984,425524,71100,419641,65706,413758,60312,407385,55409,401012,50506,394149,45602,387286,41189,380422,36776,373559,32363,366206,28930,358852,25008,351499v-3433,-7354,-6865,-15198,-9317,-23042c12749,320614,10297,312770,8336,304926,6375,297082,4413,288749,3432,280905,1961,272571,981,264727,490,256393,,248059,,240215,,231881v,-8334,981,-16178,1961,-24511c2942,199526,4413,191192,6375,183348v1961,-7844,3922,-15688,6374,-23531c15201,151973,18143,144619,21575,137266v3433,-7354,6865,-14217,10788,-21570c36286,108832,40699,101969,45112,95596,49525,89223,54428,82850,59822,76967,65216,71084,70610,65201,76494,60299,82378,54906,88262,50004,94636,45102v6375,-4903,12749,-9315,19614,-13237c121115,27943,127980,24022,134845,21080v6865,-3431,14220,-6373,21575,-8824c163775,9805,171130,7354,178976,5883v7845,-1961,15200,-2942,23046,-3922c209867,980,217713,490,225558,v7846,,15691,,23537,490c256940,980,264786,1961,272631,3432v7846,1470,15691,3431,23537,5392c304013,11275,311369,13727,318724,16668v7355,2941,14710,6373,22065,9805c348144,30395,355009,34316,361874,38729v6865,4412,13729,9314,20104,14216c388352,57848,394727,63240,400611,69123v5884,5883,11768,11766,17162,17649c423167,93145,428070,99518,432974,106381v4903,6863,9316,13727,13729,20590c451116,133834,455039,141188,458472,149031r,xe" filled="f" stroked="f" strokeweight="1.3616mm">
                      <v:stroke joinstyle="miter"/>
                      <v:path arrowok="t" o:connecttype="custom" o:connectlocs="458472,149031;467788,172073;475143,195604;480047,219625;482989,244137;483479,268649;481518,293161;477105,317182;470730,340713;461904,363264;451116,384835;438368,404934;423657,423563;406986,440231;388843,455428;369229,468665;348635,479450;327059,488274;304504,494647;281457,498569;257921,500530;234385,500040;210848,497098;187311,491706;164756,483862;142690,474057;121605,461802;101501,447585;82868,431407;65706,413758;50506,394149;36776,373559;25008,351499;15691,328457;8336,304926;3432,280905;490,256393;0,231881;1961,207370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2,149031;458472,149031" o:connectangles="0,0,0,0,0,0,0,0,0,0,0,0,0,0,0,0,0,0,0,0,0,0,0,0,0,0,0,0,0,0,0,0,0,0,0,0,0,0,0,0,0,0,0,0,0,0,0,0,0,0,0,0,0,0,0,0,0,0,0,0,0,0,0,0,0,0"/>
                    </v:shape>
                    <v:shape id="Prostoročno: oblika 91" o:spid="_x0000_s1054" style="position:absolute;left:23095;top:15672;width:4834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" path="m458472,149031v3432,7354,6864,15198,9316,23042c470730,179916,473182,187760,475143,195604v1962,7844,3923,16178,4904,24021c481518,227959,482498,235803,482989,244137v490,8334,490,16178,490,24512c482989,276983,482498,284827,481518,293161v-981,7843,-2452,16177,-4413,24021c475143,325026,473182,332870,470730,340713v-2451,7844,-5394,15198,-8826,22551c458472,370618,455039,377481,451116,384835v-3922,6863,-8335,13726,-12748,20099c433954,411307,429051,417680,423657,423563v-5394,5883,-10787,11766,-16671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5,,-15691,,-23536,-490c226539,499550,218694,498569,210848,497098v-7845,-1470,-15691,-3431,-23537,-5392c179466,489255,172111,486804,164756,483862v-7355,-2941,-14711,-6373,-22066,-9805c135335,470136,128470,466214,121605,461802v-6865,-4413,-13729,-9315,-20104,-14217c95127,442682,88752,437290,82868,431407,76984,425524,71100,419641,65706,413758,60312,407385,55409,401012,50506,394149,45602,387286,41189,380422,36776,373559,32363,366206,28930,358852,25008,351499v-3433,-7354,-6865,-15198,-9317,-23042c12749,320614,10297,312770,8336,304926,6375,297082,4413,288749,3432,280905,1961,272571,981,264727,490,256393,,248059,,240215,,231881v490,-8334,981,-16178,1961,-24511c2942,199526,4413,191192,6375,183348v1961,-7844,3922,-15688,6374,-23531c15201,151973,18143,144619,21575,137266v3433,-7354,6865,-14217,10788,-21570c36286,108832,40699,101969,45112,95596,49525,89223,54428,82850,59822,76967,65216,71084,70610,65201,76494,60299,82378,54906,88262,50004,94636,45102v6375,-4903,12749,-9315,19614,-13237c121115,27943,127980,24022,134845,21080v6865,-3431,14220,-6373,21575,-8824c163775,9805,171130,7354,178976,5883v7845,-1961,15200,-2942,23046,-3922c209867,980,217713,490,225558,v7846,,15691,,23537,490c256940,980,264786,1961,272631,3432v7846,1470,15691,3431,23537,5392c304013,11275,311369,13727,318724,16668v7355,2941,14710,6373,22065,9805c348144,30395,355009,34316,361874,38729v6865,4412,13729,9314,20104,14216c388352,57848,394727,63240,400611,69123v5884,5883,11768,11766,17162,17649c423167,93145,428070,99518,432974,106381v4903,6863,9316,13727,13729,20590c451116,133834,455039,141188,458472,149031r,xe" filled="f" stroked="f" strokeweight=".34042mm">
                      <v:stroke endcap="round"/>
                      <v:path arrowok="t" o:connecttype="custom" o:connectlocs="458472,149031;467788,172073;475143,195604;480047,219625;482989,244137;483479,268649;481518,293161;477105,317182;470730,340713;461904,363264;451116,384835;438368,404934;423657,423563;406986,440231;388843,455428;369229,468665;348635,479450;327059,488274;304504,494647;281457,498569;257921,500530;234385,500040;210848,497098;187311,491706;164756,483862;142690,474057;121605,461802;101501,447585;82868,431407;65706,413758;50506,394149;36776,373559;25008,351499;15691,328457;8336,304926;3432,280905;490,256393;0,231881;1961,207370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2,149031;458472,149031" o:connectangles="0,0,0,0,0,0,0,0,0,0,0,0,0,0,0,0,0,0,0,0,0,0,0,0,0,0,0,0,0,0,0,0,0,0,0,0,0,0,0,0,0,0,0,0,0,0,0,0,0,0,0,0,0,0,0,0,0,0,0,0,0,0,0,0,0,0"/>
                    </v:shape>
                    <v:shape id="Prostoročno: oblika 92" o:spid="_x0000_s1055" style="position:absolute;left:29275;top:11131;width:7038;height:7289;visibility:visible;mso-wrap-style:square;v-text-anchor:middle" coordsize="703797,728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" path="m667190,217857v4903,10785,9807,22060,13729,33336c684842,262468,688274,274234,691707,285509v2942,11766,5394,23531,7355,35297c701024,332572,702495,344337,702985,356593v980,11766,980,24022,490,35787c702985,404146,702004,415912,700533,427677v-1471,11766,-3432,23532,-6374,34807c691707,473759,688274,485525,684842,496310v-3923,11276,-7845,22061,-12749,32846c667190,539941,662286,550236,656402,560041v-5884,10295,-11768,19609,-18633,29414c630904,598769,624040,608084,616194,616418v-7355,8824,-15691,16668,-24027,24512c583831,648773,575005,656127,565689,662990v-9317,6863,-18633,13237,-28440,19119c527442,687992,517635,693385,507338,698287v-10298,4902,-21085,8824,-31382,12746c465168,714955,454381,717897,443103,720348v-11278,2451,-22556,4412,-33834,5883c397991,727701,386713,728682,374945,728682v-11278,490,-23046,,-34324,-981c329343,726721,317575,725250,306297,723289v-11278,-1961,-22556,-4902,-33834,-7844c261185,712014,250397,708582,239120,704170v-10788,-4412,-21576,-9314,-31873,-14707c196950,684070,186653,678188,176355,671814v-9806,-6373,-19613,-13236,-28930,-20589c138109,643871,129283,636027,120456,627693v-8826,-8334,-17162,-17158,-25007,-25982c87603,592887,80248,583082,72893,573277,66028,563473,59163,553178,53279,542883,47395,532588,41511,521802,36608,511017,31704,500232,26801,488957,22878,477681,18955,466406,15523,454640,12090,443365,9148,431599,6697,419834,4735,408068,2774,396302,1303,384537,812,372281,-168,360515,-168,348259,322,336494,812,324728,1793,312962,3264,301197,4735,289431,6697,277665,9639,266390v2451,-11275,5884,-23041,9316,-33826c22878,221288,26801,210503,31704,199718v4904,-10785,9807,-21080,15691,-30885c53279,158538,59163,149224,66028,139419v6865,-9314,13730,-18629,21575,-26963c94958,103632,103294,95788,111630,87944v8336,-7843,17162,-15197,26479,-22060c147425,59021,156742,52648,166549,46765v9806,-5883,19613,-11276,29911,-16178c206757,25685,217544,21763,227842,17841v10787,-3922,21575,-6863,32853,-9315c271973,6075,283251,4114,294528,2644,305806,1173,317084,192,328853,192v11277,-490,23046,,34324,981c374454,2153,386223,3624,397501,5585v11278,1961,22555,4902,33833,7844c442612,16860,453400,20292,464678,24704v10787,4412,21575,9315,31872,14707c506847,44804,517145,50687,527442,57060v9807,6373,19614,13236,28930,20590c565689,85003,574515,92847,583341,101181v8826,8334,17162,17158,25008,25982c616194,135987,623549,145792,630904,155597v6865,9805,13730,20100,19614,30394c656402,196286,662286,207072,667190,217857r,xe" filled="f" stroked="f" strokeweight="1.3616mm">
                      <v:stroke joinstyle="miter"/>
                      <v:path arrowok="t" o:connecttype="custom" o:connectlocs="667190,217857;680919,251193;691707,285509;699062,320806;702985,356593;703475,392380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5,671814;147425,651225;120456,627693;95449,601711;72893,573277;53279,542883;36608,511017;22878,477681;12090,443365;4735,408068;812,372281;322,336494;3264,301197;9639,266390;18955,232564;31704,199718;47395,168833;66028,139419;87603,112456;111630,87944;138109,65884;166549,46765;196460,30587;227842,17841;260695,8526;294528,2644;328853,192;363177,1173;397501,5585;431334,13429;464678,24704;496550,39411;527442,57060;556372,77650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93" o:spid="_x0000_s1056" style="position:absolute;left:29275;top:11131;width:7038;height:7289;visibility:visible;mso-wrap-style:square;v-text-anchor:middle" coordsize="703797,728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" path="m667190,217857v4903,10785,9807,22060,13729,33336c684842,262468,688274,274234,691707,285509v2942,11766,5394,23531,7355,35297c701024,332572,702495,344337,702985,356593v980,11766,980,24022,490,35787c702985,404146,702004,415912,700533,427677v-1471,11766,-3432,23532,-6374,34807c691217,473759,688274,485525,684842,496310v-3923,11276,-7845,22061,-12749,32846c667190,539941,662286,550236,656402,560041v-5884,10295,-11768,19609,-18633,29414c630904,598769,624040,608084,616194,616418v-7355,8824,-15691,16668,-24027,24512c583831,648773,575005,656127,565689,662990v-9317,6863,-18633,13237,-28440,19119c527442,687992,517635,693385,507338,698287v-10298,4902,-21085,8824,-31382,12746c465168,714955,454381,717897,443103,720348v-11278,2451,-22556,4412,-33834,5883c397991,727701,386713,728682,374945,728682v-11278,490,-23046,,-34324,-981c329343,726721,317575,725250,306297,723289v-11278,-1961,-22556,-4902,-33834,-7844c261185,712014,250397,708582,239120,704170v-10788,-4412,-21576,-9314,-31873,-14707c196950,684070,186653,678188,176355,671814v-9806,-6373,-19613,-13236,-28930,-20589c138109,643871,129283,636027,120456,627693v-8826,-8334,-17162,-17158,-25007,-25982c87603,592887,80248,583082,72893,573277,66028,563473,59163,553178,53279,542883,47395,532588,41511,521802,36608,511017,31704,500232,26801,488957,22878,477681,18955,466406,15523,454640,12090,443365,9148,431599,6697,419834,4735,408068,2774,396302,1303,384537,812,372281,-168,360515,-168,348259,322,336494,812,324728,1793,312962,3264,301197,4735,289431,6697,277665,9639,266390v2451,-11275,5884,-23041,9316,-33826c22878,221288,26801,210503,31704,199718v4904,-10785,9807,-21080,15691,-30885c53279,158538,59163,149224,66028,139419v6865,-9314,13730,-18629,21575,-26963c94958,103632,103294,95788,111630,87944v8336,-7843,17162,-15197,26479,-22060c147425,59021,156742,52648,166549,46765v9806,-5883,19613,-11276,29911,-16178c206757,25685,217544,21763,227842,17841v10787,-3922,21575,-6863,32853,-9315c271973,6075,283251,4114,294528,2644,305806,1173,317084,192,328853,192v11277,-490,23046,,34324,981c374454,2153,386223,3624,397501,5585v11278,1961,22555,4902,33833,7844c442612,16860,453400,20292,464678,24704v10787,4412,21575,9315,31872,14707c506847,44804,517145,50687,527442,57060v9807,6373,19614,13236,28930,20590c565689,85003,574515,92847,583341,101181v8826,8334,17162,17158,25008,25982c616194,135987,623549,145792,630904,155597v6865,9805,13730,20100,19614,30394c656402,196286,662286,207072,667190,217857r,xe" filled="f" stroked="f" strokeweight=".34042mm">
                      <v:stroke endcap="round"/>
                      <v:path arrowok="t" o:connecttype="custom" o:connectlocs="667190,217857;680919,251193;691707,285509;699062,320806;702985,356593;703475,392380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5,671814;147425,651225;120456,627693;95449,601711;72893,573277;53279,542883;36608,511017;22878,477681;12090,443365;4735,408068;812,372281;322,336494;3264,301197;9639,266390;18955,232564;31704,199718;47395,168833;66028,139419;87603,112456;111630,87944;138109,65884;166549,46765;196460,30587;227842,17841;260695,8526;294528,2644;328853,192;363177,1173;397501,5585;431334,13429;464678,24704;496550,39411;527442,57060;556372,77650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94" o:spid="_x0000_s1057" style="position:absolute;left:8786;top:31732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" path="m458472,149031v3432,7354,6864,15198,9316,23041c470730,179916,473182,187760,475143,195604v1962,7843,3923,16178,4904,24021c481518,227959,482498,235803,482989,244137v490,8334,490,16178,490,24512c482989,276983,482498,284827,481518,293160v-981,7844,-2452,16178,-4413,24022c475143,325026,473182,332869,470730,340713v-2452,7844,-5394,15197,-8826,22551c458472,370618,455039,377481,451116,384835v-3922,7353,-8335,13726,-12749,20099c433954,411307,429051,417680,423657,423563v-5394,5883,-10787,11766,-16672,16668c401101,445624,395217,450526,388843,455428v-6375,4903,-12749,9315,-19614,13237c362364,472587,355499,476508,348635,479450v-6865,3432,-14220,6373,-21576,8824c319704,490725,312349,493176,304504,494647v-7846,1961,-15201,2941,-23047,3922c273612,499549,265766,500040,257921,500530v-7846,,-15691,,-23537,-490c226539,499549,218693,498569,210848,497098v-7846,-1471,-15691,-3431,-23537,-5392c179466,489254,172111,486804,164756,483862v-7356,-2941,-14711,-6373,-22066,-9805c135335,470135,128470,466213,121605,461801v-6865,-4412,-13729,-9314,-20104,-14216c95127,442682,88752,437290,82868,431407,76984,425524,71100,419641,65706,413758,60312,407385,55409,401012,50505,394149,45602,387285,41189,380422,36776,373559,32363,366205,28930,358852,25008,351499v-3433,-7354,-6865,-15198,-9317,-23042c12749,320613,10297,312770,8336,304926,6374,297082,4413,288748,3432,280905,1961,272571,981,264727,490,256393,,248059,,240215,,231881v490,-8334,981,-16178,1961,-24512c2942,199526,4413,191191,6374,183348v1962,-7844,3923,-15688,6375,-23532c15201,151973,18143,144619,21575,137266v3433,-7354,6865,-14217,10788,-21571c36285,108832,40699,101969,45112,95596,49525,89223,54428,82849,59822,76967,65216,71084,70610,65201,76494,60299,82378,54906,88262,50004,94636,45102v6375,-4903,12749,-9315,19614,-13237c121115,27943,127980,24021,134845,21080v6864,-3432,14220,-6373,21575,-8824c163775,9805,171130,7353,178976,5883v7845,-1961,15200,-2942,23046,-3922c209867,980,217713,490,225558,v7846,,15691,,23537,490c256940,980,264786,1961,272631,3432v7846,1470,15691,3431,23537,5392c304013,11275,311368,13727,318724,16668v7355,2941,14710,6373,22065,9804c348144,30394,355009,34316,361874,38728v6865,4413,13729,9315,20104,14217c388352,57848,394727,63240,400611,69123v5884,5883,11768,11765,17162,17648c423167,93144,428070,99518,432974,106381v4903,6863,9316,13726,13729,20590c451116,134324,455039,141678,458472,149031r,xe" filled="f" stroked="f" strokeweight="1.3616mm">
                      <v:stroke joinstyle="miter"/>
                      <v:path arrowok="t" o:connecttype="custom" o:connectlocs="458472,149031;467788,172072;475143,195604;480047,219625;482989,244137;483479,268649;481518,293160;477105,317182;470730,340713;461904,363264;451116,384835;438367,404934;423657,423563;406985,440231;388843,455428;369229,468665;348635,479450;327059,488274;304504,494647;281457,498569;257921,500530;234384,500040;210848,497098;187311,491706;164756,483862;142690,474057;121605,461801;101501,447585;82868,431407;65706,413758;50505,394149;36776,373559;25008,351499;15691,328457;8336,304926;3432,280905;490,256393;0,231881;1961,207369;6374,183348;12749,159816;21575,137266;32363,115695;45112,95596;59822,76967;76494,60299;94636,45102;114250,31865;134845,21080;156420,12256;178976,5883;202022,1961;225558,0;249095,490;272631,3432;296168,8824;318724,16668;340789,26472;361874,38728;381978,52945;400611,69123;417773,86771;432974,106381;446703,126971;458472,149031;458472,149031" o:connectangles="0,0,0,0,0,0,0,0,0,0,0,0,0,0,0,0,0,0,0,0,0,0,0,0,0,0,0,0,0,0,0,0,0,0,0,0,0,0,0,0,0,0,0,0,0,0,0,0,0,0,0,0,0,0,0,0,0,0,0,0,0,0,0,0,0,0"/>
                    </v:shape>
                    <v:shape id="Prostoročno: oblika 95" o:spid="_x0000_s1058" style="position:absolute;left:8786;top:31732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" path="m458472,149031v3432,7354,6864,15198,9316,23041c470730,179916,473182,187760,475143,195604v1962,7843,3923,16178,4904,24021c481518,227959,482498,235803,482989,244137v490,8334,490,16178,490,24512c482989,276983,482498,284827,481518,293160v-981,7844,-2452,16178,-4413,24022c475143,325026,473182,332869,470730,340713v-2452,7844,-5394,15197,-8826,22551c458472,370618,455039,377481,451116,384835v-3922,6863,-8335,13726,-12749,20099c433954,411307,429051,417680,423657,423563v-5394,5883,-10787,11766,-16672,16668c401101,445624,395217,450526,388843,455428v-6375,4903,-12749,9315,-19614,13237c362364,472587,355499,476508,348635,479450v-6865,3432,-14220,6373,-21576,8824c319704,490725,312349,493176,304504,494647v-7846,1961,-15201,2941,-23047,3922c273612,499549,265766,500040,257921,500530v-7846,,-15691,,-23537,-490c226539,499549,218693,498569,210848,497098v-7846,-1471,-15691,-3431,-23537,-5392c179466,489254,172111,486804,164756,483862v-7356,-2941,-14711,-6373,-22066,-9805c135335,470135,128470,466213,121605,461801v-6865,-4412,-13729,-9314,-20104,-14216c95127,442682,88752,437290,82868,431407,76984,425524,71100,419641,65706,413758,60312,407385,55409,401012,50505,394149,45602,387285,41189,380422,36776,373559,32363,366205,28930,358852,25008,351499v-3433,-7354,-6865,-15198,-9317,-23042c12749,320613,10297,312770,8336,304926,6374,297082,4413,288748,3432,280905,1961,272571,981,264727,490,256393,,248059,,240215,,231881v490,-8334,981,-16178,1961,-24512c2942,199526,4413,191191,6374,183348v1962,-7844,3923,-15688,6375,-23532c15201,151973,18143,144619,21575,137266v3433,-7354,6865,-14217,10788,-21571c36285,108832,40699,101969,45112,95596,49525,89223,54428,82849,59822,76967,65216,71084,70610,65201,76494,60299,82378,54906,88262,50004,94636,45102v6375,-4903,12749,-9315,19614,-13237c121115,27943,127980,24021,134845,21080v6864,-3432,14220,-6373,21575,-8824c163775,9805,171130,7353,178976,5883v7845,-1961,15200,-2942,23046,-3922c209867,980,217713,490,225558,v7846,,15691,,23537,490c256940,980,264786,1961,272631,3432v7846,1470,15691,3431,23537,5392c304013,11275,311368,13727,318724,16668v7355,2941,14710,6373,22065,9804c348144,30394,355009,34316,361874,38728v6865,4413,13729,9315,20104,14217c388352,57848,394727,63240,400611,69123v5884,5883,11768,11765,17162,17648c423167,93144,428070,99518,432974,106381v4903,6863,9316,13726,13729,20590c451116,134324,455039,141678,458472,149031r,xe" filled="f" stroked="f" strokeweight=".34042mm">
                      <v:stroke endcap="round"/>
                      <v:path arrowok="t" o:connecttype="custom" o:connectlocs="458472,149031;467788,172072;475143,195604;480047,219625;482989,244137;483479,268649;481518,293160;477105,317182;470730,340713;461904,363264;451116,384835;438367,404934;423657,423563;406985,440231;388843,455428;369229,468665;348635,479450;327059,488274;304504,494647;281457,498569;257921,500530;234384,500040;210848,497098;187311,491706;164756,483862;142690,474057;121605,461801;101501,447585;82868,431407;65706,413758;50505,394149;36776,373559;25008,351499;15691,328457;8336,304926;3432,280905;490,256393;0,231881;1961,207369;6374,183348;12749,159816;21575,137266;32363,115695;45112,95596;59822,76967;76494,60299;94636,45102;114250,31865;134845,21080;156420,12256;178976,5883;202022,1961;225558,0;249095,490;272631,3432;296168,8824;318724,16668;340789,26472;361874,38728;381978,52945;400611,69123;417773,86771;432974,106381;446703,126971;458472,149031;458472,149031" o:connectangles="0,0,0,0,0,0,0,0,0,0,0,0,0,0,0,0,0,0,0,0,0,0,0,0,0,0,0,0,0,0,0,0,0,0,0,0,0,0,0,0,0,0,0,0,0,0,0,0,0,0,0,0,0,0,0,0,0,0,0,0,0,0,0,0,0,0"/>
                    </v:shape>
                    <v:shape id="Prostoročno: oblika 96" o:spid="_x0000_s1059" style="position:absolute;left:15706;top:28884;width:2636;height:2741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" path="m249462,81869v1962,3922,3433,8334,5394,12746c256818,99028,257798,102949,258779,107362v981,4412,1961,8824,2942,13236c262212,125010,262702,129422,263192,133834v490,4412,490,8825,,13237c263192,151483,262702,155895,262212,160307v-491,4412,-1472,8824,-2452,13236c258779,177955,257798,181877,256327,186290v-1471,4412,-2942,8333,-4903,12255c249462,202467,247501,206389,245540,210311v-1962,3922,-4413,7354,-6865,10785c236223,224528,233281,227959,230830,231391v-2943,3432,-5885,6373,-8827,9315c219061,243647,215629,246588,212196,249040v-3432,2451,-6864,4902,-10787,7353c197976,258354,194054,260805,190131,262276v-3923,1471,-7846,3431,-11768,4902c174440,268649,170027,269629,166104,270610v-3923,980,-8336,1961,-12749,2451c148942,273551,145019,274042,140606,274042v-4413,,-8826,,-12749,-491c123444,273061,119031,272571,115108,272081v-4413,-981,-8336,-1961,-12749,-2942c97946,268159,94024,266688,90101,264727v-3923,-1471,-8336,-3432,-12259,-5393c73919,257373,69997,254922,66564,252471v-3922,-2451,-7355,-4902,-10787,-7844c52344,241686,48912,238745,45479,235803v-3432,-2941,-6374,-6373,-9316,-9805c33221,222567,30279,219135,27827,215213v-2452,-3431,-4903,-7353,-7355,-11275c18020,200016,16059,196094,14097,192172v-1961,-3922,-3432,-8334,-5393,-12746c7233,175014,5762,171092,4781,166680,3800,162268,2820,157856,1839,153444,1349,149032,858,144619,368,140207v-491,-4412,-491,-8824,,-13236c368,122559,858,118147,1349,113735v490,-4412,1471,-8825,2451,-13237c4781,96086,5762,92164,7233,87752v1471,-4412,2942,-8334,4903,-12256c14097,71574,16059,67653,18020,63731v1961,-3922,4413,-7354,6865,-10786c27337,49514,30279,46082,32731,42651v2941,-3432,5884,-6374,8826,-9315c44499,30395,47931,27453,51364,25002v3432,-2451,6864,-4902,10787,-7354c65583,15688,69506,13236,73429,11766,77352,9805,81274,8334,85197,6863,89120,5393,93533,4412,97456,3432v3923,-981,8336,-1961,12749,-2452c114618,490,118541,,122954,v4413,,8826,,12749,490c140116,980,144529,1471,148452,1961v4413,980,8335,1961,12749,2941c165614,5883,169537,7354,173459,9315v3923,1470,8336,3431,12259,5392c189641,16668,193563,19119,196996,21570v3923,2452,7355,4903,10787,7844c211216,32356,214648,35297,218080,38238v3433,2942,6375,6374,9317,9805c230339,51475,233281,54906,235733,58828v2452,3432,4903,7354,7355,11276c245049,74026,247501,77947,249462,81869r,xe" filled="f" stroked="f" strokeweight="1.3616mm">
                      <v:stroke joinstyle="miter"/>
                      <v:path arrowok="t" o:connecttype="custom" o:connectlocs="249462,81869;254856,94615;258779,107362;261721,120598;263192,133834;263192,147071;262212,160307;259760,173543;256327,186290;251424,198545;245540,210311;238675,221096;230830,231391;222003,240706;212196,249040;201409,256393;190131,262276;178363,267178;166104,270610;153355,273061;140606,274042;127857,273551;115108,272081;102359,269139;90101,264727;77842,259334;66564,252471;55777,244627;45479,235803;36163,225998;27827,215213;20472,203938;14097,192172;8704,179426;4781,166680;1839,153444;368,140207;368,126971;1349,113735;3800,100498;7233,87752;12136,75496;18020,63731;24885,52945;32731,42651;41557,33336;51364,25002;62151,17648;73429,11766;85197,6863;97456,3432;110205,980;122954,0;135703,490;148452,1961;161201,4902;173459,9315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97" o:spid="_x0000_s1060" style="position:absolute;left:15706;top:28884;width:2636;height:2741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" path="m249462,81869v1962,3922,3433,8334,5394,12746c256327,99028,257798,102949,258779,107362v981,4412,1961,8824,2942,13236c262212,125010,262702,129422,263192,133834v490,4412,490,8825,,13237c262702,151483,262702,155895,262212,160307v-491,4412,-1472,8824,-2452,13236c258779,177955,257798,181877,256327,186290v-1471,4412,-2942,8333,-4903,12255c249462,202467,247501,206389,245540,210311v-1962,3922,-4413,7354,-6865,10785c236223,224528,233281,227959,230830,231391v-2943,3432,-5885,6373,-8827,9315c219061,243647,215629,246588,212196,249040v-3432,2451,-6864,4902,-10787,7353c197976,258354,194054,260805,190131,262276v-3923,1961,-7846,3431,-11768,4902c174440,268649,170027,269629,166104,270610v-3923,980,-8336,1961,-12749,2451c148942,273551,145019,274042,140606,274042v-4413,,-8826,,-12749,-491c123444,273061,119031,272571,115108,272081v-4413,-981,-8336,-1961,-12749,-2942c97946,268159,94024,266688,90101,264727v-3923,-1471,-8336,-3432,-12259,-5393c73919,257373,69997,254922,66564,252471v-3922,-2451,-7355,-4902,-10787,-7844c52344,241686,48912,238745,45479,235803v-3432,-2941,-6374,-6373,-9316,-9805c33221,222567,30279,219135,27827,215213v-2452,-3431,-4903,-7353,-7355,-11275c18020,200016,16059,196094,14097,192172v-1961,-3922,-3432,-8334,-5393,-12746c7233,175014,5762,171092,4781,166680,3800,162268,2820,157856,1839,153444,1349,149032,858,144619,368,140207v-491,-4412,-491,-8824,,-13236c368,122559,858,118147,1349,113735v490,-4412,1471,-8825,2451,-13237c4781,96086,5762,92164,7233,87752v1471,-4412,2942,-8334,4903,-12256c14097,71574,16059,67653,18020,63731v1961,-3922,4413,-7354,6865,-10786c27337,49514,30279,46082,32731,42651v2941,-3432,5884,-6374,8826,-9315c44499,30395,47931,27453,51364,25002v3432,-2451,6864,-4902,10787,-7354c65583,15688,69506,13236,73429,11766,77352,9805,81274,8334,85197,6863,89120,5393,93533,4412,97456,3432v3923,-981,8336,-1961,12749,-2452c114618,490,118541,,122954,v4413,,8826,,12749,490c140116,980,144529,1471,148452,1961v4413,980,8335,1961,12749,2941c165614,5883,169537,7354,173459,9315v3923,1470,8336,3431,12259,5392c189641,16668,193563,19119,196996,21570v3923,2452,7355,4903,10787,7844c211216,32356,214648,35297,218080,38238v3433,2942,6375,6374,9317,9805c230339,51475,233281,54906,235733,58828v2452,3432,4903,7354,7355,11276c245049,74026,247501,77947,249462,81869r,xe" filled="f" stroked="f" strokeweight=".34042mm">
                      <v:stroke endcap="round"/>
                      <v:path arrowok="t" o:connecttype="custom" o:connectlocs="249462,81869;254856,94615;258779,107362;261721,120598;263192,133834;263192,147071;262212,160307;259760,173543;256327,186290;251424,198545;245540,210311;238675,221096;230830,231391;222003,240706;212196,249040;201409,256393;190131,262276;178363,267178;166104,270610;153355,273061;140606,274042;127857,273551;115108,272081;102359,269139;90101,264727;77842,259334;66564,252471;55777,244627;45479,235803;36163,225998;27827,215213;20472,203938;14097,192172;8704,179426;4781,166680;1839,153444;368,140207;368,126971;1349,113735;3800,100498;7233,87752;12136,75496;18020,63731;24885,52945;32731,42651;41557,33336;51364,25002;62151,17648;73429,11766;85197,6863;97456,3432;110205,980;122954,0;135703,490;148452,1961;161201,4902;173459,9315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98" o:spid="_x0000_s1061" style="position:absolute;left:20416;top:23769;width:4831;height:5015;visibility:visible;mso-wrap-style:square;v-text-anchor:middle" coordsize="483071,50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" path="m458086,149761v58842,126481,10298,274532,-109346,330418c229096,536066,84444,478219,25113,351738,-34219,224767,15306,77206,134459,21319v119154,-55886,264296,1961,323627,128442l458086,149761xe" filled="f" stroked="f" strokeweight="1.3616mm">
                      <v:stroke joinstyle="miter"/>
                      <v:path arrowok="t" o:connecttype="custom" o:connectlocs="458086,149761;348740,480179;25113,351738;134459,21319;458086,149761;458086,149761" o:connectangles="0,0,0,0,0,0"/>
                    </v:shape>
                    <v:shape id="Prostoročno: oblika 99" o:spid="_x0000_s1062" style="position:absolute;left:20416;top:23769;width:4831;height:5015;visibility:visible;mso-wrap-style:square;v-text-anchor:middle" coordsize="483071,50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" path="m458086,149761v58842,126481,10298,274532,-109346,330418c229096,536066,84444,478219,25113,351738,-34219,224767,15306,77206,134459,21319v119154,-55886,264296,1961,323627,128442l458086,149761xe" filled="f" stroked="f" strokeweight=".34042mm">
                      <v:stroke endcap="round"/>
                      <v:path arrowok="t" o:connecttype="custom" o:connectlocs="458086,149761;348740,480179;25113,351738;134459,21319;458086,149761;458086,149761" o:connectangles="0,0,0,0,0,0"/>
                    </v:shape>
                    <v:shape id="Prostoročno: oblika 100" o:spid="_x0000_s1063" style="position:absolute;left:28298;top:23016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" path="m249462,81869v1962,3922,3433,8334,5394,12746c256327,99028,257798,102949,258779,107361v981,4413,1961,8825,2942,13237c262212,125010,262702,129422,263192,133834v490,4412,490,8824,,13237c263192,151483,262702,155895,262212,160307v-491,4412,-1472,8824,-2452,13236c258779,177955,257798,181877,256327,186289v-1471,4412,-2942,8334,-4903,12256c249462,202467,247501,206389,245540,210311v-1962,3922,-4413,7353,-6865,10785c236223,224528,233281,227959,230829,231391v-2942,3432,-5884,6373,-8826,9314c219061,243647,215629,246588,212196,249039v-3432,2452,-6864,4903,-10787,7354c197976,258354,194054,260805,190131,262276v-3923,1961,-7846,3431,-11768,4902c174440,268649,170027,269629,166104,270610v-3923,980,-8336,1961,-12749,2451c148942,273551,145019,274041,140606,274041v-4413,,-8826,,-12749,-490c123444,273061,119031,272571,115108,272080v-4413,-980,-8336,-1961,-12749,-2941c97946,268158,94024,266688,90101,264727v-3923,-1471,-8336,-3432,-12259,-5393c73919,257373,69997,254922,66564,252471v-3922,-2451,-7355,-4902,-10787,-7844c52344,241686,48912,238744,45479,235803v-3432,-2941,-6374,-6373,-9316,-9805c33221,222567,30279,219135,27827,215213v-2452,-3431,-4903,-7353,-7355,-11275c18020,200016,16059,196094,14097,192172v-1961,-3922,-3432,-8334,-5393,-12746c7233,175014,5762,171092,4781,166680,3800,162268,2820,157856,1839,153444,1349,149032,858,144619,368,140207v-491,-4412,-491,-8824,,-13236c368,122559,858,118147,1349,113735v490,-4413,1471,-8825,2451,-13237c4781,96086,5762,92164,7233,87752v1471,-4412,2942,-8334,4903,-12256c14097,71574,16059,67653,18020,63731v1961,-3922,4413,-7354,6865,-10786c27337,49514,30279,46082,32731,42650v2941,-3431,5884,-6373,8826,-9314c44499,30395,47931,27453,51363,25002v3433,-2451,6865,-4902,10788,-7354c65583,15688,69506,13236,73429,11766,77352,9805,81274,8334,85197,6863,89120,5393,93533,4412,97456,3432v3923,-981,8336,-1961,12749,-2452c114618,490,118541,,122954,v4413,,8826,,12749,490c140116,980,144529,1471,148452,1961v4413,980,8335,1961,12749,2941c165614,5883,169536,7353,173459,9314v3923,1471,8336,3432,12259,5393c189641,16668,193563,19119,196996,21570v3923,2451,7355,4903,10787,7844c211216,32356,214648,35297,218080,38238v3433,2942,6375,6373,9317,9805c230339,51475,233281,54906,235733,58828v2452,3922,4903,7354,7355,11276c245540,73535,247501,77947,249462,81869r,xe" filled="f" stroked="f" strokeweight="1.3616mm">
                      <v:stroke joinstyle="miter"/>
                      <v:path arrowok="t" o:connecttype="custom" o:connectlocs="249462,81869;254856,94615;258779,107361;261721,120598;263192,133834;263192,147071;262212,160307;259760,173543;256327,186289;251424,198545;245540,210311;238675,221096;230829,231391;222003,240705;212196,249039;201409,256393;190131,262276;178363,267178;166104,270610;153355,273061;140606,274041;127857,273551;115108,272080;102359,269139;90101,264727;77842,259334;66564,252471;55777,244627;45479,235803;36163,225998;27827,215213;20472,203938;14097,192172;8704,179426;4781,166680;1839,153444;368,140207;368,126971;1349,113735;3800,100498;7233,87752;12136,75496;18020,63731;24885,52945;32731,42650;41557,33336;51363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101" o:spid="_x0000_s1064" style="position:absolute;left:28298;top:23016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" path="m249462,81869v1962,3922,3433,8334,5394,12746c256327,99028,257798,102949,258779,107361v981,4413,1961,8825,2942,13237c262212,125010,262702,129422,263192,133834v490,4412,490,8824,,13237c263192,151483,262702,155895,262212,160307v-491,4412,-1472,8824,-2452,13236c258779,177955,257798,181877,256327,186289v-1471,4412,-2942,8334,-4903,12256c249462,202467,247501,206389,245540,210311v-1962,3922,-4413,7353,-6865,10785c236223,224528,233281,227959,230829,231391v-2942,3432,-5884,6373,-8826,9314c219061,243647,215629,246588,212196,249039v-3432,2452,-6864,4903,-10787,7354c197976,258354,194054,260805,190131,262276v-3923,1961,-7846,3431,-11768,4902c174440,268649,170027,269629,166104,270610v-3923,980,-8336,1961,-12749,2451c148942,273551,145019,274041,140606,274041v-4413,,-8826,,-12749,-490c123444,273061,119031,272571,115108,272080v-4413,-980,-8336,-1961,-12749,-2941c97946,268158,94024,266688,90101,264727v-3923,-1471,-8336,-3432,-12259,-5393c73919,257373,69997,254922,66564,252471v-3922,-2451,-7355,-4902,-10787,-7844c52344,241686,48912,238744,45479,235803v-3432,-2941,-6374,-6373,-9316,-9805c33221,222567,30279,219135,27827,215213v-2452,-3431,-4903,-7353,-7355,-11275c18020,200016,16059,196094,14097,192172v-1961,-3922,-3432,-8334,-5393,-12746c7233,175014,5762,171092,4781,166680,3800,162268,2820,157856,1839,153444,1349,149032,858,144619,368,140207v-491,-4412,-491,-8824,,-13236c368,122559,858,118147,1349,113735v490,-4413,1471,-8825,2451,-13237c4781,96086,5762,92164,7233,87752v1471,-4412,2942,-8334,4903,-12256c14097,71574,16059,67653,18020,63731v1961,-3922,4413,-7354,6865,-10786c27337,49514,30279,46082,32731,42650v2941,-3431,5884,-6373,8826,-9314c44499,30395,47931,27453,51363,25002v3433,-2451,6865,-4902,10788,-7354c65583,15688,69506,13236,73429,11766,77352,9805,81274,8334,85197,6863,89120,5393,93533,4412,97456,3432v3923,-981,8336,-1961,12749,-2452c114618,490,118541,,122954,v4413,,8826,,12749,490c140116,980,144529,1471,148452,1961v4413,980,8335,1961,12749,2941c165614,5883,169536,7353,173459,9314v3923,1471,8336,3432,12259,5393c189641,16668,193563,19119,196996,21570v3923,2451,7355,4903,10787,7844c211216,32356,214648,35297,218080,38238v3433,2942,6375,6373,9317,9805c230339,51475,233281,54906,235733,58828v2452,3432,4903,7354,7355,11276c245540,73535,247501,77947,249462,81869r,xe" filled="f" stroked="f" strokeweight=".34042mm">
                      <v:stroke endcap="round"/>
                      <v:path arrowok="t" o:connecttype="custom" o:connectlocs="249462,81869;254856,94615;258779,107361;261721,120598;263192,133834;263192,147071;262212,160307;259760,173543;256327,186289;251424,198545;245540,210311;238675,221096;230829,231391;222003,240705;212196,249039;201409,256393;190131,262276;178363,267178;166104,270610;153355,273061;140606,274041;127857,273551;115108,272080;102359,269139;90101,264727;77842,259334;66564,252471;55777,244627;45479,235803;36163,225998;27827,215213;20472,203938;14097,192172;8704,179426;4781,166680;1839,153444;368,140207;368,126971;1349,113735;3800,100498;7233,87752;12136,75496;18020,63731;24885,52945;32731,42650;41557,33336;51363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102" o:spid="_x0000_s1065" style="position:absolute;left:33980;top:19991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" path="m458471,149032v3433,7353,6865,15197,9317,23041c470730,179916,473182,187760,475143,195604v1961,7844,3923,16178,4903,24021c481518,227959,482498,235803,482989,244137v490,8334,490,16178,490,24512c482989,276983,482498,284827,481518,293161v-981,7843,-2452,16177,-4414,24021c475143,325026,473182,332870,470730,340713v-2452,7844,-5394,15198,-8826,22551c458471,370618,455039,377481,451116,384835v-3923,6863,-8336,13726,-12749,20099c433954,411307,429051,417680,423657,423563v-5394,5883,-10788,11766,-16672,16668c401101,445624,395217,450526,388843,455428v-6375,4903,-12749,9315,-19614,13237c362364,472587,355499,476509,348635,479450v-6866,3432,-14220,6373,-21576,8824c319704,490725,312349,493177,304504,494647v-7846,1961,-15201,2942,-23047,3922c273612,499550,265766,500040,257921,500530v-7846,,-15691,,-23537,-490c226539,499550,218693,498569,210848,497098v-7846,-1470,-15691,-3431,-23537,-5392c179466,489255,172110,486804,164756,483862v-7356,-2941,-14711,-6373,-22066,-9805c135335,470136,128470,466214,121605,461802v-6865,-4413,-13729,-9315,-20104,-14217c95126,442682,88752,437290,82868,431407,76984,425524,71100,419641,65706,413759,60312,407385,55409,401012,50505,394149,45602,387286,41189,380423,36776,373559,32363,366206,28930,358852,25007,351499v-3432,-7354,-6865,-15198,-9316,-23041c12749,320614,10297,312770,8336,304926,6374,297083,4413,288748,3432,280905,1961,272571,981,264727,490,256393,,248059,,240215,,231881v490,-8334,981,-16177,1961,-24512c2942,199526,4413,191192,6374,183348v1962,-7844,3923,-15687,6375,-23531c15201,151973,18142,144619,21575,137266v3432,-7354,6865,-14217,10788,-21570c36285,108832,40698,101969,45112,95596,49524,89223,54428,82850,59822,76967,65215,71084,70609,65201,76494,60299,82378,54906,88262,50004,94636,45102v6375,-4903,12749,-9315,19614,-13237c121115,27943,127980,24022,134845,21080v6864,-3432,14219,-6373,21574,-8824c163775,9805,171130,7354,178975,5883v7846,-1961,15201,-2942,23046,-3922c209867,980,217712,490,225558,v7845,,15691,,23536,490c256940,980,264785,1961,272631,3432v7845,1470,15691,3431,23536,5392c304013,11275,311368,13727,318724,16668v7354,2941,14710,6373,22065,9805c348144,29904,355009,34316,361874,38729v6864,4412,13729,9314,20104,14216c388352,57848,394727,63240,400611,69123v5884,5883,11768,11766,17162,17649c423167,93145,428070,99518,432973,106381v4904,6863,9317,13727,13730,20590c451116,134325,455039,141678,458471,149032r,xe" filled="f" stroked="f" strokeweight="1.3616mm">
                      <v:stroke joinstyle="miter"/>
                      <v:path arrowok="t" o:connecttype="custom" o:connectlocs="458471,149032;467788,172073;475143,195604;480046,219625;482989,244137;483479,268649;481518,293161;477104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9;50505,394149;36776,373559;25007,351499;15691,328458;8336,304926;3432,280905;490,256393;0,231881;1961,207369;6374,183348;12749,159817;21575,137266;32363,115696;45112,95596;59822,76967;76494,60299;94636,45102;114250,31865;134845,21080;156419,12256;178975,5883;202021,1961;225558,0;249094,490;272631,3432;296167,8824;318724,16668;340789,26473;361874,38729;381978,52945;400611,69123;417773,86772;432973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103" o:spid="_x0000_s1066" style="position:absolute;left:33980;top:19991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" path="m458471,149032v3433,7353,6865,15197,9317,23041c470730,179916,473182,187760,475143,195604v1961,7844,3923,16178,4903,24021c481518,227959,482498,235803,482989,244137v490,8334,490,16178,490,24512c482989,276983,482498,284827,481518,293161v-981,7843,-2452,16177,-4414,24021c475143,325026,473182,332870,470730,340713v-2452,7844,-5394,15198,-8826,22551c458471,370618,455039,377481,451116,384835v-3923,6863,-8336,13726,-12749,20099c433954,411307,429051,417680,423657,423563v-5394,5883,-10788,11766,-16672,16668c401101,445624,395217,450526,388843,455428v-6375,4903,-12749,9315,-19614,13237c362364,472587,355499,476509,348635,479450v-6866,3432,-14220,6373,-21576,8824c319704,490725,312349,493177,304504,494647v-7846,1961,-15201,2942,-23047,3922c273612,499550,265766,500040,257921,500530v-7846,,-15691,,-23537,-490c226539,499550,218693,498569,210848,497098v-7846,-1470,-15691,-3431,-23537,-5392c179466,489255,172110,486804,164756,483862v-7356,-2941,-14711,-6373,-22066,-9805c135335,470136,128470,466214,121605,461802v-6865,-4413,-13729,-9315,-20104,-14217c95126,442682,88752,437290,82868,431407,76984,425524,71100,419641,65706,413759,60312,407385,55409,401012,50505,394149,45602,387286,41189,380423,36776,373559,32363,366206,28930,358852,25007,351499v-3432,-7354,-6865,-15198,-9316,-23041c12749,320614,10297,312770,8336,304926,6374,297083,4413,288748,3432,280905,1961,272571,981,264727,490,256393,,248059,,240215,,231881v490,-8334,981,-16177,1961,-24512c2942,199526,4413,191192,6374,183348v1962,-7844,3923,-15687,6375,-23531c15201,151973,18142,144619,21575,137266v3432,-7354,6865,-14217,10788,-21570c36285,108832,40698,101969,45112,95596,49524,89223,54428,82850,59822,76967,65215,71084,70609,65201,76494,60299,82378,54906,88262,50004,94636,45102v6375,-4903,12749,-9315,19614,-13237c121115,27943,127980,24022,134845,21080v6864,-3432,14219,-6373,21574,-8824c163775,9805,171130,7354,178975,5883v7846,-1961,15201,-2942,23046,-3922c209867,980,217712,490,225558,v7845,,15691,,23536,490c256940,980,264785,1961,272631,3432v7845,1470,15691,3431,23536,5392c304013,11275,311368,13727,318724,16668v7354,2941,14710,6373,22065,9805c348144,30395,355009,34316,361874,38729v6864,4412,13729,9314,20104,14216c388352,57848,394727,63240,400611,69123v5884,5883,11768,11766,17162,17649c423167,93145,428070,99518,432973,106381v4904,6863,9317,13727,13730,20590c451116,133834,455039,141678,458471,149032r,xe" filled="f" stroked="f" strokeweight=".34042mm">
                      <v:stroke endcap="round"/>
                      <v:path arrowok="t" o:connecttype="custom" o:connectlocs="458471,149032;467788,172073;475143,195604;480046,219625;482989,244137;483479,268649;481518,293161;477104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9;50505,394149;36776,373559;25007,351499;15691,328458;8336,304926;3432,280905;490,256393;0,231881;1961,207369;6374,183348;12749,159817;21575,137266;32363,115696;45112,95596;59822,76967;76494,60299;94636,45102;114250,31865;134845,21080;156419,12256;178975,5883;202021,1961;225558,0;249094,490;272631,3432;296167,8824;318724,16668;340789,26473;361874,38729;381978,52945;400611,69123;417773,86772;432973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104" o:spid="_x0000_s1067" style="position:absolute;left:12524;top:38493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" path="m249462,81870v1962,3921,3433,8333,5394,12745c256327,99028,257798,102950,258779,107362v981,4412,1961,8824,2942,13236c262211,125010,262702,129422,263192,133834v490,4412,490,8825,,13237c263192,151483,262702,155895,262211,160307v-490,4412,-1471,8824,-2451,13236c258779,177956,257798,181878,256327,186290v-1471,4412,-2942,8333,-4903,12255c249462,202467,247501,206389,245540,210311v-1962,3922,-4413,7354,-6865,10785c236223,224528,233281,227959,230829,231391v-2942,3432,-5884,6373,-8826,9315c219061,243647,215629,246589,212196,249040v-3432,2451,-6865,4902,-10787,7353c197976,258354,194054,260805,190131,262276v-3923,1961,-7846,3432,-11768,4902c174440,268649,170027,269629,166104,270610v-4413,980,-8336,1961,-12749,2451c148942,273551,145019,274042,140606,274042v-4413,,-8826,,-12749,-491c123444,273061,119031,272571,115108,272081v-4413,-981,-8336,-1961,-12749,-2942c97946,268159,94023,266688,90101,264727v-3923,-1471,-8336,-3432,-12259,-5393c73919,257373,69997,254922,66564,252471v-3923,-2451,-7355,-4902,-10787,-7843c52344,241686,48912,238745,45479,235803v-3432,-2941,-6374,-6373,-9316,-9805c33221,222567,30279,219135,27827,215214v-2452,-3432,-4903,-7354,-7355,-11276c18020,200016,16059,196094,14097,192172v-1961,-3922,-3432,-8334,-5393,-12746c7233,175014,5762,171092,4781,166680,3800,162268,2819,157856,1839,153444,1348,149032,858,144620,368,140207v-491,-4412,-491,-8824,,-13236c368,122559,858,118147,1348,113735v491,-4412,1471,-8824,2452,-13237c4781,96086,5762,92164,7233,87752v1471,-4412,2942,-8334,4903,-12256c14097,71575,16059,67653,18020,63731v1962,-3922,4413,-7354,6865,-10786c27337,49514,30279,46082,32730,42651v2943,-3432,5885,-6373,8827,-9315c44499,30395,47931,27453,51364,25002v3432,-2451,6864,-4902,10787,-7354c65583,15688,69506,13237,73429,11766,77352,9805,81275,8334,85197,6864,89120,5393,93533,4412,97456,3432v4413,-981,8336,-1961,12749,-2451c114618,490,118541,,122954,v4413,,8826,,12749,490c140116,981,144529,1471,148452,1961v4413,981,8335,1961,12749,2942c165614,5883,169536,7354,173459,9315v3923,1470,8336,3431,12259,5392c189640,16668,193563,19120,196996,21570v3922,2452,7355,4903,10787,7844c211216,32356,214648,35297,218080,38239v3433,2941,6375,6373,9317,9804c230339,51475,233281,54906,235733,58828v2452,3432,4903,7354,7355,11276c245049,74026,247501,77948,249462,81870r,xe" filled="f" stroked="f" strokeweight="1.3616mm">
                      <v:stroke joinstyle="miter"/>
                      <v:path arrowok="t" o:connecttype="custom" o:connectlocs="249462,81870;254856,94615;258779,107362;261721,120598;263192,133834;263192,147071;262211,160307;259760,173543;256327,186290;251424,198545;245540,210311;238675,221096;230829,231391;222003,240706;212196,249040;201409,256393;190131,262276;178363,267178;166104,270610;153355,273061;140606,274042;127857,273551;115108,272081;102359,269139;90101,264727;77842,259334;66564,252471;55777,244628;45479,235803;36163,225998;27827,215214;20472,203938;14097,192172;8704,179426;4781,166680;1839,153444;368,140207;368,126971;1348,113735;3800,100498;7233,87752;12136,75496;18020,63731;24885,52945;32730,42651;41557,33336;51364,25002;62151,17648;73429,11766;85197,6864;97456,3432;110205,981;122954,0;135703,490;148452,1961;161201,4903;173459,9315;185718,14707;196996,21570;207783,29414;218080,38239;227397,48043;235733,58828;243088,70104;249462,81870;249462,81870" o:connectangles="0,0,0,0,0,0,0,0,0,0,0,0,0,0,0,0,0,0,0,0,0,0,0,0,0,0,0,0,0,0,0,0,0,0,0,0,0,0,0,0,0,0,0,0,0,0,0,0,0,0,0,0,0,0,0,0,0,0,0,0,0,0,0,0,0,0"/>
                    </v:shape>
                    <v:shape id="Prostoročno: oblika 105" o:spid="_x0000_s1068" style="position:absolute;left:12524;top:38493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" path="m249462,81870v1962,3921,3433,8333,5394,12745c256327,99028,257798,102950,258779,107362v981,4412,1961,8824,2942,13236c262211,125010,262702,129422,263192,133834v490,4412,490,8825,,13237c263192,151483,262702,155895,262211,160307v-490,4412,-1471,8824,-2451,13236c258779,177956,257798,181878,256327,186290v-1471,4412,-2942,8333,-4903,12255c249462,202467,247501,206389,245540,210311v-1962,3922,-4413,7354,-6865,10785c236223,224528,233281,227959,230829,231391v-2942,3432,-5884,6373,-8826,9315c219061,243647,215629,246589,212196,249040v-3432,2451,-6865,4902,-10787,7353c197976,258354,194054,260805,190131,262276v-3923,1961,-7846,3432,-11768,4902c174440,268649,170027,269629,166104,270610v-3923,980,-8336,1961,-12749,2451c148942,273551,145019,274042,140606,274042v-4413,,-8826,,-12749,-491c123444,273061,119031,272571,115108,272081v-4413,-981,-8336,-1961,-12749,-2942c97946,268159,94023,266688,90101,264727v-3923,-1961,-8336,-3432,-12259,-5393c73919,257373,69997,254922,66564,252471v-3923,-2451,-7355,-4902,-10787,-7843c52344,241686,48912,238745,45479,235803v-3432,-2941,-6374,-6373,-9316,-9805c33221,222567,30279,219135,27827,215214v-2452,-3432,-4903,-7354,-7355,-11276c18020,200016,16059,196094,14097,192172v-1961,-3922,-3432,-8334,-5393,-12746c7233,175014,5762,171092,4781,166680,3800,162268,2819,157856,1839,153444,1348,149032,858,144620,368,140207v-491,-4412,-491,-8824,,-13236c368,122559,858,118147,1348,113735v491,-4412,1471,-8824,2452,-13237c4781,96086,5762,92164,7233,87752v1471,-4412,2942,-8334,4903,-12256c14097,71575,16059,67653,18020,63731v1962,-3922,4413,-7354,6865,-10786c27337,49514,30279,46082,32730,42651v2943,-3432,5885,-6373,8827,-9315c44499,30395,47931,27453,51364,25002v3432,-2451,6864,-4902,10787,-7354c65583,15688,69506,13237,73429,11766,77352,9805,81275,8334,85197,6864,89120,5393,93533,4412,97456,3432v4413,-981,8336,-1961,12749,-2451c114618,490,118541,,122954,v4413,,8826,,12749,490c140116,981,144529,1471,148452,1961v4413,981,8335,1961,12749,2942c165614,5883,169536,7354,173459,9315v3923,1470,8336,3431,12259,5392c189640,16668,193563,19120,196996,21570v3922,2452,7355,4903,10787,7844c211216,32356,214648,35297,218080,38239v3433,2941,6375,6373,9317,9804c230339,51475,233281,54906,235733,58828v2452,3432,4903,7354,7355,11276c245049,74026,247501,77948,249462,81870r,xe" filled="f" stroked="f" strokeweight=".34042mm">
                      <v:stroke endcap="round"/>
                      <v:path arrowok="t" o:connecttype="custom" o:connectlocs="249462,81870;254856,94615;258779,107362;261721,120598;263192,133834;263192,147071;262211,160307;259760,173543;256327,186290;251424,198545;245540,210311;238675,221096;230829,231391;222003,240706;212196,249040;201409,256393;190131,262276;178363,267178;166104,270610;153355,273061;140606,274042;127857,273551;115108,272081;102359,269139;90101,264727;77842,259334;66564,252471;55777,244628;45479,235803;36163,225998;27827,215214;20472,203938;14097,192172;8704,179426;4781,166680;1839,153444;368,140207;368,126971;1348,113735;3800,100498;7233,87752;12136,75496;18020,63731;24885,52945;32730,42651;41557,33336;51364,25002;62151,17648;73429,11766;85197,6864;97456,3432;110205,981;122954,0;135703,490;148452,1961;161201,4903;173459,9315;185718,14707;196996,21570;207783,29414;218080,38239;227397,48043;235733,58828;243088,70104;249462,81870;249462,81870" o:connectangles="0,0,0,0,0,0,0,0,0,0,0,0,0,0,0,0,0,0,0,0,0,0,0,0,0,0,0,0,0,0,0,0,0,0,0,0,0,0,0,0,0,0,0,0,0,0,0,0,0,0,0,0,0,0,0,0,0,0,0,0,0,0,0,0,0,0"/>
                    </v:shape>
                    <v:shape id="Prostoročno: oblika 106" o:spid="_x0000_s1069" style="position:absolute;left:16730;top:34890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" path="m458472,149032v3432,7353,6864,15197,9316,23041c470730,179916,473182,187760,475143,195604v1962,7844,3923,16178,4904,24022c481518,227959,482498,235803,482989,244137v490,8334,490,16178,490,24512c482989,276983,482498,284827,481518,293161v-981,8334,-2452,16178,-4413,24021c475143,325026,473182,332870,470730,340714v-2452,7843,-5394,15197,-8826,22550c458472,370618,455039,377481,451116,384835v-3922,6863,-8335,13726,-12748,20099c433954,411307,429051,417681,423657,423563v-5394,5883,-10787,11766,-16672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5,,-15691,,-23536,-490c226539,499550,218694,498569,210848,497098v-7846,-1470,-15691,-3431,-23537,-5392c179466,489255,172111,486804,164756,483862v-7355,-2941,-14711,-6373,-22066,-9805c135335,470136,128470,466214,121605,461801v-6865,-4412,-13729,-9314,-20104,-14216c95127,442682,88752,437290,82868,431407,76984,425524,71100,419642,65706,413759,60312,407386,55409,401012,50506,394149,45602,387286,41189,380423,36776,373559,32363,366206,28930,358852,25008,351499v-3433,-7354,-6865,-15198,-9317,-23041c13239,320614,10297,312770,8336,304926,6375,297083,4413,288748,3432,280905,1961,272571,981,264727,490,256393,,248059,,240215,,231881v490,-8334,981,-16177,1961,-24511c2942,199526,4413,191192,6375,183348v1961,-7844,3922,-15688,6374,-23531c15201,151973,18143,144620,21575,137266v3433,-7354,6865,-14217,10788,-21570c36286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1,23046,-3922c209867,981,217713,490,225558,v7846,,15691,,23537,490c256940,981,264786,1961,272631,3432v7846,1470,15691,3431,23537,5392c304013,11276,311369,13727,318724,16668v7355,2941,14710,6373,22065,9805c348144,30395,355009,34317,361874,38729v6865,4412,13729,9314,20104,14216c388352,57848,394727,63240,400611,69123v5884,5883,11768,11766,17162,17649c423167,93145,428070,99518,432974,106381v4903,6864,9316,13727,13729,20590c451116,133834,455039,141188,458472,149032r,xe" filled="f" stroked="f" strokeweight="1.3616mm">
                      <v:stroke joinstyle="miter"/>
                      <v:path arrowok="t" o:connecttype="custom" o:connectlocs="458472,149032;467788,172073;475143,195604;480047,219626;482989,244137;483479,268649;481518,293161;477105,317182;470730,340714;461904,363264;451116,384835;438368,404934;423657,423563;406985,440231;388843,455428;369229,468665;348635,479450;327059,488274;304504,494647;281457,498569;257921,500530;234385,500040;210848,497098;187311,491706;164756,483862;142690,474057;121605,461801;101501,447585;82868,431407;65706,413759;50506,394149;36776,373559;25008,351499;15691,328458;8336,304926;3432,280905;490,256393;0,231881;1961,207370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2,149032;458472,149032" o:connectangles="0,0,0,0,0,0,0,0,0,0,0,0,0,0,0,0,0,0,0,0,0,0,0,0,0,0,0,0,0,0,0,0,0,0,0,0,0,0,0,0,0,0,0,0,0,0,0,0,0,0,0,0,0,0,0,0,0,0,0,0,0,0,0,0,0,0"/>
                    </v:shape>
                    <v:shape id="Prostoročno: oblika 107" o:spid="_x0000_s1070" style="position:absolute;left:16730;top:34890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" path="m458472,149032v3432,7353,6864,15197,9316,23041c470730,179916,473182,187760,475143,195604v1962,7844,3923,16178,4904,24022c481518,227959,482498,235803,482989,244137v490,8334,490,16178,490,24512c482989,276983,482498,284827,481518,293161v-981,7843,-2452,16178,-4413,24021c475143,325026,473182,332870,470730,340714v-2452,7843,-5394,15197,-8826,22550c458472,370618,455039,377481,451116,384835v-3922,6863,-8335,13726,-12748,20099c433954,411307,429051,417681,423657,423563v-5394,5883,-10787,11766,-16672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5,,-15691,,-23536,-490c226539,499550,218694,498569,210848,497098v-7846,-1470,-15691,-3431,-23537,-5392c179466,489255,172111,486804,164756,483862v-7355,-2941,-14711,-6373,-22066,-9805c135335,470136,128470,466214,121605,461801v-6865,-4412,-13729,-9314,-20104,-14216c95127,442682,88752,437290,82868,431407,76984,425524,71100,419642,65706,413759,60312,407386,55409,401012,50506,394149,45602,387286,41189,380423,36776,373559,32363,366206,28930,358852,25008,351499v-3433,-7354,-6865,-15198,-9317,-23041c12749,320614,10297,312770,8336,304926,6375,297083,4413,288748,3432,280905,1961,272571,981,264727,490,256393,,248059,,240215,,231881v490,-8334,981,-16177,1961,-24511c2942,199526,4413,191192,6375,183348v1961,-7844,3922,-15688,6374,-23531c15201,151973,18143,144620,21575,137266v3433,-7354,6865,-14217,10788,-21570c36286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1,23046,-3922c209867,981,217713,490,225558,v7846,,15691,,23537,490c256940,981,264786,1961,272631,3432v7846,1470,15691,3431,23537,5392c304013,11276,311369,13727,318724,16668v7355,2941,14710,6373,22065,9805c348144,30395,355009,34317,361874,38729v6865,4412,13729,9314,20104,14216c388352,57848,394727,63240,400611,69123v5884,5883,11768,11766,17162,17649c423167,93145,428070,99518,432974,106381v4903,6864,9316,13727,13729,20590c451116,133834,455039,141188,458472,149032r,xe" filled="f" stroked="f" strokeweight=".34042mm">
                      <v:stroke endcap="round"/>
                      <v:path arrowok="t" o:connecttype="custom" o:connectlocs="458472,149032;467788,172073;475143,195604;480047,219626;482989,244137;483479,268649;481518,293161;477105,317182;470730,340714;461904,363264;451116,384835;438368,404934;423657,423563;406985,440231;388843,455428;369229,468665;348635,479450;327059,488274;304504,494647;281457,498569;257921,500530;234385,500040;210848,497098;187311,491706;164756,483862;142690,474057;121605,461801;101501,447585;82868,431407;65706,413759;50506,394149;36776,373559;25008,351499;15691,328458;8336,304926;3432,280905;490,256393;0,231881;1961,207370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2,149032;458472,149032" o:connectangles="0,0,0,0,0,0,0,0,0,0,0,0,0,0,0,0,0,0,0,0,0,0,0,0,0,0,0,0,0,0,0,0,0,0,0,0,0,0,0,0,0,0,0,0,0,0,0,0,0,0,0,0,0,0,0,0,0,0,0,0,0,0,0,0,0,0"/>
                    </v:shape>
                    <v:shape id="Prostoročno: oblika 108" o:spid="_x0000_s1071" style="position:absolute;left:22905;top:30348;width:7038;height:7289;visibility:visible;mso-wrap-style:square;v-text-anchor:middle" coordsize="703797,728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" path="m667190,217857v4903,10785,9807,22060,13729,33336c684842,262468,688275,274234,691707,285509v2942,11766,5394,23531,7355,35297c701023,332572,702495,344337,702985,356593v981,11766,981,24022,490,35788c702985,404146,702004,415912,700533,427677v-1471,11766,-3432,23532,-6374,34807c691707,473759,688275,485525,684842,496310v-3923,11276,-7845,22061,-12749,32846c667190,539941,662286,550236,656402,560041v-5884,10295,-11768,19609,-18633,29414c630904,598770,624040,608084,616194,616418v-7355,8824,-15691,16668,-24027,24512c583831,648773,575005,656127,565689,662990v-9317,6863,-18633,13236,-28440,19119c527442,687992,517635,693385,507338,698287v-10298,4902,-21085,8824,-31382,12746c465168,714955,454381,717897,443103,720348v-11278,2451,-22556,4412,-33834,5883c397991,727701,386713,728682,374945,728682v-11278,490,-23046,,-34324,-981c329343,726721,317575,725250,306297,723289v-11278,-1961,-22556,-4902,-33834,-7844c261185,712014,250397,708582,239120,704170v-10788,-4412,-21575,-9314,-31873,-14707c196950,684070,186653,678187,176356,671814v-9807,-6372,-19614,-13236,-28931,-20589c138109,643871,129282,636027,120456,627693v-8826,-8334,-17162,-17158,-25007,-25982c87603,592887,80248,583082,72893,573277,66028,563473,59163,553178,53279,542883,47395,532587,41511,521803,36608,511017,31704,500232,26801,488957,22878,477681,18955,466406,15523,454640,12090,443365,9148,431599,6697,419834,4735,408068,2774,396302,1303,384537,812,372281,-168,360515,-168,348259,322,336493,812,324728,1793,312962,3264,301197,4735,289431,6697,277665,9639,266390v2451,-11275,5884,-23041,9316,-33826c22878,221288,26801,210503,31704,199718v4904,-10785,9807,-21080,15691,-30885c53279,158538,59163,149224,66028,139419v6865,-9315,13730,-18629,21575,-26963c94959,103632,103294,95788,111630,87944v8336,-7843,17162,-15197,26479,-22060c147425,59021,156742,52647,166549,46765v9807,-5883,19613,-11276,29911,-16178c206757,25685,217545,21763,227842,17841v10787,-3922,21575,-6863,32853,-9315c271973,6075,283251,4114,294529,2643,305806,1173,317084,192,328852,192v11279,-490,23047,,34325,981c374454,2153,386223,3624,397501,5585v11278,1961,22555,4902,33833,7844c442612,16860,453400,20292,464678,24704v10787,4412,21575,9314,31872,14707c506847,44804,517145,50686,527442,57060v9807,6373,19614,13236,28930,20590c565689,85003,574515,92847,583341,101181v8826,8334,17162,17158,25008,25982c616194,135987,623549,145792,630904,155597v6865,9804,13730,20099,19614,30394c656893,196287,662286,207071,667190,217857r,xe" filled="f" stroked="f" strokeweight="1.3616mm">
                      <v:stroke joinstyle="miter"/>
                      <v:path arrowok="t" o:connecttype="custom" o:connectlocs="667190,217857;680919,251193;691707,285509;699062,320806;702985,356593;703475,392381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6,671814;147425,651225;120456,627693;95449,601711;72893,573277;53279,542883;36608,511017;22878,477681;12090,443365;4735,408068;812,372281;322,336493;3264,301197;9639,266390;18955,232564;31704,199718;47395,168833;66028,139419;87603,112456;111630,87944;138109,65884;166549,46765;196460,30587;227842,17841;260695,8526;294529,2643;328852,192;363177,1173;397501,5585;431334,13429;464678,24704;496550,39411;527442,57060;556372,77650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109" o:spid="_x0000_s1072" style="position:absolute;left:22905;top:30348;width:7038;height:7289;visibility:visible;mso-wrap-style:square;v-text-anchor:middle" coordsize="703797,728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" path="m667190,217857v4903,10785,9807,22060,13729,33336c684842,262468,688275,274234,691707,285509v2942,11766,5394,23531,7355,35297c701023,332572,702495,344337,702985,356593v981,11766,981,24022,490,35788c702985,404146,702004,415912,700533,427677v-1471,11766,-3432,23532,-6374,34807c691707,473759,688275,485525,684842,496310v-3923,11276,-7845,22061,-12749,32846c667190,539941,662286,550236,656402,560041v-5884,10295,-11768,19609,-18633,29414c630904,598770,624040,608084,616194,616418v-7355,8824,-15691,16668,-24027,24512c583831,648773,575005,656127,565689,662990v-9317,6863,-18633,13236,-28440,19119c527442,687992,517635,693385,507338,698287v-10298,4902,-21085,8824,-31382,12746c465168,714955,454381,717897,443103,720348v-11278,2451,-22556,4412,-33834,5883c397991,727701,386713,728682,374945,728682v-11278,490,-23046,,-34324,-981c329343,726721,317575,725250,306297,723289v-11278,-1961,-22556,-4902,-33834,-7844c261185,712014,250397,708582,239120,704170v-10788,-4412,-21575,-9314,-31873,-14707c196950,684070,186653,678187,176356,671814v-9807,-6372,-19614,-13236,-28931,-20589c138109,643871,129282,636027,120456,627693v-8826,-8334,-17162,-17158,-25007,-25982c87603,592887,80248,583082,72893,573277,66028,563473,59163,553178,53279,542883,47395,532587,41511,521803,36608,511017,31704,500232,26801,488957,22878,477681,18955,466406,15523,454640,12090,443365,9148,431599,6697,419834,4735,408068,2774,396302,1303,384537,812,372281,-168,360515,-168,348259,322,336493,812,324728,1793,312962,3264,301197,4735,289431,6697,277665,9639,266390v2451,-11275,5884,-23041,9316,-33826c22878,221288,26801,210503,31704,199718v4904,-10785,9807,-21080,15691,-30885c53279,158538,59163,149224,66028,139419v6865,-9804,13730,-18629,21575,-26963c94959,103632,103294,95788,111630,87944v8336,-7843,17162,-15197,26479,-22060c147425,59021,156742,52647,166549,46765v9807,-5883,19613,-11276,29911,-16178c206757,25685,217545,21763,227842,17841v10787,-3922,21575,-6863,32853,-9315c271973,6075,283251,4114,294529,2643,305806,1173,317084,192,328852,192v11279,-490,23047,,34325,981c374454,2153,386223,3624,397501,5585v11278,1961,22555,4902,33833,7844c442612,16860,453400,20292,464678,24704v10787,4412,21575,9314,31872,14707c506847,44804,517145,50686,527442,57060v9807,6373,19614,13236,28930,20590c565689,85003,574515,92847,583341,101181v8826,8334,17162,17158,25008,25982c616194,135987,623549,145792,630904,155597v6865,9804,13730,20099,19614,30394c656893,196287,662286,207071,667190,217857r,xe" filled="f" stroked="f" strokeweight=".34042mm">
                      <v:stroke endcap="round"/>
                      <v:path arrowok="t" o:connecttype="custom" o:connectlocs="667190,217857;680919,251193;691707,285509;699062,320806;702985,356593;703475,392381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6,671814;147425,651225;120456,627693;95449,601711;72893,573277;53279,542883;36608,511017;22878,477681;12090,443365;4735,408068;812,372281;322,336493;3264,301197;9639,266390;18955,232564;31704,199718;47395,168833;66028,139419;87603,112456;111630,87944;138109,65884;166549,46765;196460,30587;227842,17841;260695,8526;294529,2643;328852,192;363177,1173;397501,5585;431334,13429;464678,24704;496550,39411;527442,57060;556372,77650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110" o:spid="_x0000_s1073" style="position:absolute;left:31293;top:28100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" path="m458471,149032v3433,7353,6865,15197,9317,23041c470730,179916,473182,187760,475143,195604v1962,7844,3923,16178,4904,24021c481518,227959,482499,235803,482989,244137v490,8334,490,16178,490,24512c482989,276983,482499,284827,481518,293161v-981,7843,-2452,16177,-4413,24021c475143,325026,473182,332870,470730,340713v-2451,7844,-5394,15198,-8826,22551c458471,370618,455039,377481,451116,384835v-3922,6863,-8336,13726,-12748,20099c433954,411307,429051,417680,423657,423563v-5394,5883,-10788,11766,-16671,16668c401101,445134,395217,450526,388843,455428v-6375,4903,-12749,9315,-19614,13237c362364,472587,355499,476509,348635,479450v-6865,3432,-14220,6373,-21576,8824c319704,490725,312349,493176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136,128470,466214,121605,461801v-6864,-4412,-13729,-9314,-20104,-14216c95127,442682,88752,437290,82868,431407,76984,425524,71100,419641,65706,413759,60312,407385,55409,401012,50505,394149,45602,387286,41189,380423,36776,373559,32363,366206,28930,358852,25008,351499v-3433,-7354,-6865,-15198,-9317,-23042c12749,320614,10297,312770,8336,304926,6375,297083,4413,288748,3432,280905,1961,272571,981,264727,490,256393,,248059,,240215,,231881v490,-8334,981,-16177,1961,-24512c2942,199526,4413,191192,6375,183348v1961,-7844,3922,-15687,6374,-23531c15201,151973,18143,144619,21575,137266v3433,-7354,6865,-14217,10788,-21570c36285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4,4412,13730,9314,20104,14216c388352,57848,394727,63240,400611,69123v5884,5883,11768,11766,17162,17649c423167,93145,428070,99518,432974,106381v4903,6863,9316,13727,13729,20590c451116,134325,455039,141678,458471,149032r,xe" filled="f" stroked="f" strokeweight="1.3616mm">
                      <v:stroke joinstyle="miter"/>
                      <v:path arrowok="t" o:connecttype="custom" o:connectlocs="458471,149032;467788,172073;475143,195604;480047,219625;482989,244137;483479,268649;481518,293161;477105,317182;470730,340713;461904,363264;451116,384835;438368,404934;423657,423563;406986,440231;388843,455428;369229,468665;348635,479450;327059,488274;304504,494647;281457,498569;257921,500530;234384,500040;210848,497098;187311,491706;164756,483862;142690,474057;121605,461801;101501,447585;82868,431407;65706,413759;50505,394149;36776,373559;25008,351499;15691,328457;8336,304926;3432,280905;490,256393;0,231881;1961,207369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111" o:spid="_x0000_s1074" style="position:absolute;left:31293;top:28100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" path="m458471,149032v3433,7353,6865,15197,9317,23041c470730,179916,473182,187760,475143,195604v1962,7844,3923,16178,4904,24021c481518,227959,482499,235803,482989,244137v490,8334,490,16178,490,24512c483479,276983,482499,284827,481518,293161v-981,7843,-2452,16177,-4413,24021c475143,325026,473182,332870,470730,340713v-2451,7844,-5394,15198,-8826,22551c458471,370618,455039,377481,451116,384835v-3922,6863,-8336,13726,-12748,20099c433954,411307,429051,417680,423657,423563v-5394,5883,-10788,11766,-16671,16668c401101,445624,395217,450526,388843,455428v-6375,4903,-12749,9315,-19614,13237c362364,472587,355499,476509,348635,479450v-6865,3432,-14220,6373,-21576,8824c319704,490725,312349,493176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626,128470,466214,121605,461801v-6864,-4412,-13729,-9314,-20104,-14216c95127,442682,88752,437290,82868,431407,76984,425524,71100,419641,65706,413759,60312,407385,55409,401012,50505,394149,45602,387286,41189,380423,36776,373559,32363,366206,28930,358852,25008,351499v-3433,-7354,-6865,-15198,-9317,-23042c12749,320614,10297,312770,8336,304926,6375,297083,4413,288748,3432,280905,1961,272571,981,264727,490,256393,,248059,,240215,,231881v490,-8334,981,-16177,1961,-24512c2942,199526,4413,191192,6375,183348v1961,-7844,3922,-15687,6374,-23531c15201,151973,18143,144619,21575,137266v3433,-7354,6865,-14217,10788,-21570c36285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4,4412,13730,9314,20104,14216c388352,57848,394727,63240,400611,69123v5884,5883,11768,11766,17162,17649c423167,93145,428070,99518,432974,106381v4903,6863,9316,13727,13729,20590c451116,134325,455039,141678,458471,149032r,xe" filled="f" stroked="f" strokeweight=".34042mm">
                      <v:stroke endcap="round"/>
                      <v:path arrowok="t" o:connecttype="custom" o:connectlocs="458471,149032;467788,172073;475143,195604;480047,219625;482989,244137;483479,268649;481518,293161;477105,317182;470730,340713;461904,363264;451116,384835;438368,404934;423657,423563;406986,440231;388843,455428;369229,468665;348635,479450;327059,488274;304504,494647;281457,498569;257921,500530;234384,500040;210848,497098;187311,491706;164756,483862;142690,474057;121605,461801;101501,447585;82868,431407;65706,413759;50505,394149;36776,373559;25008,351499;15691,328457;8336,304926;3432,280905;490,256393;0,231881;1961,207369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112" o:spid="_x0000_s1075" style="position:absolute;left:37713;top:26757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" path="m249462,81869v1962,3922,3433,8334,5394,12746c256327,99027,257798,102949,258779,107361v981,4413,1961,8825,2942,13237c262211,125010,262701,129422,263192,133834v490,4412,490,8824,,13237c263192,151482,262701,155895,262211,160307v-490,4412,-1471,8824,-2451,13236c258779,177955,257798,181877,256327,186289v-1471,4412,-2942,8334,-4903,12256c249462,202467,247501,206389,245540,210311v-1962,3922,-4413,7353,-6865,10785c236223,224528,233281,227959,230829,231391v-2942,3431,-5884,6373,-8826,9314c219061,243647,215629,246588,212196,249039v-3432,2451,-6865,4903,-10788,7354c197976,258354,194054,260805,190131,262276v-3923,1961,-7846,3431,-11768,4902c174440,268649,170027,269629,166104,270610v-3923,980,-8336,1961,-12749,2451c148942,273551,145019,274041,140606,274041v-4413,,-8826,,-12749,-490c123444,273061,119031,272571,115108,272080v-4413,-980,-8336,-1961,-12749,-2941c97946,268158,94023,266688,90101,264727v-3923,-1471,-8336,-3432,-12259,-5393c73919,257373,69996,254922,66564,252471v-3923,-2451,-7355,-4902,-10787,-7844c52344,241686,48912,238744,45479,235803v-3432,-2941,-6374,-6373,-9316,-9805c33221,222567,30279,219135,27827,215213v-2452,-3431,-4904,-7353,-7355,-11275c18020,200016,16059,196094,14097,192172v-1961,-3922,-3432,-8334,-5394,-12746c7232,175014,5761,171092,4781,166680,3800,162268,2819,157856,1839,153443,1348,149031,858,144619,368,140207v-491,-4412,-491,-8824,,-13236c858,122559,858,118147,1348,113735v491,-4413,1471,-8825,2452,-13237c4781,96086,5761,92164,7232,87752v1471,-4412,2943,-8334,4904,-12256c14097,71574,16059,67652,18020,63731v1961,-3922,4413,-7354,6865,-10786c27337,49514,30279,46082,32730,42650v2942,-3431,5884,-6373,8827,-9314c44499,30395,47931,27453,51363,25002v3433,-2451,6865,-4902,10788,-7354c65583,15688,69506,13236,73429,11766,77352,9805,81274,8334,85197,6863,89120,5392,93533,4412,97456,3432v3923,-981,8336,-1961,12749,-2452c114618,490,118541,,122954,v4413,,8826,,12749,490c140116,980,144529,1471,148452,1961v4413,980,8335,1961,12748,2941c165614,5883,169536,7353,173459,9314v3923,1471,8336,3432,12258,5393c189640,16668,193563,19119,196996,21570v3922,2451,7355,4903,10787,7844c211216,32356,214648,35297,218080,38238v3433,2942,6375,6373,9317,9805c230339,51475,233281,54906,235733,58828v2451,3432,4903,7354,7355,11275c245540,73535,247501,77457,249462,81869r,xe" filled="f" stroked="f" strokeweight="1.3616mm">
                      <v:stroke joinstyle="miter"/>
                      <v:path arrowok="t" o:connecttype="custom" o:connectlocs="249462,81869;254856,94615;258779,107361;261721,120598;263192,133834;263192,147071;262211,160307;259760,173543;256327,186289;251424,198545;245540,210311;238675,221096;230829,231391;222003,240705;212196,249039;201408,256393;190131,262276;178363,267178;166104,270610;153355,273061;140606,274041;127857,273551;115108,272080;102359,269139;90101,264727;77842,259334;66564,252471;55777,244627;45479,235803;36163,225998;27827,215213;20472,203938;14097,192172;8703,179426;4781,166680;1839,153443;368,140207;368,126971;1348,113735;3800,100498;7232,87752;12136,75496;18020,63731;24885,52945;32730,42650;41557,33336;51363,25002;62151,17648;73429,11766;85197,6863;97456,3432;110205,980;122954,0;135703,490;148452,1961;161200,4902;173459,9314;185717,14707;196996,21570;207783,29414;218080,38238;227397,48043;235733,58828;243088,70103;249462,81869;249462,81869" o:connectangles="0,0,0,0,0,0,0,0,0,0,0,0,0,0,0,0,0,0,0,0,0,0,0,0,0,0,0,0,0,0,0,0,0,0,0,0,0,0,0,0,0,0,0,0,0,0,0,0,0,0,0,0,0,0,0,0,0,0,0,0,0,0,0,0,0,0"/>
                    </v:shape>
                    <v:shape id="Prostoročno: oblika 113" o:spid="_x0000_s1076" style="position:absolute;left:37713;top:26757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" path="m249462,81869v1962,3922,3433,8334,5394,12746c256327,99027,257798,102949,258779,107361v981,4413,1961,8825,2942,13237c262211,125010,262701,129422,263192,133834v490,4412,490,8824,,13237c263192,151482,262701,155895,262211,160307v-490,4412,-1471,8824,-2451,13236c258779,177955,257798,181877,256327,186289v-1471,4412,-2942,8334,-4903,12256c249462,202467,247501,206389,245540,210311v-1962,3922,-4413,7353,-6865,10785c236223,224528,233281,227959,230829,231391v-2942,3431,-5884,6373,-8826,9314c219061,243647,215629,246588,212196,249039v-3432,2451,-6865,4903,-10788,7354c197976,258354,194054,260805,190131,262276v-3923,1961,-7846,3431,-11768,4902c174440,268649,170027,269629,166104,270610v-3923,980,-8336,1961,-12749,2451c148942,273551,145019,274041,140606,274041v-4413,,-8826,,-12749,-490c123444,273061,119031,272571,115108,272080v-4413,-980,-8336,-1961,-12749,-2941c97946,268158,94023,266688,90101,264727v-3923,-1471,-8336,-3432,-12259,-5393c73919,257373,69996,254922,66564,252471v-3923,-2451,-7355,-4902,-10787,-7844c52344,241686,48912,238744,45479,235803v-3432,-2941,-6374,-6373,-9316,-9805c33221,222567,30279,219135,27827,215213v-2452,-3431,-4904,-7353,-7355,-11275c18020,200016,16059,196094,14097,192172v-1961,-3922,-3432,-8334,-5394,-12746c7232,175014,5761,171092,4781,166680,3800,162268,2819,157856,1839,153443,1348,149031,858,144619,368,140207v-491,-4412,-491,-8824,,-13236c368,122559,858,118147,1348,113735v491,-4413,1471,-8825,2452,-13237c4781,96086,5761,92164,7232,87752v1471,-4412,2943,-8334,4904,-12256c14097,71574,16059,67652,18020,63731v1961,-3922,4413,-7354,6865,-10786c27337,49514,30279,46082,32730,42650v2942,-3431,5884,-6373,8827,-9314c44499,30395,47931,27453,51363,25002v3433,-2451,6865,-4902,10788,-7354c65583,15688,69506,13236,73429,11766,77352,9805,81274,8334,85197,6863,89120,5392,93533,4412,97456,3432v3923,-981,8336,-1961,12749,-2452c114618,490,118541,,122954,v4413,,8826,,12749,490c140116,980,144529,1471,148452,1961v4413,980,8335,1961,12748,2941c165614,5883,169536,7353,173459,9314v3923,1471,8336,3432,12258,5393c189640,16668,193563,19119,196996,21570v3922,2451,7355,4903,10787,7844c211216,32356,214648,35297,218080,38238v3433,2942,6375,6373,9317,9805c230339,51475,233281,54906,235733,58828v2451,3922,4903,7354,7355,11275c245540,73535,247501,77457,249462,81869r,xe" filled="f" stroked="f" strokeweight=".34042mm">
                      <v:stroke endcap="round"/>
                      <v:path arrowok="t" o:connecttype="custom" o:connectlocs="249462,81869;254856,94615;258779,107361;261721,120598;263192,133834;263192,147071;262211,160307;259760,173543;256327,186289;251424,198545;245540,210311;238675,221096;230829,231391;222003,240705;212196,249039;201408,256393;190131,262276;178363,267178;166104,270610;153355,273061;140606,274041;127857,273551;115108,272080;102359,269139;90101,264727;77842,259334;66564,252471;55777,244627;45479,235803;36163,225998;27827,215213;20472,203938;14097,192172;8703,179426;4781,166680;1839,153443;368,140207;368,126971;1348,113735;3800,100498;7232,87752;12136,75496;18020,63731;24885,52945;32730,42650;41557,33336;51363,25002;62151,17648;73429,11766;85197,6863;97456,3432;110205,980;122954,0;135703,490;148452,1961;161200,4902;173459,9314;185717,14707;196996,21570;207783,29414;218080,38238;227397,48043;235733,58828;243088,70103;249462,81869;249462,81869" o:connectangles="0,0,0,0,0,0,0,0,0,0,0,0,0,0,0,0,0,0,0,0,0,0,0,0,0,0,0,0,0,0,0,0,0,0,0,0,0,0,0,0,0,0,0,0,0,0,0,0,0,0,0,0,0,0,0,0,0,0,0,0,0,0,0,0,0,0"/>
                    </v:shape>
                  </v:group>
                </w:pict>
              </mc:Fallback>
            </mc:AlternateContent>
          </w:r>
        </w:p>
        <w:p w14:paraId="70A26A49" w14:textId="5E0EE5A4" w:rsidR="003E4098" w:rsidRPr="00FA21AC" w:rsidRDefault="003E4098" w:rsidP="00E179E9">
          <w:pPr>
            <w:jc w:val="center"/>
            <w:rPr>
              <w:b/>
              <w:sz w:val="28"/>
              <w:szCs w:val="28"/>
            </w:rPr>
          </w:pPr>
        </w:p>
        <w:p w14:paraId="36B650DF" w14:textId="690D7FC8" w:rsidR="00E179E9" w:rsidRPr="00FA21AC" w:rsidRDefault="00E179E9" w:rsidP="00E179E9">
          <w:pPr>
            <w:jc w:val="center"/>
            <w:rPr>
              <w:b/>
              <w:sz w:val="28"/>
              <w:szCs w:val="28"/>
            </w:rPr>
          </w:pPr>
        </w:p>
        <w:p w14:paraId="21D46443" w14:textId="7C8CAEE6" w:rsidR="003E4098" w:rsidRPr="00FA21AC" w:rsidRDefault="00E179E9" w:rsidP="001345B7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  <w:r w:rsidRPr="00FA21AC">
            <w:rPr>
              <w:b/>
              <w:noProof/>
              <w:sz w:val="28"/>
              <w:szCs w:val="28"/>
            </w:rPr>
            <mc:AlternateContent>
              <mc:Choice Requires="wpg">
                <w:drawing>
                  <wp:anchor distT="0" distB="0" distL="114300" distR="114300" simplePos="0" relativeHeight="251656704" behindDoc="1" locked="0" layoutInCell="1" allowOverlap="1" wp14:anchorId="267F190A" wp14:editId="149DD8CF">
                    <wp:simplePos x="0" y="0"/>
                    <wp:positionH relativeFrom="column">
                      <wp:posOffset>-1308459</wp:posOffset>
                    </wp:positionH>
                    <wp:positionV relativeFrom="paragraph">
                      <wp:posOffset>159799</wp:posOffset>
                    </wp:positionV>
                    <wp:extent cx="2641600" cy="2639695"/>
                    <wp:effectExtent l="0" t="0" r="25400" b="27305"/>
                    <wp:wrapNone/>
                    <wp:docPr id="7" name="Grafika 1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641600" cy="2639695"/>
                              <a:chOff x="91694" y="1219214"/>
                              <a:chExt cx="2641700" cy="2639916"/>
                            </a:xfrm>
                          </wpg:grpSpPr>
                          <wps:wsp>
                            <wps:cNvPr id="9" name="Prostoročno: oblika 9"/>
                            <wps:cNvSpPr/>
                            <wps:spPr>
                              <a:xfrm>
                                <a:off x="1380318" y="1219214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22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44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Prostoročno: oblika 10"/>
                            <wps:cNvSpPr/>
                            <wps:spPr>
                              <a:xfrm>
                                <a:off x="1380318" y="1219214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363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891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Prostoročno: oblika 15"/>
                            <wps:cNvSpPr/>
                            <wps:spPr>
                              <a:xfrm>
                                <a:off x="1562358" y="1406974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8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8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2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59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322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Prostoročno: oblika 16"/>
                            <wps:cNvSpPr/>
                            <wps:spPr>
                              <a:xfrm>
                                <a:off x="1562358" y="1406974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8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8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2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83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59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Prostoročno: oblika 17"/>
                            <wps:cNvSpPr/>
                            <wps:spPr>
                              <a:xfrm>
                                <a:off x="1836950" y="1691311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20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1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4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8" y="40346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7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90"/>
                                      <a:pt x="13607" y="305416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20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784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9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40" y="144619"/>
                                      <a:pt x="19981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2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3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4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323"/>
                                      <a:pt x="373520" y="365715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Prostoročno: oblika 18"/>
                            <wps:cNvSpPr/>
                            <wps:spPr>
                              <a:xfrm>
                                <a:off x="1836950" y="1691311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20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1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4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8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7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90"/>
                                      <a:pt x="13607" y="305416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20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3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9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40" y="144619"/>
                                      <a:pt x="19981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2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3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4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323"/>
                                      <a:pt x="373520" y="365715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" name="Prostoročno: oblika 19"/>
                            <wps:cNvSpPr/>
                            <wps:spPr>
                              <a:xfrm>
                                <a:off x="2249330" y="2111442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9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2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6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3" y="286787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40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92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4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4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9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2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458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6025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" name="Prostoročno: oblika 20"/>
                            <wps:cNvSpPr/>
                            <wps:spPr>
                              <a:xfrm>
                                <a:off x="2249330" y="2111442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9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2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6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3" y="286787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40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4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4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9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2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458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6025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Prostoročno: oblika 21"/>
                            <wps:cNvSpPr/>
                            <wps:spPr>
                              <a:xfrm>
                                <a:off x="2568911" y="2437449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6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4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5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6 h 163738"/>
                                  <a:gd name="connsiteX65" fmla="*/ 137787 w 164265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275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4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5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93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Prostoročno: oblika 22"/>
                            <wps:cNvSpPr/>
                            <wps:spPr>
                              <a:xfrm>
                                <a:off x="2568911" y="2437449"/>
                                <a:ext cx="164483" cy="163738"/>
                              </a:xfrm>
                              <a:custGeom>
                                <a:avLst/>
                                <a:gdLst>
                                  <a:gd name="connsiteX0" fmla="*/ 137787 w 164483"/>
                                  <a:gd name="connsiteY0" fmla="*/ 138736 h 163738"/>
                                  <a:gd name="connsiteX1" fmla="*/ 131412 w 164483"/>
                                  <a:gd name="connsiteY1" fmla="*/ 144129 h 163738"/>
                                  <a:gd name="connsiteX2" fmla="*/ 124547 w 164483"/>
                                  <a:gd name="connsiteY2" fmla="*/ 149031 h 163738"/>
                                  <a:gd name="connsiteX3" fmla="*/ 117683 w 164483"/>
                                  <a:gd name="connsiteY3" fmla="*/ 153443 h 163738"/>
                                  <a:gd name="connsiteX4" fmla="*/ 110327 w 164483"/>
                                  <a:gd name="connsiteY4" fmla="*/ 156875 h 163738"/>
                                  <a:gd name="connsiteX5" fmla="*/ 102482 w 164483"/>
                                  <a:gd name="connsiteY5" fmla="*/ 159817 h 163738"/>
                                  <a:gd name="connsiteX6" fmla="*/ 94636 w 164483"/>
                                  <a:gd name="connsiteY6" fmla="*/ 161778 h 163738"/>
                                  <a:gd name="connsiteX7" fmla="*/ 86791 w 164483"/>
                                  <a:gd name="connsiteY7" fmla="*/ 163248 h 163738"/>
                                  <a:gd name="connsiteX8" fmla="*/ 78945 w 164483"/>
                                  <a:gd name="connsiteY8" fmla="*/ 163739 h 163738"/>
                                  <a:gd name="connsiteX9" fmla="*/ 71100 w 164483"/>
                                  <a:gd name="connsiteY9" fmla="*/ 163248 h 163738"/>
                                  <a:gd name="connsiteX10" fmla="*/ 63254 w 164483"/>
                                  <a:gd name="connsiteY10" fmla="*/ 162268 h 163738"/>
                                  <a:gd name="connsiteX11" fmla="*/ 55409 w 164483"/>
                                  <a:gd name="connsiteY11" fmla="*/ 160307 h 163738"/>
                                  <a:gd name="connsiteX12" fmla="*/ 48054 w 164483"/>
                                  <a:gd name="connsiteY12" fmla="*/ 157856 h 163738"/>
                                  <a:gd name="connsiteX13" fmla="*/ 40699 w 164483"/>
                                  <a:gd name="connsiteY13" fmla="*/ 154424 h 163738"/>
                                  <a:gd name="connsiteX14" fmla="*/ 33834 w 164483"/>
                                  <a:gd name="connsiteY14" fmla="*/ 150502 h 163738"/>
                                  <a:gd name="connsiteX15" fmla="*/ 27459 w 164483"/>
                                  <a:gd name="connsiteY15" fmla="*/ 145600 h 163738"/>
                                  <a:gd name="connsiteX16" fmla="*/ 21575 w 164483"/>
                                  <a:gd name="connsiteY16" fmla="*/ 140207 h 163738"/>
                                  <a:gd name="connsiteX17" fmla="*/ 16181 w 164483"/>
                                  <a:gd name="connsiteY17" fmla="*/ 134324 h 163738"/>
                                  <a:gd name="connsiteX18" fmla="*/ 11768 w 164483"/>
                                  <a:gd name="connsiteY18" fmla="*/ 127951 h 163738"/>
                                  <a:gd name="connsiteX19" fmla="*/ 7845 w 164483"/>
                                  <a:gd name="connsiteY19" fmla="*/ 121088 h 163738"/>
                                  <a:gd name="connsiteX20" fmla="*/ 4904 w 164483"/>
                                  <a:gd name="connsiteY20" fmla="*/ 113735 h 163738"/>
                                  <a:gd name="connsiteX21" fmla="*/ 2452 w 164483"/>
                                  <a:gd name="connsiteY21" fmla="*/ 106381 h 163738"/>
                                  <a:gd name="connsiteX22" fmla="*/ 981 w 164483"/>
                                  <a:gd name="connsiteY22" fmla="*/ 98537 h 163738"/>
                                  <a:gd name="connsiteX23" fmla="*/ 0 w 164483"/>
                                  <a:gd name="connsiteY23" fmla="*/ 90693 h 163738"/>
                                  <a:gd name="connsiteX24" fmla="*/ 0 w 164483"/>
                                  <a:gd name="connsiteY24" fmla="*/ 82850 h 163738"/>
                                  <a:gd name="connsiteX25" fmla="*/ 490 w 164483"/>
                                  <a:gd name="connsiteY25" fmla="*/ 75006 h 163738"/>
                                  <a:gd name="connsiteX26" fmla="*/ 1961 w 164483"/>
                                  <a:gd name="connsiteY26" fmla="*/ 67162 h 163738"/>
                                  <a:gd name="connsiteX27" fmla="*/ 4413 w 164483"/>
                                  <a:gd name="connsiteY27" fmla="*/ 59318 h 163738"/>
                                  <a:gd name="connsiteX28" fmla="*/ 7355 w 164483"/>
                                  <a:gd name="connsiteY28" fmla="*/ 51475 h 163738"/>
                                  <a:gd name="connsiteX29" fmla="*/ 11278 w 164483"/>
                                  <a:gd name="connsiteY29" fmla="*/ 44121 h 163738"/>
                                  <a:gd name="connsiteX30" fmla="*/ 15691 w 164483"/>
                                  <a:gd name="connsiteY30" fmla="*/ 37258 h 163738"/>
                                  <a:gd name="connsiteX31" fmla="*/ 20595 w 164483"/>
                                  <a:gd name="connsiteY31" fmla="*/ 30885 h 163738"/>
                                  <a:gd name="connsiteX32" fmla="*/ 26479 w 164483"/>
                                  <a:gd name="connsiteY32" fmla="*/ 25002 h 163738"/>
                                  <a:gd name="connsiteX33" fmla="*/ 32853 w 164483"/>
                                  <a:gd name="connsiteY33" fmla="*/ 19609 h 163738"/>
                                  <a:gd name="connsiteX34" fmla="*/ 39718 w 164483"/>
                                  <a:gd name="connsiteY34" fmla="*/ 14707 h 163738"/>
                                  <a:gd name="connsiteX35" fmla="*/ 46583 w 164483"/>
                                  <a:gd name="connsiteY35" fmla="*/ 10295 h 163738"/>
                                  <a:gd name="connsiteX36" fmla="*/ 53938 w 164483"/>
                                  <a:gd name="connsiteY36" fmla="*/ 6863 h 163738"/>
                                  <a:gd name="connsiteX37" fmla="*/ 61783 w 164483"/>
                                  <a:gd name="connsiteY37" fmla="*/ 3922 h 163738"/>
                                  <a:gd name="connsiteX38" fmla="*/ 69629 w 164483"/>
                                  <a:gd name="connsiteY38" fmla="*/ 1961 h 163738"/>
                                  <a:gd name="connsiteX39" fmla="*/ 77474 w 164483"/>
                                  <a:gd name="connsiteY39" fmla="*/ 490 h 163738"/>
                                  <a:gd name="connsiteX40" fmla="*/ 85320 w 164483"/>
                                  <a:gd name="connsiteY40" fmla="*/ 0 h 163738"/>
                                  <a:gd name="connsiteX41" fmla="*/ 93165 w 164483"/>
                                  <a:gd name="connsiteY41" fmla="*/ 490 h 163738"/>
                                  <a:gd name="connsiteX42" fmla="*/ 101011 w 164483"/>
                                  <a:gd name="connsiteY42" fmla="*/ 1471 h 163738"/>
                                  <a:gd name="connsiteX43" fmla="*/ 108856 w 164483"/>
                                  <a:gd name="connsiteY43" fmla="*/ 3432 h 163738"/>
                                  <a:gd name="connsiteX44" fmla="*/ 116211 w 164483"/>
                                  <a:gd name="connsiteY44" fmla="*/ 5883 h 163738"/>
                                  <a:gd name="connsiteX45" fmla="*/ 123567 w 164483"/>
                                  <a:gd name="connsiteY45" fmla="*/ 9314 h 163738"/>
                                  <a:gd name="connsiteX46" fmla="*/ 130431 w 164483"/>
                                  <a:gd name="connsiteY46" fmla="*/ 13236 h 163738"/>
                                  <a:gd name="connsiteX47" fmla="*/ 136806 w 164483"/>
                                  <a:gd name="connsiteY47" fmla="*/ 18139 h 163738"/>
                                  <a:gd name="connsiteX48" fmla="*/ 142690 w 164483"/>
                                  <a:gd name="connsiteY48" fmla="*/ 23531 h 163738"/>
                                  <a:gd name="connsiteX49" fmla="*/ 148084 w 164483"/>
                                  <a:gd name="connsiteY49" fmla="*/ 29414 h 163738"/>
                                  <a:gd name="connsiteX50" fmla="*/ 152497 w 164483"/>
                                  <a:gd name="connsiteY50" fmla="*/ 35787 h 163738"/>
                                  <a:gd name="connsiteX51" fmla="*/ 156420 w 164483"/>
                                  <a:gd name="connsiteY51" fmla="*/ 42650 h 163738"/>
                                  <a:gd name="connsiteX52" fmla="*/ 159362 w 164483"/>
                                  <a:gd name="connsiteY52" fmla="*/ 50004 h 163738"/>
                                  <a:gd name="connsiteX53" fmla="*/ 161813 w 164483"/>
                                  <a:gd name="connsiteY53" fmla="*/ 57357 h 163738"/>
                                  <a:gd name="connsiteX54" fmla="*/ 163285 w 164483"/>
                                  <a:gd name="connsiteY54" fmla="*/ 65201 h 163738"/>
                                  <a:gd name="connsiteX55" fmla="*/ 164265 w 164483"/>
                                  <a:gd name="connsiteY55" fmla="*/ 73045 h 163738"/>
                                  <a:gd name="connsiteX56" fmla="*/ 164265 w 164483"/>
                                  <a:gd name="connsiteY56" fmla="*/ 80889 h 163738"/>
                                  <a:gd name="connsiteX57" fmla="*/ 163775 w 164483"/>
                                  <a:gd name="connsiteY57" fmla="*/ 88732 h 163738"/>
                                  <a:gd name="connsiteX58" fmla="*/ 162304 w 164483"/>
                                  <a:gd name="connsiteY58" fmla="*/ 96576 h 163738"/>
                                  <a:gd name="connsiteX59" fmla="*/ 159852 w 164483"/>
                                  <a:gd name="connsiteY59" fmla="*/ 104420 h 163738"/>
                                  <a:gd name="connsiteX60" fmla="*/ 156910 w 164483"/>
                                  <a:gd name="connsiteY60" fmla="*/ 112264 h 163738"/>
                                  <a:gd name="connsiteX61" fmla="*/ 152987 w 164483"/>
                                  <a:gd name="connsiteY61" fmla="*/ 119617 h 163738"/>
                                  <a:gd name="connsiteX62" fmla="*/ 148574 w 164483"/>
                                  <a:gd name="connsiteY62" fmla="*/ 126481 h 163738"/>
                                  <a:gd name="connsiteX63" fmla="*/ 143671 w 164483"/>
                                  <a:gd name="connsiteY63" fmla="*/ 132854 h 163738"/>
                                  <a:gd name="connsiteX64" fmla="*/ 137787 w 164483"/>
                                  <a:gd name="connsiteY64" fmla="*/ 138736 h 163738"/>
                                  <a:gd name="connsiteX65" fmla="*/ 137787 w 164483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483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4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5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88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774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756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" name="Prostoročno: oblika 23"/>
                            <wps:cNvSpPr/>
                            <wps:spPr>
                              <a:xfrm>
                                <a:off x="1040141" y="141579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3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9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10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3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5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3 h 301494"/>
                                  <a:gd name="connsiteX65" fmla="*/ 252895 w 301806"/>
                                  <a:gd name="connsiteY65" fmla="*/ 255413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3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1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9"/>
                                    </a:cubicBezTo>
                                    <a:cubicBezTo>
                                      <a:pt x="197976" y="290710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10"/>
                                    </a:cubicBezTo>
                                    <a:cubicBezTo>
                                      <a:pt x="82746" y="288749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1"/>
                                      <a:pt x="50383" y="268649"/>
                                    </a:cubicBezTo>
                                    <a:cubicBezTo>
                                      <a:pt x="46950" y="26521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3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3"/>
                                    </a:cubicBezTo>
                                    <a:cubicBezTo>
                                      <a:pt x="10175" y="10491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458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1291"/>
                                      <a:pt x="283296" y="215213"/>
                                      <a:pt x="280845" y="219625"/>
                                    </a:cubicBezTo>
                                    <a:cubicBezTo>
                                      <a:pt x="278393" y="224038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6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491"/>
                                      <a:pt x="252895" y="255413"/>
                                    </a:cubicBezTo>
                                    <a:lnTo>
                                      <a:pt x="252895" y="25541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" name="Prostoročno: oblika 24"/>
                            <wps:cNvSpPr/>
                            <wps:spPr>
                              <a:xfrm>
                                <a:off x="1040141" y="141579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3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9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10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3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5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3 h 301494"/>
                                  <a:gd name="connsiteX65" fmla="*/ 252895 w 301806"/>
                                  <a:gd name="connsiteY65" fmla="*/ 255413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3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1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9"/>
                                    </a:cubicBezTo>
                                    <a:cubicBezTo>
                                      <a:pt x="198467" y="290710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10"/>
                                    </a:cubicBezTo>
                                    <a:cubicBezTo>
                                      <a:pt x="82746" y="288749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1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3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3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862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094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5" y="219625"/>
                                    </a:cubicBezTo>
                                    <a:cubicBezTo>
                                      <a:pt x="278393" y="224038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6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491"/>
                                      <a:pt x="252895" y="255413"/>
                                    </a:cubicBezTo>
                                    <a:lnTo>
                                      <a:pt x="252895" y="25541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Prostoročno: oblika 25"/>
                            <wps:cNvSpPr/>
                            <wps:spPr>
                              <a:xfrm>
                                <a:off x="1355310" y="1838381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93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2200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Prostoročno: oblika 26"/>
                            <wps:cNvSpPr/>
                            <wps:spPr>
                              <a:xfrm>
                                <a:off x="1355310" y="1838381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37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Prostoročno: oblika 27"/>
                            <wps:cNvSpPr/>
                            <wps:spPr>
                              <a:xfrm>
                                <a:off x="1533427" y="212271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8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8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6025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" name="Prostoročno: oblika 28"/>
                            <wps:cNvSpPr/>
                            <wps:spPr>
                              <a:xfrm>
                                <a:off x="1533427" y="212271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8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8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625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6025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Prostoročno: oblika 29"/>
                            <wps:cNvSpPr/>
                            <wps:spPr>
                              <a:xfrm>
                                <a:off x="1949607" y="2447253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4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4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9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5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5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1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6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4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4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3" y="61770"/>
                                      <a:pt x="4413" y="59319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4" y="32846"/>
                                      <a:pt x="20595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5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726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98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5"/>
                                    </a:cubicBezTo>
                                    <a:cubicBezTo>
                                      <a:pt x="126019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1"/>
                                    </a:cubicBezTo>
                                    <a:cubicBezTo>
                                      <a:pt x="157401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10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" name="Prostoročno: oblika 30"/>
                            <wps:cNvSpPr/>
                            <wps:spPr>
                              <a:xfrm>
                                <a:off x="1949607" y="2447253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4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4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9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5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5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1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9954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6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4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4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3" y="61770"/>
                                      <a:pt x="4413" y="59319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4" y="32846"/>
                                      <a:pt x="20595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93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5305" y="18139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5"/>
                                    </a:cubicBezTo>
                                    <a:cubicBezTo>
                                      <a:pt x="126019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1"/>
                                    </a:cubicBezTo>
                                    <a:cubicBezTo>
                                      <a:pt x="157401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2200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Prostoročno: oblika 31"/>
                            <wps:cNvSpPr/>
                            <wps:spPr>
                              <a:xfrm>
                                <a:off x="2228245" y="2633543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9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2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698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6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3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40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4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4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9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2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3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6584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59760" y="24756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Prostoročno: oblika 32"/>
                            <wps:cNvSpPr/>
                            <wps:spPr>
                              <a:xfrm>
                                <a:off x="2228245" y="2633543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9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2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6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3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40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4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4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9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2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3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60250" y="24854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" name="Prostoročno: oblika 33"/>
                            <wps:cNvSpPr/>
                            <wps:spPr>
                              <a:xfrm>
                                <a:off x="598832" y="1710920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19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2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1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3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7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6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89"/>
                                      <a:pt x="13607" y="305416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19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3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8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39" y="144619"/>
                                      <a:pt x="19982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382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1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8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4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2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2" y="165699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4" y="186779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4" y="222567"/>
                                      <a:pt x="437264" y="229430"/>
                                      <a:pt x="436284" y="236783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813"/>
                                      <a:pt x="373519" y="36620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" name="Prostoročno: oblika 34"/>
                            <wps:cNvSpPr/>
                            <wps:spPr>
                              <a:xfrm>
                                <a:off x="598832" y="1710920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19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2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1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3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7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6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89"/>
                                      <a:pt x="13607" y="305416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19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3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8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39" y="144619"/>
                                      <a:pt x="19982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1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8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4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2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2" y="165699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4" y="186779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4" y="222567"/>
                                      <a:pt x="437264" y="229430"/>
                                      <a:pt x="436284" y="236783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813"/>
                                      <a:pt x="373519" y="36620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" name="Prostoročno: oblika 35"/>
                            <wps:cNvSpPr/>
                            <wps:spPr>
                              <a:xfrm>
                                <a:off x="1011211" y="2131542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49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" name="Prostoročno: oblika 36"/>
                            <wps:cNvSpPr/>
                            <wps:spPr>
                              <a:xfrm>
                                <a:off x="1011211" y="2131542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83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49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Prostoročno: oblika 37"/>
                            <wps:cNvSpPr/>
                            <wps:spPr>
                              <a:xfrm>
                                <a:off x="1330302" y="2457548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6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6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2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6 h 163738"/>
                                  <a:gd name="connsiteX65" fmla="*/ 137787 w 164265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6" y="121088"/>
                                    </a:cubicBezTo>
                                    <a:cubicBezTo>
                                      <a:pt x="637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490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2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891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Prostoročno: oblika 38"/>
                            <wps:cNvSpPr/>
                            <wps:spPr>
                              <a:xfrm>
                                <a:off x="1330302" y="2457548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6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6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2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6 h 163738"/>
                                  <a:gd name="connsiteX65" fmla="*/ 137787 w 164265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6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2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Prostoročno: oblika 39"/>
                            <wps:cNvSpPr/>
                            <wps:spPr>
                              <a:xfrm>
                                <a:off x="1512343" y="264530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83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322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60250" y="24805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Prostoročno: oblika 40"/>
                            <wps:cNvSpPr/>
                            <wps:spPr>
                              <a:xfrm>
                                <a:off x="1512343" y="264530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60250" y="24805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Prostoročno: oblika 41"/>
                            <wps:cNvSpPr/>
                            <wps:spPr>
                              <a:xfrm>
                                <a:off x="1786935" y="2929154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800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4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2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7 h 437289"/>
                                  <a:gd name="connsiteX21" fmla="*/ 7233 w 438612"/>
                                  <a:gd name="connsiteY21" fmla="*/ 285317 h 437289"/>
                                  <a:gd name="connsiteX22" fmla="*/ 2820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1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4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8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9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652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800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800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4" y="413268"/>
                                    </a:cubicBezTo>
                                    <a:cubicBezTo>
                                      <a:pt x="101869" y="409837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3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2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2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90"/>
                                      <a:pt x="13607" y="305417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20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3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9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40" y="144619"/>
                                      <a:pt x="19981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382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818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3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4"/>
                                    </a:cubicBezTo>
                                    <a:cubicBezTo>
                                      <a:pt x="435303" y="244137"/>
                                      <a:pt x="433832" y="251001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1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8"/>
                                      <a:pt x="383326" y="354930"/>
                                    </a:cubicBezTo>
                                    <a:cubicBezTo>
                                      <a:pt x="378423" y="360813"/>
                                      <a:pt x="373520" y="36620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Prostoročno: oblika 42"/>
                            <wps:cNvSpPr/>
                            <wps:spPr>
                              <a:xfrm>
                                <a:off x="1786935" y="2929154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800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4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2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7 h 437289"/>
                                  <a:gd name="connsiteX21" fmla="*/ 7233 w 438612"/>
                                  <a:gd name="connsiteY21" fmla="*/ 285317 h 437289"/>
                                  <a:gd name="connsiteX22" fmla="*/ 2820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1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4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8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9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800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800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4" y="413268"/>
                                    </a:cubicBezTo>
                                    <a:cubicBezTo>
                                      <a:pt x="101869" y="409837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3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2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2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90"/>
                                      <a:pt x="13607" y="305417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20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3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9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40" y="144619"/>
                                      <a:pt x="19981" y="138246"/>
                                    </a:cubicBezTo>
                                    <a:cubicBezTo>
                                      <a:pt x="22924" y="13187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432" y="1519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3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4"/>
                                    </a:cubicBezTo>
                                    <a:cubicBezTo>
                                      <a:pt x="435303" y="244137"/>
                                      <a:pt x="433832" y="251001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1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8"/>
                                      <a:pt x="383326" y="354930"/>
                                    </a:cubicBezTo>
                                    <a:cubicBezTo>
                                      <a:pt x="378423" y="360813"/>
                                      <a:pt x="373520" y="36620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Prostoročno: oblika 43"/>
                            <wps:cNvSpPr/>
                            <wps:spPr>
                              <a:xfrm>
                                <a:off x="295309" y="2142817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625"/>
                                      <a:pt x="11155" y="21521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Prostoročno: oblika 44"/>
                            <wps:cNvSpPr/>
                            <wps:spPr>
                              <a:xfrm>
                                <a:off x="295309" y="2142817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625"/>
                                      <a:pt x="11155" y="21521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Prostoročno: oblika 45"/>
                            <wps:cNvSpPr/>
                            <wps:spPr>
                              <a:xfrm>
                                <a:off x="711489" y="2467353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6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6 h 163738"/>
                                  <a:gd name="connsiteX65" fmla="*/ 137787 w 164265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8960" y="14560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21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Prostoročno: oblika 46"/>
                            <wps:cNvSpPr/>
                            <wps:spPr>
                              <a:xfrm>
                                <a:off x="711489" y="2467353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6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6 h 163738"/>
                                  <a:gd name="connsiteX65" fmla="*/ 137787 w 164265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77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21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" name="Prostoročno: oblika 47"/>
                            <wps:cNvSpPr/>
                            <wps:spPr>
                              <a:xfrm>
                                <a:off x="990313" y="2653868"/>
                                <a:ext cx="301117" cy="301042"/>
                              </a:xfrm>
                              <a:custGeom>
                                <a:avLst/>
                                <a:gdLst>
                                  <a:gd name="connsiteX0" fmla="*/ 252709 w 301117"/>
                                  <a:gd name="connsiteY0" fmla="*/ 255187 h 301042"/>
                                  <a:gd name="connsiteX1" fmla="*/ 39899 w 301117"/>
                                  <a:gd name="connsiteY1" fmla="*/ 258618 h 301042"/>
                                  <a:gd name="connsiteX2" fmla="*/ 48235 w 301117"/>
                                  <a:gd name="connsiteY2" fmla="*/ 45856 h 301042"/>
                                  <a:gd name="connsiteX3" fmla="*/ 261044 w 301117"/>
                                  <a:gd name="connsiteY3" fmla="*/ 42425 h 301042"/>
                                  <a:gd name="connsiteX4" fmla="*/ 252709 w 301117"/>
                                  <a:gd name="connsiteY4" fmla="*/ 255187 h 301042"/>
                                  <a:gd name="connsiteX5" fmla="*/ 252709 w 301117"/>
                                  <a:gd name="connsiteY5" fmla="*/ 255187 h 30104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301117" h="301042">
                                    <a:moveTo>
                                      <a:pt x="252709" y="255187"/>
                                    </a:moveTo>
                                    <a:cubicBezTo>
                                      <a:pt x="191416" y="314995"/>
                                      <a:pt x="96289" y="316466"/>
                                      <a:pt x="39899" y="258618"/>
                                    </a:cubicBezTo>
                                    <a:cubicBezTo>
                                      <a:pt x="-16490" y="200770"/>
                                      <a:pt x="-12567" y="105665"/>
                                      <a:pt x="48235" y="45856"/>
                                    </a:cubicBezTo>
                                    <a:cubicBezTo>
                                      <a:pt x="109528" y="-13953"/>
                                      <a:pt x="204655" y="-15423"/>
                                      <a:pt x="261044" y="42425"/>
                                    </a:cubicBezTo>
                                    <a:cubicBezTo>
                                      <a:pt x="317434" y="100272"/>
                                      <a:pt x="314002" y="195378"/>
                                      <a:pt x="252709" y="255187"/>
                                    </a:cubicBezTo>
                                    <a:lnTo>
                                      <a:pt x="252709" y="25518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" name="Prostoročno: oblika 48"/>
                            <wps:cNvSpPr/>
                            <wps:spPr>
                              <a:xfrm>
                                <a:off x="990313" y="2653868"/>
                                <a:ext cx="301117" cy="301042"/>
                              </a:xfrm>
                              <a:custGeom>
                                <a:avLst/>
                                <a:gdLst>
                                  <a:gd name="connsiteX0" fmla="*/ 252709 w 301117"/>
                                  <a:gd name="connsiteY0" fmla="*/ 255187 h 301042"/>
                                  <a:gd name="connsiteX1" fmla="*/ 39899 w 301117"/>
                                  <a:gd name="connsiteY1" fmla="*/ 258618 h 301042"/>
                                  <a:gd name="connsiteX2" fmla="*/ 48235 w 301117"/>
                                  <a:gd name="connsiteY2" fmla="*/ 45856 h 301042"/>
                                  <a:gd name="connsiteX3" fmla="*/ 261044 w 301117"/>
                                  <a:gd name="connsiteY3" fmla="*/ 42425 h 301042"/>
                                  <a:gd name="connsiteX4" fmla="*/ 252709 w 301117"/>
                                  <a:gd name="connsiteY4" fmla="*/ 255187 h 301042"/>
                                  <a:gd name="connsiteX5" fmla="*/ 252709 w 301117"/>
                                  <a:gd name="connsiteY5" fmla="*/ 255187 h 30104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301117" h="301042">
                                    <a:moveTo>
                                      <a:pt x="252709" y="255187"/>
                                    </a:moveTo>
                                    <a:cubicBezTo>
                                      <a:pt x="191416" y="314995"/>
                                      <a:pt x="96289" y="316466"/>
                                      <a:pt x="39899" y="258618"/>
                                    </a:cubicBezTo>
                                    <a:cubicBezTo>
                                      <a:pt x="-16490" y="200770"/>
                                      <a:pt x="-12567" y="105665"/>
                                      <a:pt x="48235" y="45856"/>
                                    </a:cubicBezTo>
                                    <a:cubicBezTo>
                                      <a:pt x="109528" y="-13953"/>
                                      <a:pt x="204655" y="-15423"/>
                                      <a:pt x="261044" y="42425"/>
                                    </a:cubicBezTo>
                                    <a:cubicBezTo>
                                      <a:pt x="317434" y="100272"/>
                                      <a:pt x="314002" y="195378"/>
                                      <a:pt x="252709" y="255187"/>
                                    </a:cubicBezTo>
                                    <a:lnTo>
                                      <a:pt x="252709" y="25518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Prostoročno: oblika 49"/>
                            <wps:cNvSpPr/>
                            <wps:spPr>
                              <a:xfrm>
                                <a:off x="1305295" y="3076225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9954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6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490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Prostoročno: oblika 50"/>
                            <wps:cNvSpPr/>
                            <wps:spPr>
                              <a:xfrm>
                                <a:off x="1305295" y="3076225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6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Prostoročno: oblika 51"/>
                            <wps:cNvSpPr/>
                            <wps:spPr>
                              <a:xfrm>
                                <a:off x="1483412" y="3361051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3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70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1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8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6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6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1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1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3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70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1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1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8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57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094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8987" y="168151"/>
                                      <a:pt x="298497" y="173053"/>
                                      <a:pt x="297026" y="177956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6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6"/>
                                      <a:pt x="263192" y="244137"/>
                                    </a:cubicBezTo>
                                    <a:cubicBezTo>
                                      <a:pt x="260250" y="24805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" name="Prostoročno: oblika 52"/>
                            <wps:cNvSpPr/>
                            <wps:spPr>
                              <a:xfrm>
                                <a:off x="1483412" y="3361051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3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70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1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8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6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6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1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1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3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70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1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1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8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6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6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6"/>
                                      <a:pt x="263192" y="244137"/>
                                    </a:cubicBezTo>
                                    <a:cubicBezTo>
                                      <a:pt x="259760" y="24756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" name="Prostoročno: oblika 53"/>
                            <wps:cNvSpPr/>
                            <wps:spPr>
                              <a:xfrm>
                                <a:off x="91694" y="2477157"/>
                                <a:ext cx="164755" cy="163738"/>
                              </a:xfrm>
                              <a:custGeom>
                                <a:avLst/>
                                <a:gdLst>
                                  <a:gd name="connsiteX0" fmla="*/ 138277 w 164755"/>
                                  <a:gd name="connsiteY0" fmla="*/ 138737 h 163738"/>
                                  <a:gd name="connsiteX1" fmla="*/ 131903 w 164755"/>
                                  <a:gd name="connsiteY1" fmla="*/ 144129 h 163738"/>
                                  <a:gd name="connsiteX2" fmla="*/ 125038 w 164755"/>
                                  <a:gd name="connsiteY2" fmla="*/ 149032 h 163738"/>
                                  <a:gd name="connsiteX3" fmla="*/ 118173 w 164755"/>
                                  <a:gd name="connsiteY3" fmla="*/ 153444 h 163738"/>
                                  <a:gd name="connsiteX4" fmla="*/ 110818 w 164755"/>
                                  <a:gd name="connsiteY4" fmla="*/ 156875 h 163738"/>
                                  <a:gd name="connsiteX5" fmla="*/ 102972 w 164755"/>
                                  <a:gd name="connsiteY5" fmla="*/ 159817 h 163738"/>
                                  <a:gd name="connsiteX6" fmla="*/ 95127 w 164755"/>
                                  <a:gd name="connsiteY6" fmla="*/ 161778 h 163738"/>
                                  <a:gd name="connsiteX7" fmla="*/ 87281 w 164755"/>
                                  <a:gd name="connsiteY7" fmla="*/ 163248 h 163738"/>
                                  <a:gd name="connsiteX8" fmla="*/ 79436 w 164755"/>
                                  <a:gd name="connsiteY8" fmla="*/ 163739 h 163738"/>
                                  <a:gd name="connsiteX9" fmla="*/ 71590 w 164755"/>
                                  <a:gd name="connsiteY9" fmla="*/ 163248 h 163738"/>
                                  <a:gd name="connsiteX10" fmla="*/ 63745 w 164755"/>
                                  <a:gd name="connsiteY10" fmla="*/ 162268 h 163738"/>
                                  <a:gd name="connsiteX11" fmla="*/ 55409 w 164755"/>
                                  <a:gd name="connsiteY11" fmla="*/ 160797 h 163738"/>
                                  <a:gd name="connsiteX12" fmla="*/ 48054 w 164755"/>
                                  <a:gd name="connsiteY12" fmla="*/ 158346 h 163738"/>
                                  <a:gd name="connsiteX13" fmla="*/ 40699 w 164755"/>
                                  <a:gd name="connsiteY13" fmla="*/ 154914 h 163738"/>
                                  <a:gd name="connsiteX14" fmla="*/ 33834 w 164755"/>
                                  <a:gd name="connsiteY14" fmla="*/ 150993 h 163738"/>
                                  <a:gd name="connsiteX15" fmla="*/ 27459 w 164755"/>
                                  <a:gd name="connsiteY15" fmla="*/ 146090 h 163738"/>
                                  <a:gd name="connsiteX16" fmla="*/ 21575 w 164755"/>
                                  <a:gd name="connsiteY16" fmla="*/ 140698 h 163738"/>
                                  <a:gd name="connsiteX17" fmla="*/ 16181 w 164755"/>
                                  <a:gd name="connsiteY17" fmla="*/ 134815 h 163738"/>
                                  <a:gd name="connsiteX18" fmla="*/ 11768 w 164755"/>
                                  <a:gd name="connsiteY18" fmla="*/ 128442 h 163738"/>
                                  <a:gd name="connsiteX19" fmla="*/ 7846 w 164755"/>
                                  <a:gd name="connsiteY19" fmla="*/ 121578 h 163738"/>
                                  <a:gd name="connsiteX20" fmla="*/ 4903 w 164755"/>
                                  <a:gd name="connsiteY20" fmla="*/ 114225 h 163738"/>
                                  <a:gd name="connsiteX21" fmla="*/ 2452 w 164755"/>
                                  <a:gd name="connsiteY21" fmla="*/ 106871 h 163738"/>
                                  <a:gd name="connsiteX22" fmla="*/ 981 w 164755"/>
                                  <a:gd name="connsiteY22" fmla="*/ 99028 h 163738"/>
                                  <a:gd name="connsiteX23" fmla="*/ 0 w 164755"/>
                                  <a:gd name="connsiteY23" fmla="*/ 91184 h 163738"/>
                                  <a:gd name="connsiteX24" fmla="*/ 0 w 164755"/>
                                  <a:gd name="connsiteY24" fmla="*/ 83340 h 163738"/>
                                  <a:gd name="connsiteX25" fmla="*/ 490 w 164755"/>
                                  <a:gd name="connsiteY25" fmla="*/ 75496 h 163738"/>
                                  <a:gd name="connsiteX26" fmla="*/ 2452 w 164755"/>
                                  <a:gd name="connsiteY26" fmla="*/ 67162 h 163738"/>
                                  <a:gd name="connsiteX27" fmla="*/ 4903 w 164755"/>
                                  <a:gd name="connsiteY27" fmla="*/ 59319 h 163738"/>
                                  <a:gd name="connsiteX28" fmla="*/ 7846 w 164755"/>
                                  <a:gd name="connsiteY28" fmla="*/ 51475 h 163738"/>
                                  <a:gd name="connsiteX29" fmla="*/ 11768 w 164755"/>
                                  <a:gd name="connsiteY29" fmla="*/ 44121 h 163738"/>
                                  <a:gd name="connsiteX30" fmla="*/ 16181 w 164755"/>
                                  <a:gd name="connsiteY30" fmla="*/ 37258 h 163738"/>
                                  <a:gd name="connsiteX31" fmla="*/ 21085 w 164755"/>
                                  <a:gd name="connsiteY31" fmla="*/ 30885 h 163738"/>
                                  <a:gd name="connsiteX32" fmla="*/ 26969 w 164755"/>
                                  <a:gd name="connsiteY32" fmla="*/ 25002 h 163738"/>
                                  <a:gd name="connsiteX33" fmla="*/ 33343 w 164755"/>
                                  <a:gd name="connsiteY33" fmla="*/ 19609 h 163738"/>
                                  <a:gd name="connsiteX34" fmla="*/ 40208 w 164755"/>
                                  <a:gd name="connsiteY34" fmla="*/ 14707 h 163738"/>
                                  <a:gd name="connsiteX35" fmla="*/ 47073 w 164755"/>
                                  <a:gd name="connsiteY35" fmla="*/ 10295 h 163738"/>
                                  <a:gd name="connsiteX36" fmla="*/ 54428 w 164755"/>
                                  <a:gd name="connsiteY36" fmla="*/ 6863 h 163738"/>
                                  <a:gd name="connsiteX37" fmla="*/ 62274 w 164755"/>
                                  <a:gd name="connsiteY37" fmla="*/ 3922 h 163738"/>
                                  <a:gd name="connsiteX38" fmla="*/ 70119 w 164755"/>
                                  <a:gd name="connsiteY38" fmla="*/ 1961 h 163738"/>
                                  <a:gd name="connsiteX39" fmla="*/ 77965 w 164755"/>
                                  <a:gd name="connsiteY39" fmla="*/ 490 h 163738"/>
                                  <a:gd name="connsiteX40" fmla="*/ 85810 w 164755"/>
                                  <a:gd name="connsiteY40" fmla="*/ 0 h 163738"/>
                                  <a:gd name="connsiteX41" fmla="*/ 93656 w 164755"/>
                                  <a:gd name="connsiteY41" fmla="*/ 490 h 163738"/>
                                  <a:gd name="connsiteX42" fmla="*/ 101501 w 164755"/>
                                  <a:gd name="connsiteY42" fmla="*/ 1471 h 163738"/>
                                  <a:gd name="connsiteX43" fmla="*/ 109347 w 164755"/>
                                  <a:gd name="connsiteY43" fmla="*/ 2941 h 163738"/>
                                  <a:gd name="connsiteX44" fmla="*/ 116702 w 164755"/>
                                  <a:gd name="connsiteY44" fmla="*/ 5393 h 163738"/>
                                  <a:gd name="connsiteX45" fmla="*/ 124057 w 164755"/>
                                  <a:gd name="connsiteY45" fmla="*/ 8824 h 163738"/>
                                  <a:gd name="connsiteX46" fmla="*/ 130922 w 164755"/>
                                  <a:gd name="connsiteY46" fmla="*/ 12746 h 163738"/>
                                  <a:gd name="connsiteX47" fmla="*/ 137296 w 164755"/>
                                  <a:gd name="connsiteY47" fmla="*/ 17648 h 163738"/>
                                  <a:gd name="connsiteX48" fmla="*/ 143180 w 164755"/>
                                  <a:gd name="connsiteY48" fmla="*/ 23041 h 163738"/>
                                  <a:gd name="connsiteX49" fmla="*/ 148574 w 164755"/>
                                  <a:gd name="connsiteY49" fmla="*/ 28924 h 163738"/>
                                  <a:gd name="connsiteX50" fmla="*/ 152987 w 164755"/>
                                  <a:gd name="connsiteY50" fmla="*/ 35297 h 163738"/>
                                  <a:gd name="connsiteX51" fmla="*/ 156910 w 164755"/>
                                  <a:gd name="connsiteY51" fmla="*/ 42160 h 163738"/>
                                  <a:gd name="connsiteX52" fmla="*/ 159852 w 164755"/>
                                  <a:gd name="connsiteY52" fmla="*/ 49514 h 163738"/>
                                  <a:gd name="connsiteX53" fmla="*/ 162304 w 164755"/>
                                  <a:gd name="connsiteY53" fmla="*/ 56867 h 163738"/>
                                  <a:gd name="connsiteX54" fmla="*/ 163775 w 164755"/>
                                  <a:gd name="connsiteY54" fmla="*/ 64711 h 163738"/>
                                  <a:gd name="connsiteX55" fmla="*/ 164756 w 164755"/>
                                  <a:gd name="connsiteY55" fmla="*/ 72555 h 163738"/>
                                  <a:gd name="connsiteX56" fmla="*/ 164756 w 164755"/>
                                  <a:gd name="connsiteY56" fmla="*/ 80399 h 163738"/>
                                  <a:gd name="connsiteX57" fmla="*/ 164265 w 164755"/>
                                  <a:gd name="connsiteY57" fmla="*/ 88242 h 163738"/>
                                  <a:gd name="connsiteX58" fmla="*/ 162794 w 164755"/>
                                  <a:gd name="connsiteY58" fmla="*/ 96086 h 163738"/>
                                  <a:gd name="connsiteX59" fmla="*/ 160342 w 164755"/>
                                  <a:gd name="connsiteY59" fmla="*/ 103930 h 163738"/>
                                  <a:gd name="connsiteX60" fmla="*/ 157400 w 164755"/>
                                  <a:gd name="connsiteY60" fmla="*/ 111774 h 163738"/>
                                  <a:gd name="connsiteX61" fmla="*/ 153478 w 164755"/>
                                  <a:gd name="connsiteY61" fmla="*/ 119127 h 163738"/>
                                  <a:gd name="connsiteX62" fmla="*/ 149065 w 164755"/>
                                  <a:gd name="connsiteY62" fmla="*/ 125990 h 163738"/>
                                  <a:gd name="connsiteX63" fmla="*/ 144161 w 164755"/>
                                  <a:gd name="connsiteY63" fmla="*/ 132364 h 163738"/>
                                  <a:gd name="connsiteX64" fmla="*/ 138277 w 164755"/>
                                  <a:gd name="connsiteY64" fmla="*/ 138737 h 163738"/>
                                  <a:gd name="connsiteX65" fmla="*/ 138277 w 16475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755" h="163738">
                                    <a:moveTo>
                                      <a:pt x="138277" y="138737"/>
                                    </a:moveTo>
                                    <a:cubicBezTo>
                                      <a:pt x="136316" y="140698"/>
                                      <a:pt x="134354" y="142658"/>
                                      <a:pt x="131903" y="144129"/>
                                    </a:cubicBezTo>
                                    <a:cubicBezTo>
                                      <a:pt x="129941" y="146090"/>
                                      <a:pt x="127489" y="147561"/>
                                      <a:pt x="125038" y="149032"/>
                                    </a:cubicBezTo>
                                    <a:cubicBezTo>
                                      <a:pt x="122586" y="150502"/>
                                      <a:pt x="120625" y="151973"/>
                                      <a:pt x="118173" y="153444"/>
                                    </a:cubicBezTo>
                                    <a:cubicBezTo>
                                      <a:pt x="115721" y="154914"/>
                                      <a:pt x="113269" y="155895"/>
                                      <a:pt x="110818" y="156875"/>
                                    </a:cubicBezTo>
                                    <a:cubicBezTo>
                                      <a:pt x="108366" y="157856"/>
                                      <a:pt x="105914" y="158836"/>
                                      <a:pt x="102972" y="159817"/>
                                    </a:cubicBezTo>
                                    <a:cubicBezTo>
                                      <a:pt x="100521" y="160797"/>
                                      <a:pt x="97578" y="161287"/>
                                      <a:pt x="95127" y="161778"/>
                                    </a:cubicBezTo>
                                    <a:cubicBezTo>
                                      <a:pt x="92675" y="162268"/>
                                      <a:pt x="89733" y="162758"/>
                                      <a:pt x="87281" y="163248"/>
                                    </a:cubicBezTo>
                                    <a:cubicBezTo>
                                      <a:pt x="84829" y="163739"/>
                                      <a:pt x="81887" y="163739"/>
                                      <a:pt x="79436" y="163739"/>
                                    </a:cubicBezTo>
                                    <a:cubicBezTo>
                                      <a:pt x="76984" y="163739"/>
                                      <a:pt x="74042" y="163739"/>
                                      <a:pt x="71590" y="163248"/>
                                    </a:cubicBezTo>
                                    <a:cubicBezTo>
                                      <a:pt x="69138" y="163248"/>
                                      <a:pt x="66196" y="162758"/>
                                      <a:pt x="63745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797"/>
                                    </a:cubicBezTo>
                                    <a:cubicBezTo>
                                      <a:pt x="52957" y="159817"/>
                                      <a:pt x="50505" y="159326"/>
                                      <a:pt x="48054" y="158346"/>
                                    </a:cubicBezTo>
                                    <a:cubicBezTo>
                                      <a:pt x="45602" y="157366"/>
                                      <a:pt x="43150" y="156385"/>
                                      <a:pt x="40699" y="154914"/>
                                    </a:cubicBezTo>
                                    <a:cubicBezTo>
                                      <a:pt x="38247" y="153444"/>
                                      <a:pt x="36285" y="152463"/>
                                      <a:pt x="33834" y="150993"/>
                                    </a:cubicBezTo>
                                    <a:cubicBezTo>
                                      <a:pt x="31872" y="149522"/>
                                      <a:pt x="29421" y="148051"/>
                                      <a:pt x="27459" y="146090"/>
                                    </a:cubicBezTo>
                                    <a:cubicBezTo>
                                      <a:pt x="25498" y="144619"/>
                                      <a:pt x="23537" y="142658"/>
                                      <a:pt x="21575" y="140698"/>
                                    </a:cubicBezTo>
                                    <a:cubicBezTo>
                                      <a:pt x="19614" y="138737"/>
                                      <a:pt x="18143" y="136776"/>
                                      <a:pt x="16181" y="134815"/>
                                    </a:cubicBezTo>
                                    <a:cubicBezTo>
                                      <a:pt x="14710" y="132854"/>
                                      <a:pt x="13239" y="130403"/>
                                      <a:pt x="11768" y="128442"/>
                                    </a:cubicBezTo>
                                    <a:cubicBezTo>
                                      <a:pt x="10297" y="125990"/>
                                      <a:pt x="9317" y="124030"/>
                                      <a:pt x="7846" y="121578"/>
                                    </a:cubicBezTo>
                                    <a:cubicBezTo>
                                      <a:pt x="6865" y="119127"/>
                                      <a:pt x="5394" y="116676"/>
                                      <a:pt x="4903" y="114225"/>
                                    </a:cubicBezTo>
                                    <a:cubicBezTo>
                                      <a:pt x="3923" y="111774"/>
                                      <a:pt x="2942" y="109322"/>
                                      <a:pt x="2452" y="106871"/>
                                    </a:cubicBezTo>
                                    <a:cubicBezTo>
                                      <a:pt x="1961" y="104420"/>
                                      <a:pt x="1471" y="101479"/>
                                      <a:pt x="981" y="99028"/>
                                    </a:cubicBezTo>
                                    <a:cubicBezTo>
                                      <a:pt x="490" y="96576"/>
                                      <a:pt x="490" y="93635"/>
                                      <a:pt x="0" y="91184"/>
                                    </a:cubicBezTo>
                                    <a:cubicBezTo>
                                      <a:pt x="0" y="88733"/>
                                      <a:pt x="0" y="85791"/>
                                      <a:pt x="0" y="83340"/>
                                    </a:cubicBezTo>
                                    <a:cubicBezTo>
                                      <a:pt x="0" y="80889"/>
                                      <a:pt x="490" y="77947"/>
                                      <a:pt x="490" y="75496"/>
                                    </a:cubicBezTo>
                                    <a:cubicBezTo>
                                      <a:pt x="1471" y="72065"/>
                                      <a:pt x="1961" y="69613"/>
                                      <a:pt x="2452" y="67162"/>
                                    </a:cubicBezTo>
                                    <a:cubicBezTo>
                                      <a:pt x="2942" y="64711"/>
                                      <a:pt x="3923" y="61770"/>
                                      <a:pt x="4903" y="59319"/>
                                    </a:cubicBezTo>
                                    <a:cubicBezTo>
                                      <a:pt x="5884" y="56867"/>
                                      <a:pt x="6865" y="54416"/>
                                      <a:pt x="7846" y="51475"/>
                                    </a:cubicBezTo>
                                    <a:cubicBezTo>
                                      <a:pt x="8826" y="49024"/>
                                      <a:pt x="10297" y="46572"/>
                                      <a:pt x="11768" y="44121"/>
                                    </a:cubicBezTo>
                                    <a:cubicBezTo>
                                      <a:pt x="13239" y="41670"/>
                                      <a:pt x="14710" y="39219"/>
                                      <a:pt x="16181" y="37258"/>
                                    </a:cubicBezTo>
                                    <a:cubicBezTo>
                                      <a:pt x="17652" y="34807"/>
                                      <a:pt x="19614" y="32846"/>
                                      <a:pt x="21085" y="30885"/>
                                    </a:cubicBezTo>
                                    <a:cubicBezTo>
                                      <a:pt x="23046" y="28924"/>
                                      <a:pt x="24517" y="26963"/>
                                      <a:pt x="26969" y="25002"/>
                                    </a:cubicBezTo>
                                    <a:cubicBezTo>
                                      <a:pt x="28930" y="23041"/>
                                      <a:pt x="30892" y="21080"/>
                                      <a:pt x="33343" y="19609"/>
                                    </a:cubicBezTo>
                                    <a:cubicBezTo>
                                      <a:pt x="35305" y="17648"/>
                                      <a:pt x="37756" y="16178"/>
                                      <a:pt x="40208" y="14707"/>
                                    </a:cubicBezTo>
                                    <a:cubicBezTo>
                                      <a:pt x="42660" y="13236"/>
                                      <a:pt x="44621" y="11766"/>
                                      <a:pt x="47073" y="10295"/>
                                    </a:cubicBezTo>
                                    <a:cubicBezTo>
                                      <a:pt x="49525" y="8824"/>
                                      <a:pt x="51976" y="7844"/>
                                      <a:pt x="54428" y="6863"/>
                                    </a:cubicBezTo>
                                    <a:cubicBezTo>
                                      <a:pt x="56880" y="5883"/>
                                      <a:pt x="59332" y="4902"/>
                                      <a:pt x="62274" y="3922"/>
                                    </a:cubicBezTo>
                                    <a:cubicBezTo>
                                      <a:pt x="64725" y="2941"/>
                                      <a:pt x="67667" y="2451"/>
                                      <a:pt x="70119" y="1961"/>
                                    </a:cubicBezTo>
                                    <a:cubicBezTo>
                                      <a:pt x="72571" y="1471"/>
                                      <a:pt x="75513" y="980"/>
                                      <a:pt x="77965" y="490"/>
                                    </a:cubicBezTo>
                                    <a:cubicBezTo>
                                      <a:pt x="80416" y="0"/>
                                      <a:pt x="83358" y="0"/>
                                      <a:pt x="85810" y="0"/>
                                    </a:cubicBezTo>
                                    <a:cubicBezTo>
                                      <a:pt x="88262" y="0"/>
                                      <a:pt x="91204" y="0"/>
                                      <a:pt x="93656" y="490"/>
                                    </a:cubicBezTo>
                                    <a:cubicBezTo>
                                      <a:pt x="96107" y="490"/>
                                      <a:pt x="99049" y="980"/>
                                      <a:pt x="101501" y="1471"/>
                                    </a:cubicBezTo>
                                    <a:cubicBezTo>
                                      <a:pt x="104443" y="1471"/>
                                      <a:pt x="106895" y="1961"/>
                                      <a:pt x="109347" y="2941"/>
                                    </a:cubicBezTo>
                                    <a:cubicBezTo>
                                      <a:pt x="111798" y="3922"/>
                                      <a:pt x="114250" y="4412"/>
                                      <a:pt x="116702" y="5393"/>
                                    </a:cubicBezTo>
                                    <a:cubicBezTo>
                                      <a:pt x="119154" y="6373"/>
                                      <a:pt x="121605" y="7354"/>
                                      <a:pt x="124057" y="8824"/>
                                    </a:cubicBezTo>
                                    <a:cubicBezTo>
                                      <a:pt x="126509" y="10295"/>
                                      <a:pt x="128470" y="11275"/>
                                      <a:pt x="130922" y="12746"/>
                                    </a:cubicBezTo>
                                    <a:cubicBezTo>
                                      <a:pt x="132883" y="14217"/>
                                      <a:pt x="135335" y="15688"/>
                                      <a:pt x="137296" y="17648"/>
                                    </a:cubicBezTo>
                                    <a:cubicBezTo>
                                      <a:pt x="139258" y="19119"/>
                                      <a:pt x="141219" y="21080"/>
                                      <a:pt x="143180" y="23041"/>
                                    </a:cubicBezTo>
                                    <a:cubicBezTo>
                                      <a:pt x="145142" y="25002"/>
                                      <a:pt x="146613" y="26963"/>
                                      <a:pt x="148574" y="28924"/>
                                    </a:cubicBezTo>
                                    <a:cubicBezTo>
                                      <a:pt x="150045" y="30885"/>
                                      <a:pt x="151516" y="33336"/>
                                      <a:pt x="152987" y="35297"/>
                                    </a:cubicBezTo>
                                    <a:cubicBezTo>
                                      <a:pt x="154458" y="37748"/>
                                      <a:pt x="155439" y="39709"/>
                                      <a:pt x="156910" y="42160"/>
                                    </a:cubicBezTo>
                                    <a:cubicBezTo>
                                      <a:pt x="157891" y="44611"/>
                                      <a:pt x="159362" y="47063"/>
                                      <a:pt x="159852" y="49514"/>
                                    </a:cubicBezTo>
                                    <a:cubicBezTo>
                                      <a:pt x="160833" y="51965"/>
                                      <a:pt x="161813" y="54416"/>
                                      <a:pt x="162304" y="56867"/>
                                    </a:cubicBezTo>
                                    <a:cubicBezTo>
                                      <a:pt x="162794" y="59319"/>
                                      <a:pt x="163285" y="62260"/>
                                      <a:pt x="163775" y="64711"/>
                                    </a:cubicBezTo>
                                    <a:cubicBezTo>
                                      <a:pt x="164265" y="67162"/>
                                      <a:pt x="164265" y="70104"/>
                                      <a:pt x="164756" y="72555"/>
                                    </a:cubicBezTo>
                                    <a:cubicBezTo>
                                      <a:pt x="164756" y="75006"/>
                                      <a:pt x="164756" y="77947"/>
                                      <a:pt x="164756" y="80399"/>
                                    </a:cubicBezTo>
                                    <a:cubicBezTo>
                                      <a:pt x="164756" y="82850"/>
                                      <a:pt x="164265" y="85791"/>
                                      <a:pt x="164265" y="88242"/>
                                    </a:cubicBezTo>
                                    <a:cubicBezTo>
                                      <a:pt x="163775" y="90694"/>
                                      <a:pt x="163285" y="93635"/>
                                      <a:pt x="162794" y="96086"/>
                                    </a:cubicBezTo>
                                    <a:cubicBezTo>
                                      <a:pt x="162304" y="98537"/>
                                      <a:pt x="161323" y="101479"/>
                                      <a:pt x="160342" y="103930"/>
                                    </a:cubicBezTo>
                                    <a:cubicBezTo>
                                      <a:pt x="159362" y="106381"/>
                                      <a:pt x="158381" y="108832"/>
                                      <a:pt x="157400" y="111774"/>
                                    </a:cubicBezTo>
                                    <a:cubicBezTo>
                                      <a:pt x="156420" y="114225"/>
                                      <a:pt x="154949" y="116676"/>
                                      <a:pt x="153478" y="119127"/>
                                    </a:cubicBezTo>
                                    <a:cubicBezTo>
                                      <a:pt x="152007" y="121578"/>
                                      <a:pt x="150536" y="124030"/>
                                      <a:pt x="149065" y="125990"/>
                                    </a:cubicBezTo>
                                    <a:cubicBezTo>
                                      <a:pt x="147594" y="128442"/>
                                      <a:pt x="145632" y="130403"/>
                                      <a:pt x="144161" y="132364"/>
                                    </a:cubicBezTo>
                                    <a:cubicBezTo>
                                      <a:pt x="142200" y="134815"/>
                                      <a:pt x="140238" y="136776"/>
                                      <a:pt x="138277" y="138737"/>
                                    </a:cubicBezTo>
                                    <a:lnTo>
                                      <a:pt x="13827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" name="Prostoročno: oblika 54"/>
                            <wps:cNvSpPr/>
                            <wps:spPr>
                              <a:xfrm>
                                <a:off x="91694" y="2477157"/>
                                <a:ext cx="164755" cy="163738"/>
                              </a:xfrm>
                              <a:custGeom>
                                <a:avLst/>
                                <a:gdLst>
                                  <a:gd name="connsiteX0" fmla="*/ 138277 w 164755"/>
                                  <a:gd name="connsiteY0" fmla="*/ 138737 h 163738"/>
                                  <a:gd name="connsiteX1" fmla="*/ 131903 w 164755"/>
                                  <a:gd name="connsiteY1" fmla="*/ 144129 h 163738"/>
                                  <a:gd name="connsiteX2" fmla="*/ 125038 w 164755"/>
                                  <a:gd name="connsiteY2" fmla="*/ 149032 h 163738"/>
                                  <a:gd name="connsiteX3" fmla="*/ 118173 w 164755"/>
                                  <a:gd name="connsiteY3" fmla="*/ 153444 h 163738"/>
                                  <a:gd name="connsiteX4" fmla="*/ 110818 w 164755"/>
                                  <a:gd name="connsiteY4" fmla="*/ 156875 h 163738"/>
                                  <a:gd name="connsiteX5" fmla="*/ 102972 w 164755"/>
                                  <a:gd name="connsiteY5" fmla="*/ 159817 h 163738"/>
                                  <a:gd name="connsiteX6" fmla="*/ 95127 w 164755"/>
                                  <a:gd name="connsiteY6" fmla="*/ 161778 h 163738"/>
                                  <a:gd name="connsiteX7" fmla="*/ 87281 w 164755"/>
                                  <a:gd name="connsiteY7" fmla="*/ 163248 h 163738"/>
                                  <a:gd name="connsiteX8" fmla="*/ 79436 w 164755"/>
                                  <a:gd name="connsiteY8" fmla="*/ 163739 h 163738"/>
                                  <a:gd name="connsiteX9" fmla="*/ 71590 w 164755"/>
                                  <a:gd name="connsiteY9" fmla="*/ 163248 h 163738"/>
                                  <a:gd name="connsiteX10" fmla="*/ 63745 w 164755"/>
                                  <a:gd name="connsiteY10" fmla="*/ 162268 h 163738"/>
                                  <a:gd name="connsiteX11" fmla="*/ 55409 w 164755"/>
                                  <a:gd name="connsiteY11" fmla="*/ 160797 h 163738"/>
                                  <a:gd name="connsiteX12" fmla="*/ 48054 w 164755"/>
                                  <a:gd name="connsiteY12" fmla="*/ 158346 h 163738"/>
                                  <a:gd name="connsiteX13" fmla="*/ 40699 w 164755"/>
                                  <a:gd name="connsiteY13" fmla="*/ 154914 h 163738"/>
                                  <a:gd name="connsiteX14" fmla="*/ 33834 w 164755"/>
                                  <a:gd name="connsiteY14" fmla="*/ 150993 h 163738"/>
                                  <a:gd name="connsiteX15" fmla="*/ 27459 w 164755"/>
                                  <a:gd name="connsiteY15" fmla="*/ 146090 h 163738"/>
                                  <a:gd name="connsiteX16" fmla="*/ 21575 w 164755"/>
                                  <a:gd name="connsiteY16" fmla="*/ 140698 h 163738"/>
                                  <a:gd name="connsiteX17" fmla="*/ 16181 w 164755"/>
                                  <a:gd name="connsiteY17" fmla="*/ 134815 h 163738"/>
                                  <a:gd name="connsiteX18" fmla="*/ 11768 w 164755"/>
                                  <a:gd name="connsiteY18" fmla="*/ 128442 h 163738"/>
                                  <a:gd name="connsiteX19" fmla="*/ 7846 w 164755"/>
                                  <a:gd name="connsiteY19" fmla="*/ 121578 h 163738"/>
                                  <a:gd name="connsiteX20" fmla="*/ 4903 w 164755"/>
                                  <a:gd name="connsiteY20" fmla="*/ 114225 h 163738"/>
                                  <a:gd name="connsiteX21" fmla="*/ 2452 w 164755"/>
                                  <a:gd name="connsiteY21" fmla="*/ 106871 h 163738"/>
                                  <a:gd name="connsiteX22" fmla="*/ 981 w 164755"/>
                                  <a:gd name="connsiteY22" fmla="*/ 99028 h 163738"/>
                                  <a:gd name="connsiteX23" fmla="*/ 0 w 164755"/>
                                  <a:gd name="connsiteY23" fmla="*/ 91184 h 163738"/>
                                  <a:gd name="connsiteX24" fmla="*/ 0 w 164755"/>
                                  <a:gd name="connsiteY24" fmla="*/ 83340 h 163738"/>
                                  <a:gd name="connsiteX25" fmla="*/ 490 w 164755"/>
                                  <a:gd name="connsiteY25" fmla="*/ 75496 h 163738"/>
                                  <a:gd name="connsiteX26" fmla="*/ 2452 w 164755"/>
                                  <a:gd name="connsiteY26" fmla="*/ 67162 h 163738"/>
                                  <a:gd name="connsiteX27" fmla="*/ 4903 w 164755"/>
                                  <a:gd name="connsiteY27" fmla="*/ 59319 h 163738"/>
                                  <a:gd name="connsiteX28" fmla="*/ 7846 w 164755"/>
                                  <a:gd name="connsiteY28" fmla="*/ 51475 h 163738"/>
                                  <a:gd name="connsiteX29" fmla="*/ 11768 w 164755"/>
                                  <a:gd name="connsiteY29" fmla="*/ 44121 h 163738"/>
                                  <a:gd name="connsiteX30" fmla="*/ 16181 w 164755"/>
                                  <a:gd name="connsiteY30" fmla="*/ 37258 h 163738"/>
                                  <a:gd name="connsiteX31" fmla="*/ 21085 w 164755"/>
                                  <a:gd name="connsiteY31" fmla="*/ 30885 h 163738"/>
                                  <a:gd name="connsiteX32" fmla="*/ 26969 w 164755"/>
                                  <a:gd name="connsiteY32" fmla="*/ 25002 h 163738"/>
                                  <a:gd name="connsiteX33" fmla="*/ 33343 w 164755"/>
                                  <a:gd name="connsiteY33" fmla="*/ 19609 h 163738"/>
                                  <a:gd name="connsiteX34" fmla="*/ 40208 w 164755"/>
                                  <a:gd name="connsiteY34" fmla="*/ 14707 h 163738"/>
                                  <a:gd name="connsiteX35" fmla="*/ 47073 w 164755"/>
                                  <a:gd name="connsiteY35" fmla="*/ 10295 h 163738"/>
                                  <a:gd name="connsiteX36" fmla="*/ 54428 w 164755"/>
                                  <a:gd name="connsiteY36" fmla="*/ 6863 h 163738"/>
                                  <a:gd name="connsiteX37" fmla="*/ 62274 w 164755"/>
                                  <a:gd name="connsiteY37" fmla="*/ 3922 h 163738"/>
                                  <a:gd name="connsiteX38" fmla="*/ 70119 w 164755"/>
                                  <a:gd name="connsiteY38" fmla="*/ 1961 h 163738"/>
                                  <a:gd name="connsiteX39" fmla="*/ 77965 w 164755"/>
                                  <a:gd name="connsiteY39" fmla="*/ 490 h 163738"/>
                                  <a:gd name="connsiteX40" fmla="*/ 85810 w 164755"/>
                                  <a:gd name="connsiteY40" fmla="*/ 0 h 163738"/>
                                  <a:gd name="connsiteX41" fmla="*/ 93656 w 164755"/>
                                  <a:gd name="connsiteY41" fmla="*/ 490 h 163738"/>
                                  <a:gd name="connsiteX42" fmla="*/ 101501 w 164755"/>
                                  <a:gd name="connsiteY42" fmla="*/ 1471 h 163738"/>
                                  <a:gd name="connsiteX43" fmla="*/ 109347 w 164755"/>
                                  <a:gd name="connsiteY43" fmla="*/ 2941 h 163738"/>
                                  <a:gd name="connsiteX44" fmla="*/ 116702 w 164755"/>
                                  <a:gd name="connsiteY44" fmla="*/ 5393 h 163738"/>
                                  <a:gd name="connsiteX45" fmla="*/ 124057 w 164755"/>
                                  <a:gd name="connsiteY45" fmla="*/ 8824 h 163738"/>
                                  <a:gd name="connsiteX46" fmla="*/ 130922 w 164755"/>
                                  <a:gd name="connsiteY46" fmla="*/ 12746 h 163738"/>
                                  <a:gd name="connsiteX47" fmla="*/ 137296 w 164755"/>
                                  <a:gd name="connsiteY47" fmla="*/ 17648 h 163738"/>
                                  <a:gd name="connsiteX48" fmla="*/ 143180 w 164755"/>
                                  <a:gd name="connsiteY48" fmla="*/ 23041 h 163738"/>
                                  <a:gd name="connsiteX49" fmla="*/ 148574 w 164755"/>
                                  <a:gd name="connsiteY49" fmla="*/ 28924 h 163738"/>
                                  <a:gd name="connsiteX50" fmla="*/ 152987 w 164755"/>
                                  <a:gd name="connsiteY50" fmla="*/ 35297 h 163738"/>
                                  <a:gd name="connsiteX51" fmla="*/ 156910 w 164755"/>
                                  <a:gd name="connsiteY51" fmla="*/ 42160 h 163738"/>
                                  <a:gd name="connsiteX52" fmla="*/ 159852 w 164755"/>
                                  <a:gd name="connsiteY52" fmla="*/ 49514 h 163738"/>
                                  <a:gd name="connsiteX53" fmla="*/ 162304 w 164755"/>
                                  <a:gd name="connsiteY53" fmla="*/ 56867 h 163738"/>
                                  <a:gd name="connsiteX54" fmla="*/ 163775 w 164755"/>
                                  <a:gd name="connsiteY54" fmla="*/ 64711 h 163738"/>
                                  <a:gd name="connsiteX55" fmla="*/ 164756 w 164755"/>
                                  <a:gd name="connsiteY55" fmla="*/ 72555 h 163738"/>
                                  <a:gd name="connsiteX56" fmla="*/ 164756 w 164755"/>
                                  <a:gd name="connsiteY56" fmla="*/ 80399 h 163738"/>
                                  <a:gd name="connsiteX57" fmla="*/ 164265 w 164755"/>
                                  <a:gd name="connsiteY57" fmla="*/ 88242 h 163738"/>
                                  <a:gd name="connsiteX58" fmla="*/ 162794 w 164755"/>
                                  <a:gd name="connsiteY58" fmla="*/ 96086 h 163738"/>
                                  <a:gd name="connsiteX59" fmla="*/ 160342 w 164755"/>
                                  <a:gd name="connsiteY59" fmla="*/ 103930 h 163738"/>
                                  <a:gd name="connsiteX60" fmla="*/ 157400 w 164755"/>
                                  <a:gd name="connsiteY60" fmla="*/ 111774 h 163738"/>
                                  <a:gd name="connsiteX61" fmla="*/ 153478 w 164755"/>
                                  <a:gd name="connsiteY61" fmla="*/ 119127 h 163738"/>
                                  <a:gd name="connsiteX62" fmla="*/ 149065 w 164755"/>
                                  <a:gd name="connsiteY62" fmla="*/ 125990 h 163738"/>
                                  <a:gd name="connsiteX63" fmla="*/ 144161 w 164755"/>
                                  <a:gd name="connsiteY63" fmla="*/ 132364 h 163738"/>
                                  <a:gd name="connsiteX64" fmla="*/ 138277 w 164755"/>
                                  <a:gd name="connsiteY64" fmla="*/ 138737 h 163738"/>
                                  <a:gd name="connsiteX65" fmla="*/ 138277 w 16475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755" h="163738">
                                    <a:moveTo>
                                      <a:pt x="138277" y="138737"/>
                                    </a:moveTo>
                                    <a:cubicBezTo>
                                      <a:pt x="136316" y="140698"/>
                                      <a:pt x="134354" y="142658"/>
                                      <a:pt x="131903" y="144129"/>
                                    </a:cubicBezTo>
                                    <a:cubicBezTo>
                                      <a:pt x="129941" y="146090"/>
                                      <a:pt x="127489" y="147561"/>
                                      <a:pt x="125038" y="149032"/>
                                    </a:cubicBezTo>
                                    <a:cubicBezTo>
                                      <a:pt x="122586" y="150502"/>
                                      <a:pt x="120625" y="151973"/>
                                      <a:pt x="118173" y="153444"/>
                                    </a:cubicBezTo>
                                    <a:cubicBezTo>
                                      <a:pt x="115721" y="154914"/>
                                      <a:pt x="113269" y="155895"/>
                                      <a:pt x="110818" y="156875"/>
                                    </a:cubicBezTo>
                                    <a:cubicBezTo>
                                      <a:pt x="108366" y="157856"/>
                                      <a:pt x="105914" y="158836"/>
                                      <a:pt x="102972" y="159817"/>
                                    </a:cubicBezTo>
                                    <a:cubicBezTo>
                                      <a:pt x="100521" y="160797"/>
                                      <a:pt x="97578" y="161287"/>
                                      <a:pt x="95127" y="161778"/>
                                    </a:cubicBezTo>
                                    <a:cubicBezTo>
                                      <a:pt x="92675" y="162268"/>
                                      <a:pt x="89733" y="162758"/>
                                      <a:pt x="87281" y="163248"/>
                                    </a:cubicBezTo>
                                    <a:cubicBezTo>
                                      <a:pt x="84829" y="163739"/>
                                      <a:pt x="81887" y="163739"/>
                                      <a:pt x="79436" y="163739"/>
                                    </a:cubicBezTo>
                                    <a:cubicBezTo>
                                      <a:pt x="76984" y="163739"/>
                                      <a:pt x="74042" y="163739"/>
                                      <a:pt x="71590" y="163248"/>
                                    </a:cubicBezTo>
                                    <a:cubicBezTo>
                                      <a:pt x="69138" y="163248"/>
                                      <a:pt x="66196" y="162758"/>
                                      <a:pt x="63745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797"/>
                                    </a:cubicBezTo>
                                    <a:cubicBezTo>
                                      <a:pt x="52957" y="159817"/>
                                      <a:pt x="50505" y="159326"/>
                                      <a:pt x="48054" y="158346"/>
                                    </a:cubicBezTo>
                                    <a:cubicBezTo>
                                      <a:pt x="45602" y="157366"/>
                                      <a:pt x="43150" y="156385"/>
                                      <a:pt x="40699" y="154914"/>
                                    </a:cubicBezTo>
                                    <a:cubicBezTo>
                                      <a:pt x="38247" y="153444"/>
                                      <a:pt x="36285" y="152463"/>
                                      <a:pt x="33834" y="150993"/>
                                    </a:cubicBezTo>
                                    <a:cubicBezTo>
                                      <a:pt x="31872" y="149522"/>
                                      <a:pt x="29421" y="148051"/>
                                      <a:pt x="27459" y="146090"/>
                                    </a:cubicBezTo>
                                    <a:cubicBezTo>
                                      <a:pt x="25498" y="144619"/>
                                      <a:pt x="23537" y="142658"/>
                                      <a:pt x="21575" y="140698"/>
                                    </a:cubicBezTo>
                                    <a:cubicBezTo>
                                      <a:pt x="19614" y="138737"/>
                                      <a:pt x="18143" y="136776"/>
                                      <a:pt x="16181" y="134815"/>
                                    </a:cubicBezTo>
                                    <a:cubicBezTo>
                                      <a:pt x="14710" y="132854"/>
                                      <a:pt x="13239" y="130403"/>
                                      <a:pt x="11768" y="128442"/>
                                    </a:cubicBezTo>
                                    <a:cubicBezTo>
                                      <a:pt x="10297" y="125990"/>
                                      <a:pt x="9317" y="124030"/>
                                      <a:pt x="7846" y="121578"/>
                                    </a:cubicBezTo>
                                    <a:cubicBezTo>
                                      <a:pt x="6865" y="119127"/>
                                      <a:pt x="5394" y="116676"/>
                                      <a:pt x="4903" y="114225"/>
                                    </a:cubicBezTo>
                                    <a:cubicBezTo>
                                      <a:pt x="3923" y="111774"/>
                                      <a:pt x="2942" y="109322"/>
                                      <a:pt x="2452" y="106871"/>
                                    </a:cubicBezTo>
                                    <a:cubicBezTo>
                                      <a:pt x="1961" y="104420"/>
                                      <a:pt x="1471" y="101479"/>
                                      <a:pt x="981" y="99028"/>
                                    </a:cubicBezTo>
                                    <a:cubicBezTo>
                                      <a:pt x="490" y="96576"/>
                                      <a:pt x="490" y="93635"/>
                                      <a:pt x="0" y="91184"/>
                                    </a:cubicBezTo>
                                    <a:cubicBezTo>
                                      <a:pt x="0" y="88733"/>
                                      <a:pt x="0" y="85791"/>
                                      <a:pt x="0" y="83340"/>
                                    </a:cubicBezTo>
                                    <a:cubicBezTo>
                                      <a:pt x="0" y="80889"/>
                                      <a:pt x="490" y="77947"/>
                                      <a:pt x="490" y="75496"/>
                                    </a:cubicBezTo>
                                    <a:cubicBezTo>
                                      <a:pt x="1471" y="72065"/>
                                      <a:pt x="1961" y="69613"/>
                                      <a:pt x="2452" y="67162"/>
                                    </a:cubicBezTo>
                                    <a:cubicBezTo>
                                      <a:pt x="2942" y="64711"/>
                                      <a:pt x="3923" y="61770"/>
                                      <a:pt x="4903" y="59319"/>
                                    </a:cubicBezTo>
                                    <a:cubicBezTo>
                                      <a:pt x="5884" y="56867"/>
                                      <a:pt x="6865" y="54416"/>
                                      <a:pt x="7846" y="51475"/>
                                    </a:cubicBezTo>
                                    <a:cubicBezTo>
                                      <a:pt x="8826" y="49024"/>
                                      <a:pt x="10297" y="46572"/>
                                      <a:pt x="11768" y="44121"/>
                                    </a:cubicBezTo>
                                    <a:cubicBezTo>
                                      <a:pt x="13239" y="41670"/>
                                      <a:pt x="14710" y="39219"/>
                                      <a:pt x="16181" y="37258"/>
                                    </a:cubicBezTo>
                                    <a:cubicBezTo>
                                      <a:pt x="17652" y="34807"/>
                                      <a:pt x="19614" y="32846"/>
                                      <a:pt x="21085" y="30885"/>
                                    </a:cubicBezTo>
                                    <a:cubicBezTo>
                                      <a:pt x="23046" y="28924"/>
                                      <a:pt x="24517" y="26963"/>
                                      <a:pt x="26969" y="25002"/>
                                    </a:cubicBezTo>
                                    <a:cubicBezTo>
                                      <a:pt x="28930" y="23041"/>
                                      <a:pt x="30892" y="21080"/>
                                      <a:pt x="33343" y="19609"/>
                                    </a:cubicBezTo>
                                    <a:cubicBezTo>
                                      <a:pt x="35305" y="17648"/>
                                      <a:pt x="37756" y="16178"/>
                                      <a:pt x="40208" y="14707"/>
                                    </a:cubicBezTo>
                                    <a:cubicBezTo>
                                      <a:pt x="42660" y="13236"/>
                                      <a:pt x="44621" y="11766"/>
                                      <a:pt x="47073" y="10295"/>
                                    </a:cubicBezTo>
                                    <a:cubicBezTo>
                                      <a:pt x="49525" y="8824"/>
                                      <a:pt x="51976" y="7844"/>
                                      <a:pt x="54428" y="6863"/>
                                    </a:cubicBezTo>
                                    <a:cubicBezTo>
                                      <a:pt x="56880" y="5883"/>
                                      <a:pt x="59332" y="4902"/>
                                      <a:pt x="62274" y="3922"/>
                                    </a:cubicBezTo>
                                    <a:cubicBezTo>
                                      <a:pt x="64725" y="2941"/>
                                      <a:pt x="67667" y="2451"/>
                                      <a:pt x="70119" y="1961"/>
                                    </a:cubicBezTo>
                                    <a:cubicBezTo>
                                      <a:pt x="72571" y="1471"/>
                                      <a:pt x="75513" y="980"/>
                                      <a:pt x="77965" y="490"/>
                                    </a:cubicBezTo>
                                    <a:cubicBezTo>
                                      <a:pt x="80416" y="0"/>
                                      <a:pt x="83358" y="0"/>
                                      <a:pt x="85810" y="0"/>
                                    </a:cubicBezTo>
                                    <a:cubicBezTo>
                                      <a:pt x="88262" y="0"/>
                                      <a:pt x="91204" y="0"/>
                                      <a:pt x="93656" y="490"/>
                                    </a:cubicBezTo>
                                    <a:cubicBezTo>
                                      <a:pt x="96107" y="490"/>
                                      <a:pt x="99049" y="980"/>
                                      <a:pt x="101501" y="1471"/>
                                    </a:cubicBezTo>
                                    <a:cubicBezTo>
                                      <a:pt x="104443" y="1471"/>
                                      <a:pt x="106895" y="1961"/>
                                      <a:pt x="109347" y="2941"/>
                                    </a:cubicBezTo>
                                    <a:cubicBezTo>
                                      <a:pt x="111798" y="3922"/>
                                      <a:pt x="114250" y="4412"/>
                                      <a:pt x="116702" y="5393"/>
                                    </a:cubicBezTo>
                                    <a:cubicBezTo>
                                      <a:pt x="119154" y="6373"/>
                                      <a:pt x="121605" y="7354"/>
                                      <a:pt x="124057" y="8824"/>
                                    </a:cubicBezTo>
                                    <a:cubicBezTo>
                                      <a:pt x="126509" y="10295"/>
                                      <a:pt x="128470" y="11275"/>
                                      <a:pt x="130922" y="12746"/>
                                    </a:cubicBezTo>
                                    <a:cubicBezTo>
                                      <a:pt x="132883" y="14217"/>
                                      <a:pt x="135335" y="15688"/>
                                      <a:pt x="137296" y="17648"/>
                                    </a:cubicBezTo>
                                    <a:cubicBezTo>
                                      <a:pt x="139258" y="19119"/>
                                      <a:pt x="141219" y="21080"/>
                                      <a:pt x="143180" y="23041"/>
                                    </a:cubicBezTo>
                                    <a:cubicBezTo>
                                      <a:pt x="145142" y="25002"/>
                                      <a:pt x="146613" y="26963"/>
                                      <a:pt x="148574" y="28924"/>
                                    </a:cubicBezTo>
                                    <a:cubicBezTo>
                                      <a:pt x="150045" y="30885"/>
                                      <a:pt x="151516" y="33336"/>
                                      <a:pt x="152987" y="35297"/>
                                    </a:cubicBezTo>
                                    <a:cubicBezTo>
                                      <a:pt x="154458" y="37748"/>
                                      <a:pt x="155439" y="39709"/>
                                      <a:pt x="156910" y="42160"/>
                                    </a:cubicBezTo>
                                    <a:cubicBezTo>
                                      <a:pt x="157891" y="44611"/>
                                      <a:pt x="159362" y="47063"/>
                                      <a:pt x="159852" y="49514"/>
                                    </a:cubicBezTo>
                                    <a:cubicBezTo>
                                      <a:pt x="160833" y="51965"/>
                                      <a:pt x="161813" y="54416"/>
                                      <a:pt x="162304" y="56867"/>
                                    </a:cubicBezTo>
                                    <a:cubicBezTo>
                                      <a:pt x="162794" y="59319"/>
                                      <a:pt x="163285" y="62260"/>
                                      <a:pt x="163775" y="64711"/>
                                    </a:cubicBezTo>
                                    <a:cubicBezTo>
                                      <a:pt x="164265" y="67162"/>
                                      <a:pt x="164265" y="70104"/>
                                      <a:pt x="164756" y="72555"/>
                                    </a:cubicBezTo>
                                    <a:cubicBezTo>
                                      <a:pt x="164756" y="75006"/>
                                      <a:pt x="164756" y="77947"/>
                                      <a:pt x="164756" y="80399"/>
                                    </a:cubicBezTo>
                                    <a:cubicBezTo>
                                      <a:pt x="164756" y="82850"/>
                                      <a:pt x="164265" y="85791"/>
                                      <a:pt x="164265" y="88242"/>
                                    </a:cubicBezTo>
                                    <a:cubicBezTo>
                                      <a:pt x="163775" y="90694"/>
                                      <a:pt x="163285" y="93635"/>
                                      <a:pt x="162794" y="96086"/>
                                    </a:cubicBezTo>
                                    <a:cubicBezTo>
                                      <a:pt x="162304" y="98537"/>
                                      <a:pt x="161323" y="101479"/>
                                      <a:pt x="160342" y="103930"/>
                                    </a:cubicBezTo>
                                    <a:cubicBezTo>
                                      <a:pt x="159362" y="106381"/>
                                      <a:pt x="158381" y="108832"/>
                                      <a:pt x="157400" y="111774"/>
                                    </a:cubicBezTo>
                                    <a:cubicBezTo>
                                      <a:pt x="156420" y="114225"/>
                                      <a:pt x="154949" y="116676"/>
                                      <a:pt x="153478" y="119127"/>
                                    </a:cubicBezTo>
                                    <a:cubicBezTo>
                                      <a:pt x="152007" y="121578"/>
                                      <a:pt x="150536" y="124030"/>
                                      <a:pt x="149065" y="125990"/>
                                    </a:cubicBezTo>
                                    <a:cubicBezTo>
                                      <a:pt x="147594" y="128442"/>
                                      <a:pt x="145632" y="130403"/>
                                      <a:pt x="144161" y="132364"/>
                                    </a:cubicBezTo>
                                    <a:cubicBezTo>
                                      <a:pt x="142200" y="134815"/>
                                      <a:pt x="140238" y="136776"/>
                                      <a:pt x="138277" y="138737"/>
                                    </a:cubicBezTo>
                                    <a:lnTo>
                                      <a:pt x="13827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5" name="Prostoročno: oblika 55"/>
                            <wps:cNvSpPr/>
                            <wps:spPr>
                              <a:xfrm>
                                <a:off x="274224" y="266491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Prostoročno: oblika 56"/>
                            <wps:cNvSpPr/>
                            <wps:spPr>
                              <a:xfrm>
                                <a:off x="274224" y="266491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91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" name="Prostoročno: oblika 57"/>
                            <wps:cNvSpPr/>
                            <wps:spPr>
                              <a:xfrm>
                                <a:off x="548817" y="2949254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2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8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19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7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2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3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3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4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0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2"/>
                                    </a:cubicBezTo>
                                    <a:cubicBezTo>
                                      <a:pt x="327917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8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8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6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483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89"/>
                                      <a:pt x="13607" y="305416"/>
                                    </a:cubicBezTo>
                                    <a:cubicBezTo>
                                      <a:pt x="11155" y="299044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3"/>
                                      <a:pt x="3800" y="271590"/>
                                      <a:pt x="2819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4"/>
                                      <a:pt x="-123" y="229430"/>
                                      <a:pt x="368" y="222077"/>
                                    </a:cubicBezTo>
                                    <a:cubicBezTo>
                                      <a:pt x="858" y="214723"/>
                                      <a:pt x="1348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39" y="144619"/>
                                      <a:pt x="19982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5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8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3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2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7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3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4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323"/>
                                      <a:pt x="373519" y="36571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" name="Prostoročno: oblika 58"/>
                            <wps:cNvSpPr/>
                            <wps:spPr>
                              <a:xfrm>
                                <a:off x="548817" y="2949254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2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8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19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7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2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3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3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4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0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2"/>
                                    </a:cubicBezTo>
                                    <a:cubicBezTo>
                                      <a:pt x="327917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8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8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6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89"/>
                                      <a:pt x="13607" y="305416"/>
                                    </a:cubicBezTo>
                                    <a:cubicBezTo>
                                      <a:pt x="11155" y="299044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3"/>
                                      <a:pt x="3800" y="271590"/>
                                      <a:pt x="2819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4"/>
                                      <a:pt x="-123" y="229430"/>
                                      <a:pt x="368" y="222077"/>
                                    </a:cubicBezTo>
                                    <a:cubicBezTo>
                                      <a:pt x="858" y="214723"/>
                                      <a:pt x="1348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39" y="144619"/>
                                      <a:pt x="19982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5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8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3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2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7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3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4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323"/>
                                      <a:pt x="373519" y="36571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" name="Prostoročno: oblika 59"/>
                            <wps:cNvSpPr/>
                            <wps:spPr>
                              <a:xfrm>
                                <a:off x="961196" y="3369386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4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5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5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3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4"/>
                                      <a:pt x="144529" y="301494"/>
                                    </a:cubicBezTo>
                                    <a:cubicBezTo>
                                      <a:pt x="139625" y="301494"/>
                                      <a:pt x="134722" y="301494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5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1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5"/>
                                    </a:cubicBezTo>
                                    <a:cubicBezTo>
                                      <a:pt x="16059" y="90203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5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5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2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3"/>
                                      <a:pt x="271528" y="53435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1"/>
                                      <a:pt x="292613" y="91183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7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3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7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7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4"/>
                                      <a:pt x="289671" y="201486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49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Prostoročno: oblika 60"/>
                            <wps:cNvSpPr/>
                            <wps:spPr>
                              <a:xfrm>
                                <a:off x="961196" y="3369386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4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5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5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3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4"/>
                                      <a:pt x="144529" y="301494"/>
                                    </a:cubicBezTo>
                                    <a:cubicBezTo>
                                      <a:pt x="139625" y="301494"/>
                                      <a:pt x="134722" y="301494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5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1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5"/>
                                    </a:cubicBezTo>
                                    <a:cubicBezTo>
                                      <a:pt x="16059" y="90693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5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5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2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3"/>
                                      <a:pt x="271528" y="53435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1"/>
                                      <a:pt x="292613" y="91183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7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3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7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7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4"/>
                                      <a:pt x="289671" y="201486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49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1" name="Prostoročno: oblika 61"/>
                            <wps:cNvSpPr/>
                            <wps:spPr>
                              <a:xfrm>
                                <a:off x="1280778" y="3695392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4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5 h 163738"/>
                                  <a:gd name="connsiteX46" fmla="*/ 130431 w 164265"/>
                                  <a:gd name="connsiteY46" fmla="*/ 13237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1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6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6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4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4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4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3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7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3"/>
                                      <a:pt x="61783" y="3922"/>
                                    </a:cubicBezTo>
                                    <a:cubicBezTo>
                                      <a:pt x="64235" y="2942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1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1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3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5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7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9"/>
                                      <a:pt x="154949" y="40199"/>
                                      <a:pt x="156420" y="42651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21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" name="Prostoročno: oblika 62"/>
                            <wps:cNvSpPr/>
                            <wps:spPr>
                              <a:xfrm>
                                <a:off x="1280778" y="3695392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4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5 h 163738"/>
                                  <a:gd name="connsiteX46" fmla="*/ 130431 w 164265"/>
                                  <a:gd name="connsiteY46" fmla="*/ 13237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1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6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6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4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4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4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3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7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3"/>
                                      <a:pt x="61783" y="3922"/>
                                    </a:cubicBezTo>
                                    <a:cubicBezTo>
                                      <a:pt x="64235" y="2942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1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1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3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5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7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9"/>
                                      <a:pt x="154949" y="40199"/>
                                      <a:pt x="156420" y="42651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21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40A2CCBE" id="Grafika 11" o:spid="_x0000_s1026" style="position:absolute;margin-left:-103.05pt;margin-top:12.6pt;width:208pt;height:207.85pt;z-index:-251659776" coordorigin="916,12192" coordsize="26417,26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">
                    <v:shape id="Prostoročno: oblika 9" o:spid="_x0000_s1027" style="position:absolute;left:13803;top:12192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" path="m137787,138737v-1962,1960,-3923,3921,-6375,5392c129451,146090,126999,147561,124547,149031v-2451,1471,-4413,2942,-6864,4413c115231,154914,112779,155895,110327,156875v-2451,981,-4903,1961,-7845,2942c10003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1,-4413,-2941,-6375,-4902c25498,144129,23536,142168,21575,140207v-1961,-1961,-3432,-3922,-5394,-5883c14220,132363,13239,129912,11768,127951v-1471,-2451,-2451,-4412,-3923,-6863c6865,118637,5394,116186,4903,113735v-980,-2452,-1961,-4903,-2451,-7354c1961,103930,1471,100988,981,98537,490,96086,490,93145,,90693,,88242,,85301,,82850,,80399,490,77457,490,75006v491,-2451,981,-5393,1471,-7844c2452,64711,3432,61770,4413,59318v981,-2451,1962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1,13236v1962,1471,4414,2942,6375,4903c138767,19609,140729,21570,142690,23531v1961,1961,3432,3922,5394,5883c149555,31375,151026,33826,152497,35787v1471,2451,2452,4412,3923,6863c157400,45102,158871,47553,159362,50004v980,2451,1961,4902,2452,7354c162304,59809,162794,62750,163285,65201v490,2451,490,5393,980,7844c164265,75496,164265,78438,164265,80889v,2451,-490,5392,-490,7844c163285,91184,162794,94125,162304,96576v-490,2451,-1471,5393,-2452,7844c158871,106871,157891,109322,156910,112264v-981,2451,-2452,4902,-3923,7353c151516,122069,150045,124520,148574,126481v-1471,1961,-3432,4412,-4903,6373c141709,134815,139748,136776,137787,138737r,xe" fillcolor="#698e8a" stroked="f" strokeweight="1.3616mm">
                      <v:stroke joinstyle="miter"/>
                      <v:path arrowok="t" o:connecttype="custom" o:connectlocs="137787,138737;131412,144129;124547,149031;117683,153444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1,13236;136806,18139;142690,23531;148084,29414;152497,35787;156420,42650;159362,50004;161814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10" o:spid="_x0000_s1028" style="position:absolute;left:13803;top:12192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" path="m137787,138737v-1962,1960,-3923,3921,-6375,5392c129451,146090,126999,147561,124547,149031v-2451,1471,-4413,2942,-6864,4413c115231,154914,112779,155895,110327,156875v-2451,981,-4903,1961,-7845,2942c10003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1,-4413,-2941,-6375,-4902c25498,143639,23536,142168,21575,140207v-1961,-1961,-3432,-3922,-5394,-5883c14710,132363,13239,129912,11768,127951v-1471,-2451,-2451,-4412,-3923,-6863c6865,118637,5394,116186,4903,113735v-980,-2452,-1961,-4903,-2451,-7354c1961,103930,1471,100988,981,98537,490,96086,490,93145,,90693,,88242,,85301,,82850,,80399,490,77457,490,75006v491,-2451,981,-5393,1471,-7844c2452,64711,3432,61770,4413,59318v981,-2451,1962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1,13236v1962,1471,4414,2942,6375,4903c138767,19609,140729,21570,142690,23531v1961,1961,3432,3922,5394,5883c149555,31375,151026,33826,152497,35787v1471,2451,2452,4412,3923,6863c157891,45102,158871,47553,159362,50004v980,2451,1961,4902,2452,7354c162304,59809,162794,62750,163285,65201v490,2451,490,5393,980,7844c164265,75496,164265,78438,164265,80889v,2451,-490,5392,-490,7844c163285,91184,162794,94125,162304,96576v-490,2451,-1471,5393,-2452,7844c158871,106871,157891,109322,156910,112264v-981,2451,-2452,4902,-3923,7353c151516,122069,150045,124520,148574,126481v-1471,2451,-3432,4412,-4903,6373c141709,134815,139748,136776,137787,138737r,xe" filled="f" strokecolor="#698e8a" strokeweight=".34042mm">
                      <v:stroke endcap="round"/>
                      <v:path arrowok="t" o:connecttype="custom" o:connectlocs="137787,138737;131412,144129;124547,149031;117683,153444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1,13236;136806,18139;142690,23531;148084,29414;152497,35787;156420,42650;159362,50004;161814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15" o:spid="_x0000_s1029" style="position:absolute;left:15623;top:14069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" path="m252895,255412v-3433,3432,-7355,6864,-11278,10295c237694,269139,233771,272080,229358,274532v-4413,2941,-8336,5392,-12749,7843c212196,284827,207783,286787,202880,288748v-4413,1961,-9317,3922,-14220,5393c183756,295612,178853,297082,173949,298063v-4903,980,-9806,1961,-14710,2451c154336,301004,149432,301495,144529,301495v-4904,,-9807,,-14711,-491c124915,300514,120012,300024,115108,299043v-4903,-980,-9316,-1961,-14220,-3431c95985,294141,91572,292670,87159,290709v-4414,-1961,-8827,-3922,-13240,-5882c69506,282375,65584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7,858,177465,368,172563,368,167660v-491,-4902,-491,-9804,,-14707c368,148051,858,143149,1839,138246v490,-4902,1471,-9804,2942,-14707c5761,118637,7232,113735,8704,109322v1471,-4902,3432,-9314,5393,-14216c16059,90693,18511,86281,20962,81869v2452,-4412,5394,-8824,8336,-12746c32240,65201,35182,60789,38615,57358v3432,-3922,6864,-7354,10297,-11276c52344,42650,56267,39219,60190,35787v3922,-3431,7845,-6373,12258,-8824c76861,24022,80784,21570,85197,19119v4413,-2451,8826,-4412,13730,-6373c103340,10785,108243,8824,113147,7354v4903,-1471,9807,-2942,14710,-3922c132761,2451,137664,1471,142567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0v3433,3432,6375,6864,9317,10786c274470,57358,277412,61279,279864,65201v2451,3922,4903,8334,6865,12746c288690,82359,290651,86772,292613,91184v1471,4412,2942,9314,4413,13726c298497,109322,299478,114225,299968,119127v981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1v-2942,3922,-5885,8334,-9317,11766c259760,248549,256327,251981,252895,255412r,xe" fillcolor="#698e8a" stroked="f" strokeweight="1.3616mm">
                      <v:stroke joinstyle="miter"/>
                      <v:path arrowok="t" o:connecttype="custom" o:connectlocs="252895,255412;241617,265707;229358,274532;216609,282375;202880,288748;188660,294141;173949,298063;159239,300514;144529,301495;129818,301004;115108,299043;100888,295612;87159,290709;73919,284827;61661,277473;50383,268649;39595,258844;30279,248059;21943,236293;15078,223547;9194,210311;4781,196584;1839,182367;368,167660;368,152953;1839,138246;4781,123539;8704,109322;14097,95106;20962,81869;29298,69123;38615,57358;48912,46082;60190,35787;72448,26963;85197,19119;98927,12746;113147,7354;127857,3432;142567,980;157278,0;171988,490;186698,2451;200918,5883;214648,10785;227887,16668;240146,24022;251424,32846;262211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16" o:spid="_x0000_s1030" style="position:absolute;left:15623;top:14069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" path="m252895,255412v-3433,3432,-7355,6864,-11278,10295c237694,269139,233771,272080,229358,274532v-4413,2941,-8336,5392,-12749,7843c212196,284827,207783,286787,202880,288748v-4413,1961,-9317,3922,-14220,5393c183756,295612,178853,297082,173949,298063v-4903,980,-9806,1961,-14710,2451c154336,301004,149432,301495,144529,301495v-4904,,-9807,,-14711,-491c124915,300514,120012,300024,115108,299043v-4903,-980,-9316,-1961,-14220,-3431c95985,294141,91572,292670,87159,290709v-4414,-1961,-8827,-3922,-13240,-5882c69506,282375,65584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7,858,177465,368,172563,368,167660v-491,-4902,-491,-9804,,-14707c368,148051,858,143149,1839,138246v490,-4902,1471,-9804,2942,-14707c5761,118637,7232,113735,8704,109322v1471,-4902,3432,-9314,5393,-14216c16059,90693,18511,86281,20962,81869v2452,-4412,5394,-8824,8336,-12746c32240,65201,35182,60789,38615,57358v3432,-3922,6864,-7354,10297,-11276c52344,42650,56267,39219,60190,35787v3922,-3431,7845,-6373,12258,-8824c76861,24022,80784,21570,85197,19119v4413,-2451,8826,-4412,13730,-6373c103830,10785,108243,8824,113147,7354v4903,-1471,9807,-2942,14710,-3922c132761,2451,137664,1471,142567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0v3433,3432,6375,6864,9317,10786c274470,57358,277412,61279,279864,65201v2451,3922,4903,8334,6865,12746c288690,82359,290651,86772,292613,91184v1471,4412,2942,9314,4413,13726c298497,109813,299478,114225,299968,119127v981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1v-2942,3922,-5885,8334,-9317,11766c259760,248549,256327,251981,252895,255412r,xe" filled="f" strokecolor="#698e8a" strokeweight=".34042mm">
                      <v:stroke endcap="round"/>
                      <v:path arrowok="t" o:connecttype="custom" o:connectlocs="252895,255412;241617,265707;229358,274532;216609,282375;202880,288748;188660,294141;173949,298063;159239,300514;144529,301495;129818,301004;115108,299043;100888,295612;87159,290709;73919,284827;61661,277473;50383,268649;39595,258844;30279,248059;21943,236293;15078,223547;9194,210311;4781,196584;1839,182367;368,167660;368,152953;1839,138246;4781,123539;8704,109322;14097,95106;20962,81869;29298,69123;38615,57358;48912,46082;60190,35787;72448,26963;85197,19119;98927,12746;113147,7354;127857,3432;142567,980;157278,0;171988,490;186698,2451;200918,5883;214648,10785;227887,16668;240146,24022;251424,32846;262211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17" o:spid="_x0000_s1031" style="position:absolute;left:18369;top:16913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" path="m368126,371108v-5394,5393,-10788,9805,-16672,14707c345570,390227,339686,394639,333802,399051v-5884,4412,-12259,7844,-18633,11276c308794,413758,301929,417190,295555,419641v-6865,2942,-13730,5393,-20595,7354c268096,428956,261231,430917,253876,432387v-6865,1471,-14220,2452,-21576,3432c224945,436799,218080,437290,210725,437290v-7355,,-14220,,-21575,-491c182285,436309,174930,435329,168065,433858v-6864,-1471,-13729,-2941,-20594,-4902c140606,426995,134232,424544,127367,422092v-6375,-2451,-12749,-5392,-19124,-8824c101869,409837,95985,406405,90101,402483,84217,398561,78823,394639,73429,389737,68035,385325,63132,380422,58228,375520,53325,370618,48912,365225,44499,359833,40086,354440,36163,348557,32240,342674,28317,336791,24885,330909,21943,324536v-2942,-6373,-5884,-12746,-8336,-19120c11155,299043,9194,292180,7233,285317,5271,278454,3800,271590,2820,264727,1839,257864,858,250510,368,243647v-491,-6863,-491,-14217,,-21571c858,214723,1349,207860,2329,200506v981,-7353,2452,-14217,3923,-21080c7723,172563,10175,165209,12136,158346v2452,-6863,4904,-13727,7845,-20100c22924,131383,26356,125010,29788,118637v3433,-6373,7356,-12746,11769,-18629c45970,94125,50383,88242,55286,82360,60190,76967,65093,71574,70487,66182,75881,60789,81274,56377,87159,51475v5884,-4412,11768,-8825,17652,-13237c110695,34316,117070,30395,123444,26963v6375,-3432,13239,-6863,19614,-9315c149923,14707,156787,12256,163652,10295v6865,-1961,13730,-3922,21085,-5393c191602,3432,198957,2451,206312,1471,213667,490,220532,,227887,v7355,,14220,,21575,490c256327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3,165700,435793,172563v981,6863,1962,14217,2452,21080c438735,200996,438735,207860,438245,215213v-490,7354,-981,14217,-1961,21571c435303,244137,433832,251000,432361,257864v-1471,6863,-3923,14216,-5884,21080c424025,285807,421573,292670,418631,299043v-2942,6864,-6374,13237,-9807,19610c405392,325026,401469,331399,397056,337282v-4413,5883,-8826,11765,-13730,17648c378423,360323,373520,365715,368126,371108r,xe" fillcolor="#698e8a" stroked="f" strokeweight="1.3616mm">
                      <v:stroke joinstyle="miter"/>
                      <v:path arrowok="t" o:connecttype="custom" o:connectlocs="368126,371108;351454,385815;333802,399051;315169,410327;295555,419641;274960,426995;253876,432387;232300,435819;210725,437290;189150,436799;168065,433858;147471,428956;127367,422092;108243,413268;90101,402483;73429,389737;58228,375520;44499,359833;32240,342674;21943,324536;13607,305416;7233,285317;2820,264727;368,243647;368,222076;2329,200506;6252,179426;12136,158346;19981,138246;29788,118637;41557,100008;55286,82360;70487,66182;87159,51475;104811,38238;123444,26963;143058,17648;163652,10295;184737,4902;206312,1471;227887,0;249462,490;270547,3432;291142,8334;311246,15197;330369,24022;348512,34807;365184,47553;380384,61770;394114,77457;406373,94615;416670,112754;425006,131873;431380,151973;435793,172563;438245,193643;438245,215213;436284,236784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18" o:spid="_x0000_s1032" style="position:absolute;left:18369;top:16913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" path="m368126,371108v-5394,5393,-10788,9805,-16672,14707c345570,390227,339686,394639,333802,399051v-5884,3922,-12259,7844,-18633,11276c308794,413758,301929,417190,295555,419641v-6865,2942,-13730,5393,-20595,7354c268096,428956,261231,430917,253876,432387v-6865,1471,-14220,2452,-21576,3432c224945,436799,218080,437290,210725,437290v-7355,,-14220,,-21575,-491c182285,436309,174930,435329,168065,433858v-6864,-1471,-13729,-2941,-20594,-4902c140606,426995,134232,424544,127367,422092v-6375,-2451,-12749,-5392,-19124,-8824c101869,409837,95985,406405,90101,402483,84217,398561,78823,394639,73429,389737,68035,385325,63132,380422,58228,375520,53325,370618,48912,365225,44499,359833,40086,354440,36163,348557,32240,342674,28317,336791,24885,330909,21943,324536v-2942,-6373,-5884,-12746,-8336,-19120c11155,299043,9194,292180,7233,285317,5271,278454,3800,271590,2820,264727,1839,257864,858,250510,368,243647v-491,-7354,-491,-14217,,-21571c858,214723,1349,207860,2329,200506v981,-7353,2452,-14217,3923,-21080c7723,172563,10175,165209,12136,158346v2452,-6863,4904,-13727,7845,-20100c22924,131383,26356,125010,29788,118637v3433,-6373,7356,-12746,11769,-18629c45970,94125,50383,88242,55286,82360,60190,76967,65093,71574,70487,66182,75881,60789,81274,56377,87159,51475v5884,-4412,11768,-8825,17652,-13237c110695,34316,117070,30395,123444,26963v6375,-3432,13239,-6863,19614,-9315c149923,14707,156787,12256,163652,10295v6865,-1961,13730,-3922,21085,-5393c191602,3432,198957,2451,206312,1471,213667,490,220532,,227887,v7355,,14220,,21575,490c256327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3,165700,435793,172563v981,6863,1962,14217,2452,21080c438735,200996,438735,207860,438245,215213v-490,7354,-981,14217,-1961,21571c435303,244137,433832,251000,432361,257864v-1471,6863,-3923,14216,-5884,21080c424025,285807,421573,292670,418631,299043v-2942,6864,-6374,13237,-9807,19610c405392,325026,401469,331399,397056,337282v-4413,5883,-8826,11765,-13730,17648c378423,360323,373520,365715,368126,371108r,xe" filled="f" strokecolor="#698e8a" strokeweight=".34042mm">
                      <v:stroke endcap="round"/>
                      <v:path arrowok="t" o:connecttype="custom" o:connectlocs="368126,371108;351454,385815;333802,399051;315169,410327;295555,419641;274960,426995;253876,432387;232300,435819;210725,437290;189150,436799;168065,433858;147471,428956;127367,422092;108243,413268;90101,402483;73429,389737;58228,375520;44499,359833;32240,342674;21943,324536;13607,305416;7233,285317;2820,264727;368,243647;368,222076;2329,200506;6252,179426;12136,158346;19981,138246;29788,118637;41557,100008;55286,82360;70487,66182;87159,51475;104811,38238;123444,26963;143058,17648;163652,10295;184737,4902;206312,1471;227887,0;249462,490;270547,3432;291142,8334;311246,15197;330369,24022;348512,34807;365184,47553;380384,61770;394114,77457;406373,94615;416670,112754;425006,131873;431380,151973;435793,172563;438245,193643;438245,215213;436284,236784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19" o:spid="_x0000_s1033" style="position:absolute;left:22493;top:21114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" path="m252895,255412v-3433,3432,-7355,6864,-11278,10296c237694,269139,233771,272080,229358,274532v-4413,2941,-8335,5392,-12749,7844c212196,284827,207783,286787,202880,288748v-4413,1961,-9317,3922,-14220,5393c183756,295612,178853,297083,173949,298063v-4903,980,-9806,1961,-14710,2451c154336,301004,149432,301495,144529,301495v-4903,,-9807,,-14710,-491c124915,300514,120012,300024,115108,299043v-4903,-980,-9316,-1960,-14220,-3431c95985,294141,91572,292670,87159,290709v-4413,-1961,-8826,-3922,-13240,-5882c69506,282376,65583,279924,61661,277473v-3923,-2451,-7846,-5393,-11278,-8824c46460,265708,43028,262276,39595,258844v-3432,-3432,-6374,-6863,-9316,-10785c27337,244137,24395,240215,21943,236293v-2452,-3921,-4903,-8334,-6865,-12746c13117,219135,11155,214723,9194,210311,7723,205899,6252,200996,4781,196584,3310,191682,2329,187270,1839,182368,858,177465,368,172563,368,167661v-491,-4903,-491,-9805,,-14708c368,148051,858,143149,1839,138246v490,-4902,1471,-9804,2942,-14707c5762,118637,7233,113735,8704,109322v1471,-4902,3432,-9314,5393,-14216c16059,90693,18511,86281,20962,81869v2452,-4412,5394,-8824,8336,-12746c32240,65201,35182,60789,38615,57358v3432,-3432,6864,-7354,10297,-11276c52344,42650,56267,39219,60190,35787v3923,-3431,7845,-6373,12258,-8824c76861,24022,80784,21570,85197,19119v4413,-2451,8827,-4412,13730,-6373c103340,10785,108244,8824,113147,7354v4903,-1471,9807,-2942,14710,-3922c132761,2451,137664,1471,142567,980,147471,490,152374,,157278,v4903,,9807,,14710,490c176892,980,181795,1471,186698,2451v4904,981,9317,1961,14221,3432c205822,7354,210235,8824,214648,10785v4413,1961,8826,3922,13239,5883c232300,19119,236223,21570,240146,24022v3923,2451,7845,5392,11278,8824c255347,35787,258779,39219,262212,42650v3432,3432,6374,6864,9316,10786c274470,57358,277412,61279,279864,65201v2452,3922,4903,8334,6865,12746c288690,82360,290651,86772,292613,91184v1471,4412,2942,9314,4413,13726c298497,109813,299478,114225,299968,119127v490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4,8333,-9317,11765c260250,248059,256327,25198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9,301004;115108,299043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8,2451;200919,5883;214648,10785;227887,16668;240146,24022;251424,32846;262212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20" o:spid="_x0000_s1034" style="position:absolute;left:22493;top:21114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" path="m252895,255412v-3433,3432,-7355,6864,-11278,10296c237694,269139,233771,272080,229358,274532v-4413,2941,-8335,5392,-12749,7844c212196,284827,207783,286787,202880,288748v-4413,1961,-9317,3922,-14220,5393c183756,295612,178853,297083,173949,298063v-4903,980,-9806,1961,-14710,2451c154336,301004,149432,301495,144529,301495v-4903,,-9807,,-14710,-491c124915,300514,120012,300024,115108,299043v-4903,-980,-9316,-1960,-14220,-3431c95985,294141,91572,292670,87159,290709v-4413,-1961,-8826,-3922,-13240,-5882c69506,282376,65583,279924,61661,277473v-3923,-2451,-7846,-5393,-11278,-8824c46460,265708,43028,262276,39595,258844v-3432,-3432,-6374,-6863,-9316,-10785c27337,244137,24395,240215,21943,236293v-2452,-3921,-4903,-8334,-6865,-12746c13117,219135,11155,214723,9194,210311,7723,205899,6252,200996,4781,196584,3310,191682,2329,187270,1839,182368,858,177465,368,172563,368,167661v-491,-4903,-491,-9805,,-14708c368,148051,858,143149,1839,138246v490,-4902,1471,-9804,2942,-14707c5762,118637,7233,113735,8704,109322v1471,-4902,3432,-9314,5393,-14216c16059,90693,18511,86281,20962,81869v2452,-4412,5394,-8824,8336,-12746c32240,65201,35182,60789,38615,57358v3432,-3922,6864,-7354,10297,-11276c52344,42650,56267,39219,60190,35787v3923,-3431,7845,-6373,12258,-8824c76861,24022,80784,21570,85197,19119v4413,-2451,8827,-4412,13730,-6373c103340,10785,108244,8824,113147,7354v4903,-1471,9807,-2942,14710,-3922c132761,2451,137664,1471,142567,980,147471,490,152374,,157278,v4903,,9807,,14710,490c176892,980,181795,1471,186698,2451v4904,981,9317,1961,14221,3432c205822,7354,210235,8824,214648,10785v4413,1961,8826,3922,13239,5883c232300,19119,236223,21570,240146,24022v3923,2451,7845,5392,11278,8824c255347,35787,258779,39219,262212,42650v3432,3432,6374,6864,9316,10786c274470,57358,277412,61279,279864,65201v2452,3922,4903,8334,6865,12746c288690,82360,290651,86772,292613,91184v1471,4412,2942,9314,4413,13726c298497,109813,299478,114225,299968,119127v490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4,8333,-9317,11765c260250,248059,256327,25198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9,301004;115108,299043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8,2451;200919,5883;214648,10785;227887,16668;240146,24022;251424,32846;262212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21" o:spid="_x0000_s1035" style="position:absolute;left:25689;top:24374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" path="m137787,138736v-1962,1961,-3923,3922,-6375,5393c129451,146090,126999,147561,124547,149031v-2451,1471,-4413,2942,-6864,4412c115231,154914,112779,155895,110327,156875v-2451,981,-4903,1961,-7845,2942c100030,160797,97088,161287,94636,161778v-2451,490,-5393,980,-7845,1470c84339,163739,81397,163739,78945,163739v-2451,,-5393,,-7845,-491c68648,162758,65706,162758,63254,162268v-2451,-490,-5393,-981,-7845,-1961c52957,159326,50505,158836,48054,157856v-2452,-981,-4904,-1961,-7355,-3432c38247,152953,36286,151973,33834,150502v-1962,-1471,-4413,-2941,-6375,-4902c25498,144129,23536,142168,21575,140207v-1961,-1961,-3432,-3922,-5394,-5883c14710,132363,13239,129912,11768,127951v-1471,-2451,-2451,-4412,-3923,-6863c6865,118637,5394,116186,4904,113735v-981,-2452,-1962,-4903,-2452,-7354c1961,103930,1471,100988,981,98537,490,96086,490,93145,,90693,,88242,,85301,,82850,,80399,490,77457,490,75006v491,-2451,981,-5393,1471,-7844c2452,64711,3432,61770,4413,59318v981,-2451,1962,-4902,2942,-7843c8336,49024,9807,46572,11278,44121v1471,-2451,2942,-4902,4413,-6863c17162,34807,19123,32846,20595,30885v1961,-1961,3432,-3922,5884,-5883c2893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1962,1471,4414,2942,6375,4903c138767,19609,140729,21570,142690,23531v1961,1961,3432,3922,5394,5883c149555,31375,151026,33826,152497,35787v1471,2451,2452,4412,3923,6863c157400,45102,158872,47553,159362,50004v980,2451,1961,4902,2451,7353c162304,59809,162794,62750,163285,65201v490,2451,490,5393,980,7844c164265,75496,164265,78438,164265,80889v,2451,-490,5392,-490,7843c163285,91184,162794,94125,162304,96576v-491,2452,-1471,5393,-2452,7844c158872,106871,157891,109322,156910,112264v-981,2451,-2452,4902,-3923,7353c151516,122068,150045,124520,148574,126481v-1471,2451,-3432,4412,-4903,6373c141709,134815,139748,136775,137787,138736r,xe" fillcolor="#698e8a" stroked="f" strokeweight="1.3616mm">
                      <v:stroke joinstyle="miter"/>
                      <v:path arrowok="t" o:connecttype="custom" o:connectlocs="137787,138736;131412,144129;124547,149031;117683,153443;110327,156875;102482,159817;94636,161778;86791,163248;78945,163739;71100,163248;63254,162268;55409,160307;48054,157856;40699,154424;33834,150502;27459,145600;21575,140207;16181,134324;11768,127951;7845,121088;4904,113735;2452,106381;981,98537;0,90693;0,82850;490,75006;1961,67162;4413,59318;7355,51475;11278,44121;15691,37258;20595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22" o:spid="_x0000_s1036" style="position:absolute;left:25689;top:24374;width:1644;height:1637;visibility:visible;mso-wrap-style:square;v-text-anchor:middle" coordsize="164483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" path="m137787,138736v-1962,1961,-3923,3922,-6375,5393c129451,146090,126999,147561,124547,149031v-2451,1471,-4413,2942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6,151973,33834,150502v-1962,-1471,-4413,-2941,-6375,-4902c25498,144129,23536,142168,21575,140207v-1961,-1961,-3432,-3922,-5394,-5883c14710,132363,13239,129912,11768,127951v-1471,-2451,-2451,-4412,-3923,-6863c6865,118637,5394,116186,4904,113735v-981,-2452,-1962,-4903,-2452,-7354c1961,103930,1471,100988,981,98537,490,96086,490,93145,,90693,,88242,,85301,,82850,,80399,490,77457,490,75006v491,-2451,981,-5393,1471,-7844c2452,64711,3432,61770,4413,59318v981,-2451,1962,-4902,2942,-7843c8336,49024,9807,46572,11278,44121v1471,-2451,2942,-4902,4413,-6863c17162,34807,19123,32846,20595,30885v1961,-1961,3432,-3922,5884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2452,1471,4414,2942,6375,4903c138767,19609,140729,21570,142690,23531v1961,1961,3432,3922,5394,5883c149555,31375,151026,33826,152497,35787v1471,1961,2452,4412,3923,6863c157400,45102,158872,47553,159362,50004v980,2451,1961,4902,2451,7353c162304,59809,162794,62750,163285,65201v490,2451,490,5393,980,7844c164756,75496,164265,78438,164265,80889v,2451,-490,5392,-490,7843c163285,91184,162794,94125,162304,96576v-491,2452,-1471,5393,-2452,7844c158872,106871,157891,109322,156910,112264v-981,2451,-2452,4902,-3923,7353c151516,122068,150045,124520,148574,126481v-1471,2451,-3432,4412,-4903,6373c141709,134815,139748,136775,137787,138736r,xe" filled="f" strokecolor="#698e8a" strokeweight=".34042mm">
                      <v:stroke endcap="round"/>
                      <v:path arrowok="t" o:connecttype="custom" o:connectlocs="137787,138736;131412,144129;124547,149031;117683,153443;110327,156875;102482,159817;94636,161778;86791,163248;78945,163739;71100,163248;63254,162268;55409,160307;48054,157856;40699,154424;33834,150502;27459,145600;21575,140207;16181,134324;11768,127951;7845,121088;4904,113735;2452,106381;981,98537;0,90693;0,82850;490,75006;1961,67162;4413,59318;7355,51475;11278,44121;15691,37258;20595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23" o:spid="_x0000_s1037" style="position:absolute;left:10401;top:14157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" path="m252895,255413v-3433,3431,-7355,6863,-11278,10294c237694,269139,233771,272081,229358,274532v-4413,2941,-8335,5392,-12749,7843c212196,284827,207783,286788,202880,288749v-4904,1961,-9317,3921,-14220,5392c183756,295612,178853,297082,173950,298063v-4904,980,-9807,1961,-14711,2451c154336,301004,149432,301495,144529,301495v-4904,,-9807,,-14710,-491c124915,300514,120012,300024,115108,299043v-4903,-980,-9316,-1961,-14220,-3431c95985,294141,91572,292670,87159,290710v-4413,-1961,-8827,-3922,-13240,-5883c69506,282375,65584,279924,61661,277473v-3923,-2451,-7846,-5392,-11278,-8824c46950,265217,43028,262276,39595,258844v-3432,-3431,-6374,-6863,-9316,-10785c27337,244137,24395,240215,21943,236293v-2452,-3922,-4904,-8334,-6865,-12746c13117,219135,11155,214723,9194,210311,7723,205899,6252,200996,4781,196584,3310,191682,2329,187270,1839,182367,858,177465,368,172563,368,167660v-491,-4902,-491,-9804,,-14707c368,148051,858,143149,1839,138246v490,-4902,1471,-9804,2942,-14707c5762,118637,7233,113735,8704,109323v1471,-4413,3432,-9315,5393,-14217c16059,90694,18511,86281,20962,81869v2452,-4412,5394,-8824,8336,-12746c32240,65201,35182,60789,38615,57358v3432,-3922,6864,-7354,10297,-11276c52344,42650,56267,39219,60190,35787v3923,-3431,7845,-6373,12258,-8824c76861,24022,80784,21570,85197,19119v4413,-2451,8826,-4412,13730,-6373c103340,10785,108243,8824,113147,7354v4903,-1471,9807,-2942,14710,-3922c132761,2451,137664,1471,142568,980,147471,490,152374,,157278,v4903,,9807,,14710,490c176892,980,181795,1471,186699,2451v4903,981,9316,1961,14219,3432c205822,7354,210235,8824,214648,10785v4413,1961,8826,3922,13239,5883c232301,19119,236223,21570,240146,24022v3923,2451,7846,5392,11278,8824c255347,35787,258779,39219,262211,42650v3433,3432,6375,6864,9317,10786c274470,57358,277412,61279,279864,65201v2452,3922,4903,8334,6865,12746c288690,82360,290651,86772,292613,91184v1471,4412,2942,9314,4413,13726c298497,109813,299478,114225,299968,119127v490,4903,1471,9805,1471,14707c301929,138737,301929,143639,301439,148541v,4903,-490,9805,-1471,14707c299478,168151,298497,173053,297026,177955v-981,4903,-2452,9805,-3923,14217c291632,197075,289671,201487,287709,206389v-1961,4902,-4413,8824,-6864,13236c278393,224038,275451,228450,272509,232371v-2942,3922,-5884,8335,-9317,11766c259760,248059,256327,251491,252895,255413r,xe" fillcolor="#698e8a" stroked="f" strokeweight="1.3616mm">
                      <v:stroke joinstyle="miter"/>
                      <v:path arrowok="t" o:connecttype="custom" o:connectlocs="252895,255413;241617,265707;229358,274532;216609,282375;202880,288749;188660,294141;173950,298063;159239,300514;144529,301495;129819,301004;115108,299043;100888,295612;87159,290710;73919,284827;61661,277473;50383,268649;39595,258844;30279,248059;21943,236293;15078,223547;9194,210311;4781,196584;1839,182367;368,167660;368,152953;1839,138246;4781,123539;8704,109323;14097,95106;20962,81869;29298,69123;38615,57358;48912,46082;60190,35787;72448,26963;85197,19119;98927,12746;113147,7354;127857,3432;142568,980;157278,0;171988,490;186699,2451;200918,5883;214648,10785;227887,16668;240146,24022;251424,32846;262211,42650;271528,53436;279864,65201;286729,77947;292613,91184;297026,104910;299968,119127;301439,133834;301439,148541;299968,163248;297026,177955;293103,192172;287709,206389;280845,219625;272509,232371;263192,244137;252895,255413;252895,255413" o:connectangles="0,0,0,0,0,0,0,0,0,0,0,0,0,0,0,0,0,0,0,0,0,0,0,0,0,0,0,0,0,0,0,0,0,0,0,0,0,0,0,0,0,0,0,0,0,0,0,0,0,0,0,0,0,0,0,0,0,0,0,0,0,0,0,0,0,0"/>
                    </v:shape>
                    <v:shape id="Prostoročno: oblika 24" o:spid="_x0000_s1038" style="position:absolute;left:10401;top:14157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" path="m252895,255413v-3433,3431,-7355,6863,-11278,10294c237694,269139,233771,272081,229358,274532v-4413,2941,-8335,5392,-12749,7843c212196,284827,207783,286788,202880,288749v-4413,1961,-9317,3921,-14220,5392c183756,295612,178853,297082,173950,298063v-4904,980,-9807,1961,-14711,2451c154336,301004,149432,301495,144529,301495v-4904,,-9807,,-14710,-491c124915,300514,120012,300024,115108,299043v-4903,-980,-9316,-1961,-14220,-3431c95985,294141,91572,292670,87159,290710v-4413,-1961,-8827,-3922,-13240,-5883c69506,282375,65584,279924,61661,277473v-3923,-2451,-7846,-5392,-11278,-8824c46460,265707,43028,262276,39595,258844v-3432,-3431,-6374,-6863,-9316,-10785c27337,244137,24395,240215,21943,236293v-2452,-3922,-4904,-8334,-6865,-12746c13117,219135,11155,214723,9194,210311,7723,205899,6252,200996,4781,196584,3310,191682,2329,187270,1839,182367,858,177465,368,172563,368,167660v-491,-4902,-491,-9804,,-14707c368,148051,858,143149,1839,138246v490,-4902,1471,-9804,2942,-14707c5762,118637,7233,113735,8704,109323v1471,-4903,3432,-9315,5393,-14217c16059,90694,18511,86281,20962,81869v2452,-4412,5394,-8824,8336,-12746c32240,65201,35182,60789,38615,57358v3432,-3922,6864,-7354,10297,-11276c52344,42650,56267,39219,60190,35787v3923,-3431,7845,-6373,12258,-8824c76861,24022,80784,21570,85197,19119v4413,-2451,8826,-4412,13730,-6373c103340,10785,108243,8824,113147,7354v4903,-1471,9807,-2942,14710,-3922c132761,2451,137664,1471,142568,980,147471,490,152374,,157278,v4903,,9807,,14710,490c176892,980,181795,1471,186699,2451v4903,981,9316,1961,14219,3432c205822,7354,210235,8824,214648,10785v4413,1961,8826,3922,13239,5883c232301,18629,236223,21570,240146,24022v3923,2451,7846,5392,11278,8824c255347,35787,258779,39219,262211,42650v3433,3432,6375,6864,9317,10786c274470,57358,277412,61279,279864,65201v2452,3922,4903,8334,6865,12746c288690,82360,290651,86772,292613,91184v1471,4412,2942,9314,4413,13726c298497,109813,299478,114225,299968,119127v981,4903,1471,9805,1471,14707c301929,138737,301929,143639,301439,148541v-490,4903,-490,9805,-1471,14707c299478,168151,298497,173053,297026,177955v-981,4903,-2452,9805,-3923,14217c291632,197075,289671,201487,287709,206389v-1961,4412,-4413,8824,-6864,13236c278393,224038,275451,228450,272509,232371v-2942,3922,-5884,8335,-9317,11766c259760,248059,256327,251491,252895,255413r,xe" filled="f" strokecolor="#698e8a" strokeweight=".34042mm">
                      <v:stroke endcap="round"/>
                      <v:path arrowok="t" o:connecttype="custom" o:connectlocs="252895,255413;241617,265707;229358,274532;216609,282375;202880,288749;188660,294141;173950,298063;159239,300514;144529,301495;129819,301004;115108,299043;100888,295612;87159,290710;73919,284827;61661,277473;50383,268649;39595,258844;30279,248059;21943,236293;15078,223547;9194,210311;4781,196584;1839,182367;368,167660;368,152953;1839,138246;4781,123539;8704,109323;14097,95106;20962,81869;29298,69123;38615,57358;48912,46082;60190,35787;72448,26963;85197,19119;98927,12746;113147,7354;127857,3432;142568,980;157278,0;171988,490;186699,2451;200918,5883;214648,10785;227887,16668;240146,24022;251424,32846;262211,42650;271528,53436;279864,65201;286729,77947;292613,91184;297026,104910;299968,119127;301439,133834;301439,148541;299968,163248;297026,177955;293103,192172;287709,206389;280845,219625;272509,232371;263192,244137;252895,255413;252895,255413" o:connectangles="0,0,0,0,0,0,0,0,0,0,0,0,0,0,0,0,0,0,0,0,0,0,0,0,0,0,0,0,0,0,0,0,0,0,0,0,0,0,0,0,0,0,0,0,0,0,0,0,0,0,0,0,0,0,0,0,0,0,0,0,0,0,0,0,0,0"/>
                    </v:shape>
                    <v:shape id="Prostoročno: oblika 25" o:spid="_x0000_s1039" style="position:absolute;left:13553;top:18383;width:1642;height:1638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" path="m137787,138737v-1962,1960,-3923,3921,-6375,5392c129451,146090,126999,147561,124547,149032v-2451,1470,-4413,2941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5,151973,33834,150502v-1962,-1470,-4413,-2941,-6375,-4902c25498,144129,23537,142168,21575,140207v-1961,-1961,-3432,-3922,-5394,-5882c14710,132364,13239,129912,11768,127951v-1471,-2451,-2451,-4412,-3923,-6863c6865,118637,5394,116186,4903,113735v-980,-2452,-1961,-4903,-2451,-7354c1961,103930,1471,100989,981,98537,490,96086,490,93145,,90693,,88242,,85301,,82850,,80399,490,77457,490,75006v491,-2451,981,-5393,1471,-7844c2452,64711,3432,61770,4413,59318v981,-2451,1962,-4902,2942,-7843c8336,49024,9807,46572,11278,44121v1471,-2451,2942,-4902,4413,-6863c17162,34807,19123,32846,20594,30885v1962,-1961,3433,-3922,5885,-5883c2893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1,13236v1962,1471,4414,2942,6375,4903c138767,19609,140729,21570,142690,23531v1961,1961,3433,3922,5394,5883c149555,31375,151026,33826,152497,35787v1471,2451,2452,4412,3923,6863c157400,45102,158871,47553,159362,50004v980,2451,1961,4902,2452,7353c162304,59809,162794,62750,163285,65201v490,2452,490,5393,980,7844c164265,75496,164265,78438,164265,80889v,2451,-490,5392,-490,7844c163285,91184,162794,94125,162304,96576v-490,2452,-1471,5393,-2452,7844c158871,106871,157891,109322,156910,112264v-981,2451,-2452,4902,-3923,7353c151516,122069,150045,124520,148574,126481v-1471,2451,-3432,4412,-4903,6373c142200,134815,139748,136776,137787,138737r,xe" fillcolor="#698e8a" stroked="f" strokeweight="1.3616mm">
                      <v:stroke joinstyle="miter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1,13236;136806,18139;142690,23531;148084,29414;152497,35787;156420,42650;159362,50004;161814,57357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26" o:spid="_x0000_s1040" style="position:absolute;left:13553;top:18383;width:1642;height:1638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" path="m137787,138737v-1962,1960,-3923,3921,-6375,5392c129451,146090,126999,147561,124547,149032v-2451,1470,-4413,2941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5,151973,33834,150502v-1962,-1470,-4413,-2941,-6375,-4902c25498,144129,23537,142168,21575,140207v-1961,-1961,-3432,-3922,-5394,-5882c14710,132364,13239,129912,11768,127951v-1471,-2451,-2451,-4412,-3923,-6863c6375,118637,5394,116186,4903,113735v-980,-2452,-1961,-4903,-2451,-7354c1961,103930,1471,100989,981,98537,490,96086,490,93145,,90693,,88242,,85301,,82850,,80399,490,77457,490,75006v491,-2451,981,-5393,1471,-7844c2452,64711,3432,61770,4413,59318v981,-2451,1962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1,13236v1962,1471,4414,2942,6375,4903c138767,19609,140729,21570,142690,23531v1961,1961,3433,3922,5394,5883c149555,31375,151026,33826,152497,35787v1471,2451,2452,4412,3923,6863c157400,45102,158871,47553,159362,50004v980,2451,1961,4902,2452,7353c162304,59809,162794,62750,163285,65201v490,2452,490,5393,980,7844c164265,75496,164265,78438,164265,80889v,2451,-490,5392,-490,7844c163285,91184,162794,94125,162304,96576v-490,2452,-1471,5393,-2452,7844c158871,106871,157891,109322,156910,112264v-981,2451,-2452,4902,-3923,7353c151516,122069,150045,124520,148574,126481v-1471,2451,-3432,4412,-4903,6373c141709,134815,139748,136776,137787,138737r,xe" filled="f" strokecolor="#698e8a" strokeweight=".34042mm">
                      <v:stroke endcap="round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1,13236;136806,18139;142690,23531;148084,29414;152497,35787;156420,42650;159362,50004;161814,57357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27" o:spid="_x0000_s1041" style="position:absolute;left:15334;top:21227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1,-491c124915,300514,120012,300024,115108,299044v-4903,-981,-9316,-1961,-14220,-3432c95985,294141,91572,292670,87159,290709v-4414,-1961,-8827,-3921,-13240,-5882c69506,282376,65584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1,118637,7233,113735,8704,109322v1471,-4902,3432,-9314,5393,-14216c16059,90694,18510,86281,20962,81869v2452,-4412,5394,-8824,8336,-12746c32240,65201,35182,60789,38615,57358v3432,-3922,6864,-7354,10297,-11276c52344,42650,56267,39219,60190,35787v3923,-3431,7845,-6373,12258,-8824c76861,24022,80784,21570,85197,19119v4413,-2451,8826,-4412,13730,-6373c103340,10785,108243,8824,113147,7354v4903,-1471,9807,-2942,14710,-3922c132761,2451,137664,1471,142567,980,147471,490,152374,,157278,v4903,,9807,,14710,490c176892,980,181795,1471,186699,2451v4903,981,9316,1961,14219,3432c205822,7354,210235,8824,214648,10785v4413,1961,8826,3922,13239,5883c232300,19119,236223,21570,240146,24022v3923,2451,7846,5392,11278,8824c255347,35787,258779,39219,262211,42650v3433,3432,6375,6864,9317,10786c274470,57358,277412,61279,279864,65201v2451,3922,4903,8334,6865,12746c288690,82360,290651,86772,292613,91184v1471,4412,2942,9314,4413,13726c298497,109813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60250,248549,256327,25198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8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9,2451;200918,5883;214648,10785;227887,16668;240146,24022;251424,32846;262211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28" o:spid="_x0000_s1042" style="position:absolute;left:15334;top:21227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1,-491c124915,300514,120012,300024,115108,299044v-4903,-981,-9316,-1961,-14220,-3432c95985,294141,91572,292670,87159,290709v-4414,-1961,-8827,-3921,-13240,-5882c69506,282376,65584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6252,118637,7233,113735,8704,109322v1471,-4902,3432,-9314,5393,-14216c16059,90694,18510,86281,20962,81869v2452,-4412,5394,-8824,8336,-12746c32240,65201,35182,60789,38615,57358v3432,-3922,6864,-7354,10297,-11276c52344,42650,56267,39219,60190,35787v3923,-3431,7845,-6373,12258,-8824c76861,24022,80784,21570,85197,19119v4413,-2451,8826,-4412,13730,-6373c103340,10785,108243,8824,113147,7354v4903,-1471,9807,-2942,14710,-3922c132761,2451,137664,1471,142567,980,147471,490,152374,,157278,v4903,,9807,,14710,490c176892,980,181795,1471,186699,2451v4903,981,9316,1961,14219,3432c205822,7354,210235,8824,214648,10785v4413,1961,8826,3922,13239,5883c232300,19119,236223,21570,240146,24022v3923,2451,7846,5392,11278,8824c255347,35787,258779,39219,262211,42650v3433,3432,6375,6864,9317,10786c274470,57358,277412,61279,279864,65201v2451,3922,4903,8334,6865,12746c288690,82360,290651,86772,292613,91184v1471,4412,2942,9314,4413,13726c298497,109813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60250,248549,256327,25198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8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9,2451;200918,5883;214648,10785;227887,16668;240146,24022;251424,32846;262211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29" o:spid="_x0000_s1043" style="position:absolute;left:19496;top:24472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" path="m137787,138737v-1962,1961,-3923,3922,-6375,5392c129451,146090,126999,147561,124547,149032v-2451,1470,-4413,2941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6,158836,48054,157856v-2452,-981,-4904,-1961,-7355,-3432c38247,152953,36286,151973,33834,150502v-1962,-1470,-4413,-2941,-6375,-4902c25498,144129,23537,142168,21575,140207v-1961,-1961,-3432,-3922,-5394,-5882c14710,132364,13239,129912,11768,127951v-1471,-2451,-2451,-4412,-3923,-6863c6865,118637,5394,116186,4904,113735v-981,-2452,-1962,-4903,-2452,-7354c1961,103930,1471,100989,981,98537,490,96086,490,93145,,90694,,88242,,85301,,82850,,80399,490,77457,490,75006v491,-2451,981,-5393,1471,-7844c2452,64711,3433,61770,4413,59319v981,-2452,1962,-4903,2942,-7844c8336,49024,9807,46572,11278,44121v1471,-2451,2942,-4902,4413,-6863c17162,34807,19124,32846,20595,30885v1961,-1961,3432,-3922,5884,-5883c28440,23041,30401,21080,32853,19609v1962,-1961,4413,-3431,6865,-4902c42170,13236,44131,11766,46583,10295,49034,8824,51486,7844,53938,6863v2452,-980,4903,-1961,7845,-2941c64726,2941,67177,2451,69629,1961,72081,1471,75023,980,77474,490,79926,,82868,,85320,v2452,,5394,,7845,490c95617,980,98559,980,101011,1471v2452,490,5394,980,7845,1961c111308,4412,113760,4902,116212,5883v2451,980,4903,1961,7355,3432c126019,10785,127980,11766,130431,13236v1962,1471,4414,2942,6375,4903c138767,19609,140729,21570,142690,23531v1961,1961,3433,3922,5394,5883c149555,31375,151026,33826,152497,35787v1471,2451,2452,4412,3923,6864c157401,45102,158872,47553,159362,50004v980,2451,1961,4902,2452,7354c162304,59809,162794,62750,163285,65201v490,2452,490,5393,980,7844c164265,75496,164265,78438,164265,80889v,2451,-490,5392,-490,7844c163285,91184,162794,94125,162304,96576v-490,2452,-1471,5393,-2452,7844c158872,106871,157891,109323,156910,112264v-981,2451,-2452,4902,-3923,7353c151516,122069,150045,124520,148574,126481v-1471,2451,-3432,4412,-4903,6373c141710,134815,139748,136776,137787,138737r,xe" fillcolor="#698e8a" stroked="f" strokeweight="1.3616mm">
                      <v:stroke joinstyle="miter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4,113735;2452,106381;981,98537;0,90694;0,82850;490,75006;1961,67162;4413,59319;7355,51475;11278,44121;15691,37258;20595,30885;26479,25002;32853,19609;39718,14707;46583,10295;53938,6863;61783,3922;69629,1961;77474,490;85320,0;93165,490;101011,1471;108856,3432;116212,5883;123567,9315;130431,13236;136806,18139;142690,23531;148084,29414;152497,35787;156420,42651;159362,50004;161814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30" o:spid="_x0000_s1044" style="position:absolute;left:19496;top:24472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" path="m137787,138737v-1962,1961,-3923,3922,-6375,5392c129451,146090,126999,147561,124547,149032v-2451,1470,-4413,2941,-6864,4412c115231,154914,112779,155895,110327,156875v-2451,981,-4903,1961,-7845,2942c99540,160797,97088,161287,94636,161778v-2451,490,-5393,980,-7845,1470c84339,163739,81397,163739,78945,163739v-2451,,-5393,,-7845,-491c68648,163248,65706,162758,63254,162268v-2451,-490,-5393,-981,-7845,-1961c52957,159326,50506,158836,48054,157856v-2452,-981,-4904,-1961,-7355,-3432c38247,152953,36286,151973,33834,150502v-1962,-1470,-4413,-2941,-6375,-4902c25498,144129,23537,142168,21575,140207v-1961,-1961,-3432,-3922,-5394,-5882c14710,132364,13239,129912,11768,127951v-1471,-2451,-2451,-4412,-3923,-6863c6865,118637,5394,116186,4904,113735v-981,-2452,-1962,-4903,-2452,-7354c1961,103930,1471,100989,981,98537,490,96086,490,93145,,90694,,88242,,85301,,82850,,80399,490,77457,490,75006v491,-2451,981,-5393,1471,-7844c2452,64711,3433,61770,4413,59319v981,-2452,1962,-4903,2942,-7844c8336,49024,9807,46572,11278,44121v1471,-2451,2942,-4902,4413,-6863c17162,34807,19124,32846,20595,30885v1961,-1961,3432,-3922,5884,-5883c28930,23041,30401,21080,32853,19609v2452,-1470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2c126019,10785,127980,11766,130431,13236v1962,1471,4414,2942,6375,4903c138767,19609,140729,21570,142690,23531v1961,1961,3433,3922,5394,5883c149555,31375,151026,33826,152497,35787v1471,2451,2452,4412,3923,6864c157401,45102,158872,47553,159362,50004v980,2451,1961,4902,2452,7354c162304,59809,162794,62750,163285,65201v490,2452,490,5393,980,7844c164265,75496,164265,78438,164265,80889v,2451,-490,5392,-490,7844c163285,91184,162794,94125,162304,96576v-490,2452,-1471,5393,-2452,7844c158872,106871,157891,109323,156910,112264v-981,2451,-2452,4902,-3923,7353c151516,122069,150045,124520,148574,126481v-1471,2451,-3432,4412,-4903,6373c142200,134815,139748,136776,137787,138737r,xe" filled="f" strokecolor="#698e8a" strokeweight=".34042mm">
                      <v:stroke endcap="round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4,113735;2452,106381;981,98537;0,90694;0,82850;490,75006;1961,67162;4413,59319;7355,51475;11278,44121;15691,37258;20595,30885;26479,25002;32853,19609;39718,14707;46583,10295;53938,6863;61783,3922;69629,1961;77474,490;85320,0;93165,490;101011,1471;108856,3432;116212,5883;123567,9315;130431,13236;136806,18139;142690,23531;148084,29414;152497,35787;156420,42651;159362,50004;161814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31" o:spid="_x0000_s1045" style="position:absolute;left:22282;top:26335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" path="m252895,255412v-3433,3432,-7355,6864,-11278,10295c237694,269139,233771,272080,229358,274532v-4413,2451,-8335,5392,-12749,7843c212196,284827,207783,286787,202880,288748v-4413,1961,-9317,3922,-14220,5393c183756,295612,178853,297082,173950,298063v-4904,980,-9807,1961,-14711,2451c154336,301004,149432,301495,144529,301495v-4903,,-9807,,-14710,-491c124915,300514,120012,300024,115108,299043v-4903,-980,-9316,-1961,-14220,-3431c95985,294141,91572,292670,87159,290709v-4413,-1961,-8826,-3922,-13240,-5882c69506,282375,65583,279924,61661,277473v-3923,-2451,-7846,-5393,-11278,-8824c46460,265707,43028,262276,39595,258844v-3432,-3432,-6374,-6863,-9316,-10785c27337,244137,24395,240215,21943,236293v-2452,-3922,-4903,-8334,-6865,-12746c13117,219135,11155,214723,9194,210311,7723,205899,6252,200996,4781,196584,3310,191682,2329,187270,1839,182367,858,177465,368,172563,368,167660v-491,-4902,-491,-9804,,-14707c368,148051,858,143149,1839,138246v490,-4902,1471,-9804,2942,-14707c5762,118637,7233,113735,8704,109322v1471,-4902,3432,-9314,5393,-14216c16059,90693,18511,86281,20962,81869v2452,-4412,5394,-8824,8336,-12746c32240,65201,35182,60789,38615,57357v3432,-3921,6864,-7353,10297,-11275c52344,42650,56267,39219,60190,35787v3923,-3431,7845,-6373,12258,-8824c76861,24021,80784,21570,85197,19119v4413,-2451,8827,-4412,13730,-6373c103340,10785,108244,8824,113147,7353v4903,-1470,9807,-2941,14710,-3921c132761,2451,137664,1471,142567,980,147471,490,152374,,157278,v4903,,9807,,14710,490c176892,980,181795,1471,186698,2451v4904,981,9317,1961,14221,3432c205822,7353,210235,8824,214648,10785v4413,1961,8826,3922,13239,5883c232300,19119,236223,21570,240146,24021v3923,2452,7845,5393,11278,8825c255347,35787,258779,39219,262212,42650v3432,3432,6374,6864,9316,10786c274470,57357,277412,61279,279864,65201v2452,3922,4903,8334,6865,12746c288690,82360,290651,86772,292613,91184v1471,4412,2942,9314,4413,13726c298497,109813,299478,114225,299968,119127v981,4902,1471,9805,1471,14707c301929,138736,301929,143639,301439,148541v,4902,-490,9805,-1471,14707c299478,168151,298497,173053,297026,177955v-981,4903,-2452,9805,-3923,14217c291632,196584,289671,201487,287709,206389v-1961,4412,-4413,8824,-6865,13236c278393,224037,275451,228450,272509,232371v-2942,3922,-5884,8334,-9317,11766c259760,247569,256818,251981,252895,255412r,xe" fillcolor="#698e8a" stroked="f" strokeweight="1.3616mm">
                      <v:stroke joinstyle="miter"/>
                      <v:path arrowok="t" o:connecttype="custom" o:connectlocs="252895,255412;241617,265707;229358,274532;216609,282375;202880,288748;188660,294141;173950,298063;159239,300514;144529,301495;129819,301004;115108,299043;100888,295612;87159,290709;73919,284827;61661,277473;50383,268649;39595,258844;30279,248059;21943,236293;15078,223547;9194,210311;4781,196584;1839,182367;368,167660;368,152953;1839,138246;4781,123539;8704,109322;14097,95106;20962,81869;29298,69123;38615,57357;48912,46082;60190,35787;72448,26963;85197,19119;98927,12746;113147,7353;127857,3432;142567,980;157278,0;171988,490;186698,2451;200919,5883;214648,10785;227887,16668;240146,24021;251424,32846;262212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32" o:spid="_x0000_s1046" style="position:absolute;left:22282;top:26335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" path="m252895,255412v-3433,3432,-7355,6864,-11278,10295c237694,269139,233771,272080,229358,274532v-4413,2941,-8335,5392,-12749,7843c212196,284827,207783,286787,202880,288748v-4413,1961,-9317,3922,-14220,5393c183756,295612,178853,297082,173950,298063v-4904,980,-9807,1961,-14711,2451c154336,301004,149432,301495,144529,301495v-4903,,-9807,,-14710,-491c124915,300514,120012,300024,115108,299043v-4903,-980,-9316,-1961,-14220,-3431c95985,294141,91572,292670,87159,290709v-4413,-1961,-8826,-3922,-13240,-5882c69506,282375,65583,279924,61661,277473v-3923,-2451,-7846,-5393,-11278,-8824c46460,265707,43028,262276,39595,258844v-3432,-3432,-6374,-6863,-9316,-10785c27337,244137,24395,240215,21943,236293v-2452,-3922,-4903,-8334,-6865,-12746c13117,219135,11155,214723,9194,210311,7723,205899,6252,200996,4781,196584,3310,191682,2329,187270,1839,182367,858,177465,368,172563,368,167660v-491,-4902,-491,-9804,,-14707c368,148051,858,143149,1839,138246v490,-4902,1471,-9804,2942,-14707c5762,118637,7233,113735,8704,109322v1471,-4902,3432,-9314,5393,-14216c16059,90693,18511,86281,20962,81869v2452,-4412,5394,-8824,8336,-12746c32240,65201,35182,60789,38615,57357v3432,-3921,6864,-7353,10297,-11275c52344,42650,56267,39219,60190,35787v3923,-3431,7845,-6373,12258,-8824c76861,24021,80784,21570,85197,19119v4413,-2451,8827,-4412,13730,-6373c103340,10785,108244,8824,113147,7353v4903,-1470,9807,-2941,14710,-3921c132761,2451,137664,1471,142567,980,147471,490,152374,,157278,v4903,,9807,,14710,490c176892,980,181795,1471,186698,2451v4904,981,9317,1961,14221,3432c205822,7353,210235,8824,214648,10785v4413,1961,8826,3922,13239,5883c232300,19119,236223,21570,240146,24021v3923,2452,7845,5393,11278,8825c255347,35787,258779,39219,262212,42650v3432,3432,6374,6864,9316,10786c274470,57357,277412,61279,279864,65201v2452,3922,4903,8334,6865,12746c288690,82360,290651,86772,292613,91184v1471,4412,2942,9314,4413,13726c298497,109813,299478,114225,299968,119127v981,4902,1471,9805,1471,14707c301929,138736,301929,143639,301439,148541v,4902,-490,9805,-1471,14707c299478,168151,298497,173053,297026,177955v-981,4903,-2452,9805,-3923,14217c291632,197075,289671,201487,287709,206389v-1961,4412,-4413,8824,-6865,13236c278393,224037,275451,228450,272509,232371v-2942,3922,-5884,8334,-9317,11766c260250,248549,256818,251981,252895,255412r,xe" filled="f" strokecolor="#698e8a" strokeweight=".34042mm">
                      <v:stroke endcap="round"/>
                      <v:path arrowok="t" o:connecttype="custom" o:connectlocs="252895,255412;241617,265707;229358,274532;216609,282375;202880,288748;188660,294141;173950,298063;159239,300514;144529,301495;129819,301004;115108,299043;100888,295612;87159,290709;73919,284827;61661,277473;50383,268649;39595,258844;30279,248059;21943,236293;15078,223547;9194,210311;4781,196584;1839,182367;368,167660;368,152953;1839,138246;4781,123539;8704,109322;14097,95106;20962,81869;29298,69123;38615,57357;48912,46082;60190,35787;72448,26963;85197,19119;98927,12746;113147,7353;127857,3432;142567,980;157278,0;171988,490;186698,2451;200919,5883;214648,10785;227887,16668;240146,24021;251424,32846;262212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33" o:spid="_x0000_s1047" style="position:absolute;left:5988;top:17109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" path="m368126,371108v-5394,5393,-10788,9805,-16672,14707c345570,390227,339686,394639,333802,399051v-5885,3922,-12259,7844,-18633,11276c308794,413758,301929,417190,295555,419641v-6865,2942,-13730,5393,-20595,7354c268096,428956,261231,430917,253876,432387v-6865,1471,-14220,2452,-21576,3432c224945,436799,218080,437290,210725,437290v-7355,,-14220,,-21575,-491c182285,436309,174930,435329,168065,433858v-6864,-1471,-13729,-2941,-20594,-4902c140606,426995,134232,424544,127367,422092v-6375,-2451,-12749,-5392,-19124,-8824c101869,409836,95985,406405,90101,402483,84217,398561,78823,394639,73429,389737,68035,385325,63132,380422,58228,375520,53325,370618,48912,365225,44499,359833,40086,354440,36163,348557,32240,342674,28317,336791,24885,330909,21943,324536v-2942,-6373,-5884,-12747,-8336,-19120c11155,299043,9194,292180,7233,285317,5271,278454,3800,271590,2819,264727,1839,257864,858,250510,368,243647v-491,-7354,-491,-14217,,-21571c858,214723,1348,207860,2329,200506v981,-7353,2452,-14217,3923,-21080c7723,172563,10175,165209,12136,158346v2452,-6863,4903,-13727,7846,-20100c22924,131383,26356,125010,29788,118637v3433,-6373,7356,-12746,11769,-18629c45970,94125,50383,88242,55286,82360,60190,76967,65093,71574,70487,66182,75881,60789,81274,56377,87159,51475v5884,-4412,11768,-8825,17652,-13237c110695,33826,117070,30395,123444,26963v6375,-3432,13239,-6863,19614,-9315c149923,14707,156787,12256,163652,10295v6865,-1961,13730,-3922,21085,-5393c191602,3432,198957,2451,206312,1471,213667,490,220532,,227887,v7356,,14220,,21575,490c256327,980,263682,1961,270547,3432v6865,1470,13730,2941,20595,4902c298007,10295,304381,12746,311246,15197v6374,2451,12749,5393,19123,8824c336744,27453,342628,30885,348512,34807v5884,3921,11278,7843,16672,12746c370577,51965,375481,56867,380384,61770v4904,4902,9317,10294,13730,15687c398527,82850,402450,88732,406373,94615v3922,5883,7355,11766,10297,18139c419612,119127,422554,125500,425006,131873v2451,6373,4413,13237,6374,20100c433341,158836,434812,165699,435793,172563v981,6863,1961,14216,2452,21080c438735,200996,438735,207860,438245,215213v-491,7354,-981,14217,-1961,21570c435303,244137,433832,251000,432361,257864v-1471,6863,-3923,14216,-5884,21080c424025,285807,421573,292670,418631,299043v-2942,6864,-6374,13237,-9807,19610c405392,325026,401469,331399,397056,337282v-4413,5883,-8826,11765,-13730,17648c378423,360813,373519,366206,368126,371108r,xe" fillcolor="#698e8a" stroked="f" strokeweight="1.3616mm">
                      <v:stroke joinstyle="miter"/>
                      <v:path arrowok="t" o:connecttype="custom" o:connectlocs="368126,371108;351454,385815;333802,399051;315169,410327;295555,419641;274960,426995;253876,432387;232300,435819;210725,437290;189150,436799;168065,433858;147471,428956;127367,422092;108243,413268;90101,402483;73429,389737;58228,375520;44499,359833;32240,342674;21943,324536;13607,305416;7233,285317;2819,264727;368,243647;368,222076;2329,200506;6252,179426;12136,158346;19982,138246;29788,118637;41557,100008;55286,82360;70487,66182;87159,51475;104811,38238;123444,26963;143058,17648;163652,10295;184737,4902;206312,1471;227887,0;249462,490;270547,3432;291142,8334;311246,15197;330369,24021;348512,34807;365184,47553;380384,61770;394114,77457;406373,94615;416670,112754;425006,131873;431380,151973;435793,172563;438245,193643;438245,215213;436284,236783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34" o:spid="_x0000_s1048" style="position:absolute;left:5988;top:17109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" path="m368126,371108v-5394,5393,-10788,9805,-16672,14707c345570,390227,339686,394639,333802,399051v-5885,3922,-12259,7844,-18633,11276c308794,413758,301929,417190,295555,419641v-6865,2942,-13730,5393,-20595,7354c268096,428956,261231,430917,253876,432387v-6865,1471,-14220,2452,-21576,3432c224945,436799,218080,437290,210725,437290v-7355,,-14220,,-21575,-491c182285,436309,174930,435329,168065,433858v-6864,-1471,-13729,-2941,-20594,-4902c140606,426995,134232,424544,127367,422092v-6375,-2451,-12749,-5392,-19124,-8824c101869,409836,95985,406405,90101,402483,84217,398561,78823,394639,73429,389737,68035,385325,63132,380422,58228,375520,53325,370618,48912,365225,44499,359833,40086,354440,36163,348557,32240,342674,28317,336791,24885,330909,21943,324536v-2942,-6373,-5884,-12747,-8336,-19120c11155,299043,9194,292180,7233,285317,5271,278454,3800,271590,2819,264727,1839,257864,858,250510,368,243647v-491,-7354,-491,-14217,,-21571c858,214723,1348,207860,2329,200506v981,-7353,2452,-14217,3923,-21080c7723,172563,10175,165209,12136,158346v2452,-6863,4903,-13727,7846,-20100c22924,131383,26356,125010,29788,118637v3433,-6373,7356,-12746,11769,-18629c45970,94125,50383,88242,55286,82360,60190,76967,65093,71574,70487,66182,75881,60789,81274,56377,87159,51475v5884,-4412,11768,-8825,17652,-13237c110695,34316,117070,30395,123444,26963v6375,-3432,13239,-6863,19614,-9315c149923,14707,156787,12256,163652,10295v6865,-1961,13730,-3922,21085,-5393c191602,3432,198957,2451,206312,1471,213667,490,220532,,227887,v7356,,14220,,21575,490c256327,980,263682,1961,270547,3432v6865,1470,13730,2941,20595,4902c298007,10295,304381,12746,311246,15197v6374,2451,12749,5393,19123,8824c336744,27453,342628,30885,348512,34807v5884,3921,11278,7843,16672,12746c370577,51965,375481,56867,380384,61770v4904,4902,9317,10294,13730,15687c398527,82850,402450,88732,406373,94615v3922,5883,7355,11766,10297,18139c419612,119127,422554,125500,425006,131873v2451,6373,4413,13237,6374,20100c433341,158836,434812,165699,435793,172563v981,6863,1961,14216,2452,21080c438735,200996,438735,207860,438245,215213v-491,7354,-981,14217,-1961,21570c435303,244137,433832,251000,432361,257864v-1471,6863,-3923,14216,-5884,21080c424025,285807,421573,292670,418631,299043v-2942,6864,-6374,13237,-9807,19610c405392,325026,401469,331399,397056,337282v-4413,5883,-8826,11765,-13730,17648c378423,360813,373519,366206,368126,371108r,xe" filled="f" strokecolor="#698e8a" strokeweight=".34042mm">
                      <v:stroke endcap="round"/>
                      <v:path arrowok="t" o:connecttype="custom" o:connectlocs="368126,371108;351454,385815;333802,399051;315169,410327;295555,419641;274960,426995;253876,432387;232300,435819;210725,437290;189150,436799;168065,433858;147471,428956;127367,422092;108243,413268;90101,402483;73429,389737;58228,375520;44499,359833;32240,342674;21943,324536;13607,305416;7233,285317;2819,264727;368,243647;368,222076;2329,200506;6252,179426;12136,158346;19982,138246;29788,118637;41557,100008;55286,82360;70487,66182;87159,51475;104811,38238;123444,26963;143058,17648;163652,10295;184737,4902;206312,1471;227887,0;249462,490;270547,3432;291142,8334;311246,15197;330369,24021;348512,34807;365184,47553;380384,61770;394114,77457;406373,94615;416670,112754;425006,131873;431380,151973;435793,172563;438245,193643;438245,215213;436284,236783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35" o:spid="_x0000_s1049" style="position:absolute;left:10112;top:21315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4,-1961,-8827,-3921,-13240,-5882c69506,282376,65583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2,118637,7233,113735,8704,109322v1471,-4902,3432,-9314,5393,-14216c16059,90694,18510,86281,20962,81869v2452,-4412,5394,-8824,8336,-12746c32240,65201,35182,60789,38615,57358v3432,-3922,6864,-7354,10297,-11276c52344,42650,56267,39219,60190,35787v3922,-3431,7845,-6373,12258,-8824c76861,24022,80784,21570,85197,19119v4413,-2451,8826,-4412,13730,-6373c103340,10785,108243,8824,113147,7354v4903,-1471,9807,-2942,14710,-3922c132761,2451,137664,1471,142568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0v3433,3432,6375,6864,9317,10786c274470,57358,277412,61279,279864,65201v2451,3922,4903,8334,6865,12746c288690,82360,290651,86772,292613,91184v1471,4412,2942,9314,4413,13726c298497,109813,299478,114225,299968,119127v981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59760,248059,256327,25149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8,980;157278,0;171988,490;186698,2451;200918,5883;214648,10785;227887,16668;240146,24022;251424,32846;262211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36" o:spid="_x0000_s1050" style="position:absolute;left:10112;top:21315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4,-1961,-8827,-3921,-13240,-5882c69506,282376,65583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2,118637,7233,113735,8704,109322v1471,-4902,3432,-9314,5393,-14216c16059,90694,18510,86281,20962,81869v2452,-4412,5394,-8824,8336,-12746c32240,65201,35182,60789,38615,57358v3432,-3922,6864,-7354,10297,-11276c52344,42650,56267,39219,60190,35787v3922,-3431,7845,-6373,12258,-8824c76861,24022,80784,21570,85197,19119v4413,-2451,8826,-4412,13730,-6373c103830,10785,108243,8824,113147,7354v4903,-1471,9807,-2942,14710,-3922c132761,2451,137664,1471,142568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0v3433,3432,6375,6864,9317,10786c274470,57358,277412,61279,279864,65201v2451,3922,4903,8334,6865,12746c288690,82360,290651,86772,292613,91184v1471,4412,2942,9314,4413,13726c298497,109813,299478,114225,299968,119127v981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59760,248059,256327,25149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8,980;157278,0;171988,490;186698,2451;200918,5883;214648,10785;227887,16668;240146,24022;251424,32846;262211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37" o:spid="_x0000_s1051" style="position:absolute;left:13303;top:24575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" path="m137787,138736v-1962,1961,-3923,3922,-6375,5393c129451,146090,126999,147561,124547,149031v-2451,1471,-4413,2942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6,151973,33834,150502v-1962,-1471,-4413,-2941,-6375,-4902c25498,144129,23537,142168,21575,140207v-1961,-1961,-3432,-3922,-5394,-5883c14710,132364,13239,129912,11768,127951v-1471,-2451,-2451,-4412,-3922,-6863c6375,118637,5394,116186,4903,113735v-980,-2452,-1961,-4903,-2451,-7354c1961,103930,1471,100988,981,98537,490,96086,490,93145,,90693,,88242,,85301,,82850,,80399,490,77457,490,75006v,-2451,981,-5393,1471,-7844c2452,64711,3432,61770,4413,59318v981,-2451,1962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2,13236v1961,1471,4413,2942,6374,4903c138767,19609,140729,21570,142690,23531v1961,1961,3433,3922,5394,5883c149555,31375,151026,33826,152497,35787v1471,2451,2452,4412,3923,6863c157891,45102,158872,47553,159362,50004v980,2451,1961,4902,2452,7353c162304,59809,162794,62750,163285,65201v490,2451,490,5393,980,7844c164265,75496,164265,78438,164265,80889v,2451,-490,5392,-490,7843c163285,91184,162794,94125,162304,96576v-490,2452,-1471,5393,-2452,7844c158872,106871,157891,109322,156910,112264v-981,2451,-2452,4902,-3923,7353c151516,122068,150045,124520,148574,126481v-1471,2451,-3432,4412,-4903,6373c141709,134815,139748,136775,137787,138736r,xe" fillcolor="#698e8a" stroked="f" strokeweight="1.3616mm">
                      <v:stroke joinstyle="miter"/>
                      <v:path arrowok="t" o:connecttype="custom" o:connectlocs="137787,138736;131412,144129;124547,149031;117683,153443;110327,156875;102482,159817;94636,161778;86791,163248;78945,163739;71100,163248;63254,162268;55409,160307;48054,157856;40699,154424;33834,150502;27459,145600;21575,140207;16181,134324;11768,127951;7846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2,13236;136806,18139;142690,23531;148084,29414;152497,35787;156420,42650;159362,50004;161814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38" o:spid="_x0000_s1052" style="position:absolute;left:13303;top:24575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" path="m137787,138736v-1962,1961,-3923,3922,-6375,5393c129451,146090,126999,147561,124547,149031v-2451,1471,-4413,2942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6,151973,33834,150502v-1962,-1471,-4413,-2941,-6375,-4902c25498,144129,23537,142168,21575,140207v-1961,-1961,-3432,-3922,-5394,-5883c14710,132364,13239,129912,11768,127951v-1471,-2451,-2451,-4412,-3922,-6863c6865,118637,5394,116186,4903,113735v-980,-2452,-1961,-4903,-2451,-7354c1961,103930,1471,100988,981,98537,490,96086,490,93145,,90693,,88242,,85301,,82850,,80399,490,77457,490,75006v491,-2451,981,-5393,1471,-7844c2452,64711,3432,61770,4413,59318v981,-2451,1962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2,13236v1961,1471,4413,2942,6374,4903c138767,19609,140729,21570,142690,23531v1961,1961,3433,3922,5394,5883c149555,31375,151026,33826,152497,35787v1471,2451,2452,4412,3923,6863c157400,45102,158872,47553,159362,50004v980,2451,1961,4902,2452,7353c162304,59809,162794,62750,163285,65201v490,2451,490,5393,980,7844c164265,75496,164265,78438,164265,80889v,2451,-490,5392,-490,7843c163285,91184,162794,94125,162304,96576v-490,2452,-1471,5393,-2452,7844c158872,106871,157891,109322,156910,112264v-981,2451,-2452,4902,-3923,7353c151516,122068,150045,124520,148574,126481v-1471,2451,-3432,4412,-4903,6373c141709,134815,139748,136775,137787,138736r,xe" filled="f" strokecolor="#698e8a" strokeweight=".34042mm">
                      <v:stroke endcap="round"/>
                      <v:path arrowok="t" o:connecttype="custom" o:connectlocs="137787,138736;131412,144129;124547,149031;117683,153443;110327,156875;102482,159817;94636,161778;86791,163248;78945,163739;71100,163248;63254,162268;55409,160307;48054,157856;40699,154424;33834,150502;27459,145600;21575,140207;16181,134324;11768,127951;7846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2,13236;136806,18139;142690,23531;148084,29414;152497,35787;156420,42650;159362,50004;161814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39" o:spid="_x0000_s1053" style="position:absolute;left:15123;top:26453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4,-1961,-8827,-3921,-13240,-5882c69506,282376,65584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1,118637,7233,113735,8704,109322v1471,-4902,3432,-9314,5393,-14216c16059,90694,18510,86281,20962,81869v2452,-4412,5394,-8824,8336,-12746c32240,65201,35182,60789,38615,57358v3432,-3922,6864,-7354,10297,-11276c52344,42651,56267,39219,60190,35787v3923,-3431,7845,-6373,12258,-8824c76861,24022,80784,21570,85197,19119v4413,-2451,8826,-4412,13730,-6373c103830,10785,108243,8824,113147,7354v4903,-1471,9807,-2942,14710,-3922c132761,2451,137664,1471,142567,980,147471,490,152374,,157278,v4903,,9807,,14710,490c176892,980,181795,1471,186699,2451v4903,981,9316,1961,14219,3432c205822,7354,210235,8824,214648,10785v4413,1961,8826,3922,13239,5883c232301,19119,236223,21570,240146,24022v3923,2451,7846,5392,11278,8824c255347,35787,258779,39219,262211,42651v3433,3431,6375,6863,9317,10785c274470,57358,277412,61279,279864,65201v2451,3922,4903,8334,6865,12746c288690,82360,290651,86772,292613,91184v1471,4412,2942,9314,4413,13726c298497,109322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60250,248059,256818,25198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9,2451;200918,5883;214648,10785;227887,16668;240146,24022;251424,32846;262211,42651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40" o:spid="_x0000_s1054" style="position:absolute;left:15123;top:26453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4,-1961,-8827,-3921,-13240,-5882c69506,282376,65584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1,118637,7233,113735,8704,109322v1471,-4902,3432,-9314,5393,-14216c16059,90694,18510,86281,20962,81869v2452,-4412,5394,-8824,8336,-12746c32240,65201,35182,60789,38615,57358v3432,-3922,6864,-7354,10297,-11276c52344,42651,56267,39219,60190,35787v3923,-3431,7845,-6373,12258,-8824c76861,24022,80784,21570,85197,19119v4413,-2451,8826,-4412,13730,-6373c103340,10785,108243,8824,113147,7354v4903,-1471,9807,-2942,14710,-3922c132761,2451,137664,1471,142567,980,147471,490,152374,,157278,v4903,,9807,,14710,490c176892,980,181795,1471,186699,2451v4903,981,9316,1961,14219,3432c205822,7354,210235,8824,214648,10785v4413,1961,8826,3922,13239,5883c232301,19119,236223,21570,240146,24022v3923,2451,7846,5392,11278,8824c255347,35787,258779,39219,262211,42651v3433,3431,6375,6863,9317,10785c274470,57358,277412,61279,279864,65201v2451,3922,4903,8334,6865,12746c288690,82360,290651,86772,292613,91184v1471,4412,2942,9314,4413,13726c298497,109813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60250,248059,256818,25198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9,2451;200918,5883;214648,10785;227887,16668;240146,24022;251424,32846;262211,42651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41" o:spid="_x0000_s1055" style="position:absolute;left:17869;top:29291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" path="m368126,371108v-5394,5393,-10788,9805,-16672,14707c345570,390227,339686,394639,333802,399051v-5884,3922,-12259,7844,-18633,11276c308794,413759,301929,417190,295555,419641v-6865,2942,-13730,5393,-20595,7354c268096,428956,261231,430917,253876,432387v-7355,1471,-14220,2452,-21576,3432c224945,436800,218080,437290,210725,437290v-7355,,-14220,,-21575,-490c182285,436309,174930,435329,168065,433858v-6864,-1471,-13729,-2941,-20594,-4902c140606,426995,134232,424544,127367,422092v-6375,-2451,-12749,-5392,-19123,-8824c101869,409837,95985,406405,90101,402483,84217,398561,78823,394639,73429,389737,68035,385325,63132,380423,58228,375520,53325,370618,48912,365225,44499,359832,40086,354440,36163,348557,32240,342674,28317,336792,24885,330909,21943,324536v-2942,-6373,-5884,-12746,-8336,-19119c11155,299043,9194,292180,7233,285317,5271,278454,3800,271590,2820,264727,1839,257864,858,250510,368,243647v-491,-7354,-491,-14217,,-21571c858,214723,1349,207860,2329,200506v981,-7353,2452,-14217,3923,-21080c7723,172563,10175,165209,12136,158346v2452,-6863,4904,-13727,7845,-20100c22924,131383,26356,125010,29788,118637v3433,-6373,7356,-12746,11769,-18629c45970,94125,50383,88242,55286,82360,60190,76967,65093,71574,70487,66182,75881,60789,81274,56377,87159,51475v5884,-4412,11768,-8825,17652,-13237c110695,33826,117070,30395,123444,26963v6375,-3432,13239,-6863,19614,-9315c149923,14707,156787,12256,163652,10295v6865,-1961,13730,-3922,21085,-5393c191602,3432,198957,2451,206312,1471,213667,490,220532,,227887,v7356,,14220,,21575,490c256818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3,165700,435793,172563v981,6863,1962,14217,2452,21080c438735,200996,438735,207860,438245,215213v-490,7354,-981,14217,-1961,21571c435303,244137,433832,251001,432361,257864v-1471,6863,-3923,14217,-5884,21080c424025,285807,421573,292670,418631,299043v-2942,6864,-6374,13237,-9807,19610c405392,325026,401469,331399,397056,337282v-4413,5883,-8826,11766,-13730,17648c378423,360813,373520,366206,368126,371108r,xe" fillcolor="#698e8a" stroked="f" strokeweight="1.3616mm">
                      <v:stroke joinstyle="miter"/>
                      <v:path arrowok="t" o:connecttype="custom" o:connectlocs="368126,371108;351454,385815;333802,399051;315169,410327;295555,419641;274960,426995;253876,432387;232300,435819;210725,437290;189150,436800;168065,433858;147471,428956;127367,422092;108244,413268;90101,402483;73429,389737;58228,375520;44499,359832;32240,342674;21943,324536;13607,305417;7233,285317;2820,264727;368,243647;368,222076;2329,200506;6252,179426;12136,158346;19981,138246;29788,118637;41557,100008;55286,82360;70487,66182;87159,51475;104811,38238;123444,26963;143058,17648;163652,10295;184737,4902;206312,1471;227887,0;249462,490;270547,3432;291142,8334;311246,15197;330369,24022;348512,34807;365184,47553;380384,61770;394114,77457;406373,94615;416670,112754;425006,131873;431380,151973;435793,172563;438245,193643;438245,215213;436284,236784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42" o:spid="_x0000_s1056" style="position:absolute;left:17869;top:29291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" path="m368126,371108v-5394,5393,-10788,9805,-16672,14707c345570,390227,339686,394639,333802,399051v-5884,3922,-12259,7844,-18633,11276c308794,413759,301929,417190,295555,419641v-6865,2942,-13730,5393,-20595,7354c268096,428956,261231,430917,253876,432387v-6865,1471,-14220,2452,-21576,3432c224945,436800,218080,437290,210725,437290v-7355,,-14220,,-21575,-490c182285,436309,174930,435329,168065,433858v-6864,-1471,-13729,-2941,-20594,-4902c140606,426995,134232,424544,127367,422092v-6375,-2451,-12749,-5392,-19123,-8824c101869,409837,95985,406405,90101,402483,84217,398561,78823,394639,73429,389737,68035,385325,63132,380423,58228,375520,53325,370618,48912,365225,44499,359832,40086,354440,36163,348557,32240,342674,28317,336792,24885,330909,21943,324536v-2942,-6373,-5884,-12746,-8336,-19119c11155,299043,9194,292180,7233,285317,5271,278454,3800,271590,2820,264727,1839,257864,858,250510,368,243647v-491,-7354,-491,-14217,,-21571c858,214723,1349,207860,2329,200506v981,-7353,2452,-14217,3923,-21080c7723,172563,10175,165209,12136,158346v2452,-6863,4904,-13727,7845,-20100c22924,131873,26356,125010,29788,118637v3433,-6373,7356,-12746,11769,-18629c45970,94125,50383,88242,55286,82360,60190,76967,65093,71574,70487,66182,75881,60789,81274,56377,87159,51475v5884,-4412,11768,-8825,17652,-13237c110695,34316,117070,30395,123444,26963v6375,-3432,13239,-6863,19614,-9315c149432,15197,156787,12256,163652,10295v6865,-1961,13730,-3922,21085,-5393c191602,3432,198957,2451,206312,1471,213667,490,220532,,227887,v7356,,14220,,21575,490c256327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3,165700,435793,172563v981,6863,1962,14217,2452,21080c438735,200996,438735,207860,438245,215213v-490,7354,-981,14217,-1961,21571c435303,244137,433832,251001,432361,257864v-1471,6863,-3923,14217,-5884,21080c424025,285807,421573,292670,418631,299043v-2942,6864,-6374,13237,-9807,19610c405392,325026,401469,331399,397056,337282v-4413,5883,-8826,11766,-13730,17648c378423,360813,373520,366206,368126,371108r,xe" filled="f" strokecolor="#698e8a" strokeweight=".34042mm">
                      <v:stroke endcap="round"/>
                      <v:path arrowok="t" o:connecttype="custom" o:connectlocs="368126,371108;351454,385815;333802,399051;315169,410327;295555,419641;274960,426995;253876,432387;232300,435819;210725,437290;189150,436800;168065,433858;147471,428956;127367,422092;108244,413268;90101,402483;73429,389737;58228,375520;44499,359832;32240,342674;21943,324536;13607,305417;7233,285317;2820,264727;368,243647;368,222076;2329,200506;6252,179426;12136,158346;19981,138246;29788,118637;41557,100008;55286,82360;70487,66182;87159,51475;104811,38238;123444,26963;143058,17648;163652,10295;184737,4902;206312,1471;227887,0;249462,490;270547,3432;291142,8334;311246,15197;330369,24022;348512,34807;365184,47553;380384,61770;394114,77457;406373,94615;416670,112754;425006,131873;431380,151973;435793,172563;438245,193643;438245,215213;436284,236784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43" o:spid="_x0000_s1057" style="position:absolute;left:2953;top:21428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" path="m252895,255412v-3433,3432,-7355,6864,-11278,10296c237694,269139,233771,272080,229358,274532v-4413,2941,-8335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3,-1961,-8827,-3921,-13240,-5882c69506,282376,65584,279924,61661,277473v-3923,-2451,-7846,-5393,-11278,-8824c46460,265708,43028,262276,39595,258844v-3432,-3432,-6374,-6863,-9316,-10785c27337,244137,24395,240215,21943,236293v-2452,-3921,-4904,-8334,-6865,-12746c13117,219625,11155,215213,9194,210311,7723,205899,6252,200997,4781,196584,3310,191682,2329,187270,1839,182368,858,177465,368,172563,368,167661v-491,-4903,-491,-9805,,-14708c368,148051,858,143149,1839,138246v490,-4902,1471,-9804,2942,-14707c5762,118637,7233,113735,8704,109322v1471,-4902,3432,-9314,5393,-14216c16059,90694,18510,86281,20962,81869v2452,-4412,5394,-8824,8336,-12746c32240,65201,35182,60789,38615,57358v3432,-3922,6864,-7354,10297,-11276c52344,42651,56267,39219,60190,35787v3922,-3431,7845,-6373,12258,-8824c76861,24022,80784,21570,85197,19119v4413,-2451,8826,-4412,13730,-6373c103340,10785,108243,8824,113147,7354v4903,-1471,9807,-2942,14710,-3922c132761,2451,137664,1471,142568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1v3433,3431,6375,6863,9317,10785c274470,57358,277412,61279,279864,65201v2452,3922,4903,8334,6865,12746c288690,82360,290651,86772,292613,91184v1471,4412,2942,9314,4413,13726c298497,109813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4,8333,-9317,11765c259760,248059,256327,25198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8,980;157278,0;171988,490;186698,2451;200918,5883;214648,10785;227887,16668;240146,24022;251424,32846;262211,42651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44" o:spid="_x0000_s1058" style="position:absolute;left:2953;top:21428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" path="m252895,255412v-3433,3432,-7355,6864,-11278,10296c237694,269139,233771,272080,229358,274532v-4413,2941,-8335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3,-1961,-8827,-3921,-13240,-5882c69506,282376,65584,279924,61661,277473v-3923,-2451,-7846,-5393,-11278,-8824c46460,265708,43028,262276,39595,258844v-3432,-3432,-6374,-6863,-9316,-10785c27337,244137,24395,240215,21943,236293v-2452,-3921,-4904,-8334,-6865,-12746c13117,219625,11155,215213,9194,210311,7723,205899,6252,200997,4781,196584,3310,191682,2329,187270,1839,182368,858,177465,368,172563,368,167661v-491,-4903,-491,-9805,,-14708c368,148051,858,143149,1839,138246v490,-4902,1471,-9804,2942,-14707c5762,118637,7233,113735,8704,109322v1471,-4902,3432,-9314,5393,-14216c16059,90694,18510,86281,20962,81869v2452,-4412,5394,-8824,8336,-12746c32240,65201,35182,60789,38615,57358v3432,-3922,6864,-7354,10297,-11276c52344,42651,56267,39219,60190,35787v3922,-3431,7845,-6373,12258,-8824c76861,24022,80784,21570,85197,19119v4413,-2451,8826,-4412,13730,-6373c103340,10785,108243,8824,113147,7354v4903,-1471,9807,-2942,14710,-3922c132761,2451,137664,1471,142568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1v3433,3431,6375,6863,9317,10785c274470,57358,277412,61279,279864,65201v2452,3922,4903,8334,6865,12746c288690,82360,290651,86772,292613,91184v1471,4412,2942,9314,4413,13726c298497,109813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4,8333,-9317,11765c259760,248059,256327,25198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8,980;157278,0;171988,490;186698,2451;200918,5883;214648,10785;227887,16668;240146,24022;251424,32846;262211,42651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45" o:spid="_x0000_s1059" style="position:absolute;left:7114;top:24673;width:1643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" path="m137787,138736v-1962,1961,-3923,3922,-6375,5393c128960,145600,126999,147561,124547,149031v-2451,1471,-4413,2942,-6864,4412c115231,154914,112779,155895,110327,156875v-2451,981,-4903,1961,-7845,2942c10003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1,-4413,-2941,-6375,-4902c25498,144129,23536,142168,21575,140207v-1961,-1961,-3432,-3922,-5394,-5883c14710,132363,13239,129912,11768,127951v-1471,-2451,-2451,-4412,-3923,-6863c6865,118637,5394,116186,4903,113735v-980,-2452,-1961,-4903,-2451,-7354c1961,103930,1471,100988,981,98537,490,96086,490,93145,,90693,,88242,,85301,,82850,,80399,490,77457,490,75006v491,-2451,981,-5393,1471,-7844c2452,64711,3432,61770,4413,59318v981,-2451,1961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1962,1471,4414,2942,6375,4903c138767,19609,140729,21570,142690,23531v1961,1961,3432,3922,5394,5883c149555,31375,151026,33826,152497,35787v1471,2451,2452,4412,3923,6863c157400,45102,158871,47553,159362,50004v980,2451,1961,4902,2451,7353c162304,59809,162794,62750,163285,65201v490,2451,490,5393,980,7844c164265,75496,164265,78438,164265,80889v,2451,-490,5392,-490,7843c163285,91184,162794,94125,162304,96576v-491,2451,-1471,5393,-2452,7844c158871,106871,157891,109322,156910,112264v-981,2451,-2452,4902,-3923,7353c151516,122068,150045,124520,148574,126481v-1471,2451,-3432,4412,-4903,6373c141219,134815,139748,136775,137787,138736r,xe" fillcolor="#698e8a" stroked="f" strokeweight="1.3616mm">
                      <v:stroke joinstyle="miter"/>
                      <v:path arrowok="t" o:connecttype="custom" o:connectlocs="137787,138736;131412,144129;124547,149031;117683,153443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46" o:spid="_x0000_s1060" style="position:absolute;left:7114;top:24673;width:1643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" path="m137787,138736v-1962,1961,-3923,3922,-6375,5393c129451,146090,126999,147561,124547,149031v-2451,1471,-4413,2942,-6864,4412c115231,154914,112779,155895,110327,156875v-2451,981,-4903,1961,-7845,2942c10003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1,-4413,-2941,-6375,-4902c25498,144129,23536,142168,21575,140207v-1961,-1961,-3432,-3922,-5394,-5883c14710,132363,13239,129912,11768,127951v-1471,-2451,-2451,-4412,-3923,-6863c6865,118637,5394,116186,4903,113735v-980,-2452,-1961,-4903,-2451,-7354c1961,103930,1471,100988,981,98537,490,96086,490,93145,,90693,,88242,,85301,,82850,,80399,490,77457,490,75006v491,-2451,981,-5393,1471,-7844c2452,64711,3432,61770,4413,59318v981,-2451,1961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1962,1471,4414,2942,6375,4903c138767,19609,140729,21570,142690,23531v1961,1961,3432,3922,5394,5883c149555,31375,151026,33826,152497,35787v1471,2451,2452,4412,3923,6863c157400,45102,158871,47553,159362,50004v980,2451,1961,4902,2451,7353c162304,59809,162794,62750,163285,65201v490,2451,490,5393,980,7844c164265,75496,164265,78438,164265,80889v,2451,-490,5392,-490,7843c163775,91184,162794,94125,162304,96576v-491,2451,-1471,5393,-2452,7844c158871,106871,157891,109322,156910,112264v-981,2451,-2452,4902,-3923,7353c151516,122068,150045,124520,148574,126481v-1471,2451,-3432,4412,-4903,6373c141219,134815,139748,136775,137787,138736r,xe" filled="f" strokecolor="#698e8a" strokeweight=".34042mm">
                      <v:stroke endcap="round"/>
                      <v:path arrowok="t" o:connecttype="custom" o:connectlocs="137787,138736;131412,144129;124547,149031;117683,153443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47" o:spid="_x0000_s1061" style="position:absolute;left:9903;top:26538;width:3011;height:3011;visibility:visible;mso-wrap-style:square;v-text-anchor:middle" coordsize="301117,301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" path="m252709,255187c191416,314995,96289,316466,39899,258618,-16490,200770,-12567,105665,48235,45856v61293,-59809,156420,-61279,212809,-3431c317434,100272,314002,195378,252709,255187r,xe" fillcolor="#698e8a" stroked="f" strokeweight="1.3616mm">
                      <v:stroke joinstyle="miter"/>
                      <v:path arrowok="t" o:connecttype="custom" o:connectlocs="252709,255187;39899,258618;48235,45856;261044,42425;252709,255187;252709,255187" o:connectangles="0,0,0,0,0,0"/>
                    </v:shape>
                    <v:shape id="Prostoročno: oblika 48" o:spid="_x0000_s1062" style="position:absolute;left:9903;top:26538;width:3011;height:3011;visibility:visible;mso-wrap-style:square;v-text-anchor:middle" coordsize="301117,301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" path="m252709,255187c191416,314995,96289,316466,39899,258618,-16490,200770,-12567,105665,48235,45856v61293,-59809,156420,-61279,212809,-3431c317434,100272,314002,195378,252709,255187r,xe" filled="f" strokecolor="#698e8a" strokeweight=".34042mm">
                      <v:stroke endcap="round"/>
                      <v:path arrowok="t" o:connecttype="custom" o:connectlocs="252709,255187;39899,258618;48235,45856;261044,42425;252709,255187;252709,255187" o:connectangles="0,0,0,0,0,0"/>
                    </v:shape>
                    <v:shape id="Prostoročno: oblika 49" o:spid="_x0000_s1063" style="position:absolute;left:13052;top:30762;width:1643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" path="m137787,138737v-1962,1961,-3923,3922,-6375,5392c129451,146090,126999,147561,124547,149032v-2451,1470,-4413,2941,-6864,4411c115231,154914,112779,155895,110327,156875v-2451,981,-4903,1961,-7845,2942c9954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0,-4413,-2941,-6375,-4902c25498,144129,23536,142168,21575,140207v-1961,-1961,-3432,-3922,-5394,-5883c14710,132363,13239,129912,11768,127951v-1471,-2451,-2452,-4412,-3923,-6863c6865,118637,5394,116186,4903,113735v-980,-2452,-1961,-4903,-2451,-7354c1961,103930,1471,100988,981,98537,490,96086,490,93145,,90693,,88242,,85301,,82850,,80399,490,77457,490,75006v,-2451,981,-5393,1471,-7844c2452,64711,3432,61770,4413,59318v981,-2451,1961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1962,1471,4414,2942,6375,4903c138767,19609,140729,21570,142690,23531v1961,1961,3432,3922,5394,5883c149555,31375,151026,33826,152497,35787v1471,2451,2452,4412,3923,6863c157400,45102,158871,47553,159362,50004v980,2451,1961,4902,2451,7353c162304,59809,162794,62750,163285,65201v490,2451,490,5393,980,7844c164265,75496,164265,78438,164265,80889v,2451,-490,5392,-490,7843c163285,91184,162794,94125,162304,96576v-491,2451,-1471,5393,-2452,7844c158871,106871,157891,109323,156910,112264v-981,2451,-2452,4902,-3923,7353c151516,122068,150045,124520,148574,126481v-1471,2451,-3432,4412,-4903,6373c141709,134815,139748,136776,137787,138737r,xe" fillcolor="#698e8a" stroked="f" strokeweight="1.3616mm">
                      <v:stroke joinstyle="miter"/>
                      <v:path arrowok="t" o:connecttype="custom" o:connectlocs="137787,138737;131412,144129;124547,149032;117683,153443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50" o:spid="_x0000_s1064" style="position:absolute;left:13052;top:30762;width:1643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" path="m137787,138737v-1962,1961,-3923,3922,-6375,5392c129451,146090,126999,147561,124547,149032v-2451,1470,-4413,2941,-6864,4411c115231,154914,112779,155895,110327,156875v-2451,981,-4903,1961,-7845,2942c10003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0,-4413,-2941,-6375,-4902c25498,144129,23536,142168,21575,140207v-1961,-1961,-3432,-3922,-5394,-5883c14710,132363,13239,129912,11768,127951v-1471,-2451,-2452,-4412,-3923,-6863c6865,118637,5394,116186,4903,113735v-980,-2452,-1961,-4903,-2451,-7354c1961,103930,1471,100988,981,98537,490,96086,490,93145,,90693,,88242,,85301,,82850,,80399,490,77457,490,75006v491,-2451,981,-5393,1471,-7844c2452,64711,3432,61770,4413,59318v981,-2451,1961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1962,1471,4414,2942,6375,4903c138767,19609,140729,21570,142690,23531v1961,1961,3432,3922,5394,5883c149555,31375,151026,33826,152497,35787v1471,2451,2452,4412,3923,6863c157400,45102,158871,47553,159362,50004v980,2451,1961,4902,2451,7353c162304,59809,162794,62750,163285,65201v490,2451,490,5393,980,7844c164265,75496,164265,78438,164265,80889v,2451,-490,5392,-490,7843c163285,91184,162794,94125,162304,96576v-491,2451,-1471,5393,-2452,7844c158871,106871,157891,109323,156910,112264v-981,2451,-2452,4902,-3923,7353c151516,122068,150045,124520,148574,126481v-1471,2451,-3432,4412,-4903,6373c141709,134815,139748,136776,137787,138737r,xe" filled="f" strokecolor="#698e8a" strokeweight=".34042mm">
                      <v:stroke endcap="round"/>
                      <v:path arrowok="t" o:connecttype="custom" o:connectlocs="137787,138737;131412,144129;124547,149032;117683,153443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51" o:spid="_x0000_s1065" style="position:absolute;left:14834;top:33610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" path="m252895,255412v-3433,3432,-7355,6864,-11278,10296c237694,269139,233771,272081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3,-1961,-8827,-3921,-13240,-5882c69506,282376,65584,279924,61661,277473v-3923,-2451,-7846,-5392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2,118637,7233,113735,8704,109323v1471,-4903,3432,-9315,5393,-14217c16059,90694,18510,86281,20962,81870v2452,-4413,5394,-8825,8336,-12747c32240,65201,35182,60789,38615,57358v3432,-3922,6864,-7354,10297,-11276c52344,42651,56267,39219,60190,35787v3922,-3431,7845,-6373,12258,-8824c76861,24022,80784,21570,85197,19119v4413,-2451,8826,-4412,13730,-6373c103340,10785,108243,8824,113147,7354v4903,-1471,9807,-2942,14710,-3922c132761,2451,137664,1471,142567,981,147471,490,152374,,157278,v4903,,9807,,14710,490c176892,981,181795,1471,186699,2451v4903,981,9316,1961,14219,3432c205822,7354,210235,8824,214648,10785v4413,1961,8826,3922,13239,5883c232301,19119,236223,21570,240146,24022v3923,2451,7846,5392,11278,8824c255347,35787,258779,39219,262211,42651v3433,3431,6375,6863,9317,10785c274470,57358,277412,61279,279864,65201v2451,3922,4903,8334,6865,12747c288690,82360,290651,86772,292613,91184v1961,4412,2942,9314,4413,13726c298497,109813,299478,114225,299968,119127v981,4902,1471,9805,1471,14707c301929,138737,301929,143639,301439,148541v-490,4903,-490,9805,-1471,14707c298987,168151,298497,173053,297026,177956v-981,4902,-2452,9804,-3923,14216c291632,197075,289671,201487,287709,206389v-1961,4412,-4413,8824,-6865,13237c278393,224037,275451,228450,272509,232372v-2942,3921,-5885,8334,-9317,11765c260250,248059,256818,25198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3;14097,95106;20962,81870;29298,69123;38615,57358;48912,46082;60190,35787;72448,26963;85197,19119;98927,12746;113147,7354;127857,3432;142567,981;157278,0;171988,490;186699,2451;200918,5883;214648,10785;227887,16668;240146,24022;251424,32846;262211,42651;271528,53436;279864,65201;286729,77948;292613,91184;297026,104910;299968,119127;301439,133834;301439,148541;299968,163248;297026,177956;293103,192172;287709,206389;280844,219626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52" o:spid="_x0000_s1066" style="position:absolute;left:14834;top:33610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" path="m252895,255412v-3433,3432,-7355,6864,-11278,10296c237694,269139,233771,272081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3,-1961,-8827,-3921,-13240,-5882c69506,282376,65584,279924,61661,277473v-3923,-2451,-7846,-5392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2,118637,7233,113735,8704,109323v1471,-4903,3432,-9315,5393,-14217c16059,90694,18510,86281,20962,81870v2452,-4413,5394,-8825,8336,-12747c32240,65201,35182,60789,38615,57358v3432,-3922,6864,-7354,10297,-11276c52344,42651,56267,39219,60190,35787v3922,-3431,7845,-6373,12258,-8824c76861,24022,80784,21570,85197,19119v4413,-2451,8826,-4412,13730,-6373c103340,10785,108243,8824,113147,7354v4903,-1471,9807,-2942,14710,-3922c132761,2451,137664,1471,142567,981,147471,490,152374,,157278,v4903,,9807,,14710,490c176892,981,181795,1471,186699,2451v4903,981,9316,1961,14219,3432c205822,7354,210235,8824,214648,10785v4413,1961,8826,3922,13239,5883c232301,19119,236223,21570,240146,24022v3923,2451,7846,5392,11278,8824c255347,35787,258779,39219,262211,42651v3433,3431,6375,6863,9317,10785c274470,57358,277412,61279,279864,65201v2451,3922,4903,8334,6865,12747c288690,82360,290651,86772,292613,91184v1471,4412,2942,9314,4413,13726c298497,109813,299478,114225,299968,119127v981,4902,1471,9805,1471,14707c301929,138737,301929,143639,301439,148541v,4903,-490,9805,-1471,14707c299478,168151,298497,173053,297026,177956v-981,4902,-2452,9804,-3923,14216c291632,197075,289671,201487,287709,206389v-1961,4412,-4413,8824,-6865,13237c278393,224037,275451,228450,272509,232372v-2942,3921,-5885,8334,-9317,11765c259760,247569,256818,25198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3;14097,95106;20962,81870;29298,69123;38615,57358;48912,46082;60190,35787;72448,26963;85197,19119;98927,12746;113147,7354;127857,3432;142567,981;157278,0;171988,490;186699,2451;200918,5883;214648,10785;227887,16668;240146,24022;251424,32846;262211,42651;271528,53436;279864,65201;286729,77948;292613,91184;297026,104910;299968,119127;301439,133834;301439,148541;299968,163248;297026,177956;293103,192172;287709,206389;280844,219626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53" o:spid="_x0000_s1067" style="position:absolute;left:916;top:24771;width:1648;height:1637;visibility:visible;mso-wrap-style:square;v-text-anchor:middle" coordsize="16475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" path="m138277,138737v-1961,1961,-3923,3921,-6374,5392c129941,146090,127489,147561,125038,149032v-2452,1470,-4413,2941,-6865,4412c115721,154914,113269,155895,110818,156875v-2452,981,-4904,1961,-7846,2942c100521,160797,97578,161287,95127,161778v-2452,490,-5394,980,-7846,1470c84829,163739,81887,163739,79436,163739v-2452,,-5394,,-7846,-491c69138,163248,66196,162758,63745,162268v-2942,-490,-5884,-981,-8336,-1471c52957,159817,50505,159326,48054,158346v-2452,-980,-4904,-1961,-7355,-3432c38247,153444,36285,152463,33834,150993v-1962,-1471,-4413,-2942,-6375,-4903c25498,144619,23537,142658,21575,140698v-1961,-1961,-3432,-3922,-5394,-5883c14710,132854,13239,130403,11768,128442v-1471,-2452,-2451,-4412,-3922,-6864c6865,119127,5394,116676,4903,114225v-980,-2451,-1961,-4903,-2451,-7354c1961,104420,1471,101479,981,99028,490,96576,490,93635,,91184,,88733,,85791,,83340,,80889,490,77947,490,75496v981,-3431,1471,-5883,1962,-8334c2942,64711,3923,61770,4903,59319v981,-2452,1962,-4903,2943,-7844c8826,49024,10297,46572,11768,44121v1471,-2451,2942,-4902,4413,-6863c17652,34807,19614,32846,21085,30885v1961,-1961,3432,-3922,5884,-5883c28930,23041,30892,21080,33343,19609v1962,-1961,4413,-3431,6865,-4902c42660,13236,44621,11766,47073,10295,49525,8824,51976,7844,54428,6863v2452,-980,4904,-1961,7846,-2941c64725,2941,67667,2451,70119,1961,72571,1471,75513,980,77965,490,80416,,83358,,85810,v2452,,5394,,7846,490c96107,490,99049,980,101501,1471v2942,,5394,490,7846,1470c111798,3922,114250,4412,116702,5393v2452,980,4903,1961,7355,3431c126509,10295,128470,11275,130922,12746v1961,1471,4413,2942,6374,4902c139258,19119,141219,21080,143180,23041v1962,1961,3433,3922,5394,5883c150045,30885,151516,33336,152987,35297v1471,2451,2452,4412,3923,6863c157891,44611,159362,47063,159852,49514v981,2451,1961,4902,2452,7353c162794,59319,163285,62260,163775,64711v490,2451,490,5393,981,7844c164756,75006,164756,77947,164756,80399v,2451,-491,5392,-491,7843c163775,90694,163285,93635,162794,96086v-490,2451,-1471,5393,-2452,7844c159362,106381,158381,108832,157400,111774v-980,2451,-2451,4902,-3922,7353c152007,121578,150536,124030,149065,125990v-1471,2452,-3433,4413,-4904,6374c142200,134815,140238,136776,138277,138737r,xe" fillcolor="#698e8a" stroked="f" strokeweight="1.3616mm">
                      <v:stroke joinstyle="miter"/>
                      <v:path arrowok="t" o:connecttype="custom" o:connectlocs="138277,138737;131903,144129;125038,149032;118173,153444;110818,156875;102972,159817;95127,161778;87281,163248;79436,163739;71590,163248;63745,162268;55409,160797;48054,158346;40699,154914;33834,150993;27459,146090;21575,140698;16181,134815;11768,128442;7846,121578;4903,114225;2452,106871;981,99028;0,91184;0,83340;490,75496;2452,67162;4903,59319;7846,51475;11768,44121;16181,37258;21085,30885;26969,25002;33343,19609;40208,14707;47073,10295;54428,6863;62274,3922;70119,1961;77965,490;85810,0;93656,490;101501,1471;109347,2941;116702,5393;124057,8824;130922,12746;137296,17648;143180,23041;148574,28924;152987,35297;156910,42160;159852,49514;162304,56867;163775,64711;164756,72555;164756,80399;164265,88242;162794,96086;160342,103930;157400,111774;153478,119127;149065,125990;144161,132364;138277,138737;138277,138737" o:connectangles="0,0,0,0,0,0,0,0,0,0,0,0,0,0,0,0,0,0,0,0,0,0,0,0,0,0,0,0,0,0,0,0,0,0,0,0,0,0,0,0,0,0,0,0,0,0,0,0,0,0,0,0,0,0,0,0,0,0,0,0,0,0,0,0,0,0"/>
                    </v:shape>
                    <v:shape id="Prostoročno: oblika 54" o:spid="_x0000_s1068" style="position:absolute;left:916;top:24771;width:1648;height:1637;visibility:visible;mso-wrap-style:square;v-text-anchor:middle" coordsize="16475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" path="m138277,138737v-1961,1961,-3923,3921,-6374,5392c129941,146090,127489,147561,125038,149032v-2452,1470,-4413,2941,-6865,4412c115721,154914,113269,155895,110818,156875v-2452,981,-4904,1961,-7846,2942c100521,160797,97578,161287,95127,161778v-2452,490,-5394,980,-7846,1470c84829,163739,81887,163739,79436,163739v-2452,,-5394,,-7846,-491c69138,163248,66196,162758,63745,162268v-2942,-490,-5884,-981,-8336,-1471c52957,159817,50505,159326,48054,158346v-2452,-980,-4904,-1961,-7355,-3432c38247,153444,36285,152463,33834,150993v-1962,-1471,-4413,-2942,-6375,-4903c25498,144619,23537,142658,21575,140698v-1961,-1961,-3432,-3922,-5394,-5883c14710,132854,13239,130403,11768,128442v-1471,-2452,-2451,-4412,-3922,-6864c6865,119127,5394,116676,4903,114225v-980,-2451,-1961,-4903,-2451,-7354c1961,104420,1471,101479,981,99028,490,96576,490,93635,,91184,,88733,,85791,,83340,,80889,490,77947,490,75496v981,-3431,1471,-5883,1962,-8334c2942,64711,3923,61770,4903,59319v981,-2452,1962,-4903,2943,-7844c8826,49024,10297,46572,11768,44121v1471,-2451,2942,-4902,4413,-6863c17652,34807,19614,32846,21085,30885v1961,-1961,3432,-3922,5884,-5883c28930,23041,30892,21080,33343,19609v1962,-1961,4413,-3431,6865,-4902c42660,13236,44621,11766,47073,10295,49525,8824,51976,7844,54428,6863v2452,-980,4904,-1961,7846,-2941c64725,2941,67667,2451,70119,1961,72571,1471,75513,980,77965,490,80416,,83358,,85810,v2452,,5394,,7846,490c96107,490,99049,980,101501,1471v2942,,5394,490,7846,1470c111798,3922,114250,4412,116702,5393v2452,980,4903,1961,7355,3431c126509,10295,128470,11275,130922,12746v1961,1471,4413,2942,6374,4902c139258,19119,141219,21080,143180,23041v1962,1961,3433,3922,5394,5883c150045,30885,151516,33336,152987,35297v1471,2451,2452,4412,3923,6863c157891,44611,159362,47063,159852,49514v981,2451,1961,4902,2452,7353c162794,59319,163285,62260,163775,64711v490,2451,490,5393,981,7844c164756,75006,164756,77947,164756,80399v,2451,-491,5392,-491,7843c163775,90694,163285,93635,162794,96086v-490,2451,-1471,5393,-2452,7844c159362,106381,158381,108832,157400,111774v-980,2451,-2451,4902,-3922,7353c152007,121578,150536,124030,149065,125990v-1471,2452,-3433,4413,-4904,6374c142200,134815,140238,136776,138277,138737r,xe" filled="f" strokecolor="#698e8a" strokeweight=".34042mm">
                      <v:stroke endcap="round"/>
                      <v:path arrowok="t" o:connecttype="custom" o:connectlocs="138277,138737;131903,144129;125038,149032;118173,153444;110818,156875;102972,159817;95127,161778;87281,163248;79436,163739;71590,163248;63745,162268;55409,160797;48054,158346;40699,154914;33834,150993;27459,146090;21575,140698;16181,134815;11768,128442;7846,121578;4903,114225;2452,106871;981,99028;0,91184;0,83340;490,75496;2452,67162;4903,59319;7846,51475;11768,44121;16181,37258;21085,30885;26969,25002;33343,19609;40208,14707;47073,10295;54428,6863;62274,3922;70119,1961;77965,490;85810,0;93656,490;101501,1471;109347,2941;116702,5393;124057,8824;130922,12746;137296,17648;143180,23041;148574,28924;152987,35297;156910,42160;159852,49514;162304,56867;163775,64711;164756,72555;164756,80399;164265,88242;162794,96086;160342,103930;157400,111774;153478,119127;149065,125990;144161,132364;138277,138737;138277,138737" o:connectangles="0,0,0,0,0,0,0,0,0,0,0,0,0,0,0,0,0,0,0,0,0,0,0,0,0,0,0,0,0,0,0,0,0,0,0,0,0,0,0,0,0,0,0,0,0,0,0,0,0,0,0,0,0,0,0,0,0,0,0,0,0,0,0,0,0,0"/>
                    </v:shape>
                    <v:shape id="Prostoročno: oblika 55" o:spid="_x0000_s1069" style="position:absolute;left:2742;top:26649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" path="m252895,255412v-3433,3432,-7355,6864,-11278,10295c237694,269139,233771,272080,229358,274532v-4413,2941,-8335,5392,-12749,7843c212196,284827,207783,286787,202880,288748v-4413,1961,-9317,3922,-14220,5393c183756,295612,178853,297082,173950,298063v-4904,980,-9807,1961,-14711,2451c154336,301004,149432,301495,144529,301495v-4904,,-9807,,-14710,-491c124915,300514,120012,300024,115108,299043v-4903,-980,-9316,-1961,-14220,-3431c95985,294141,91572,292670,87159,290709v-4413,-1961,-8827,-3922,-13240,-5882c69506,282375,65583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8,858,177465,368,172563,368,167660v-491,-4902,-491,-9804,,-14707c368,148051,858,143149,1839,138246v490,-4902,1471,-9804,2942,-14707c5762,118637,7233,113735,8704,109322v1471,-4902,3432,-9314,5393,-14216c16059,90693,18510,86281,20962,81869v2452,-4412,5394,-8824,8336,-12746c32240,65201,35182,60789,38615,57357v3432,-3921,6864,-7353,10297,-11275c52344,42650,56267,39219,60190,35787v3922,-3431,7845,-6373,12258,-8824c76861,24021,80784,21570,85197,19119v4413,-2451,8826,-4412,13730,-6373c103340,10785,108243,8824,113147,7353v4903,-1470,9807,-2941,14710,-3921c132761,2451,137664,1471,142567,980,147471,490,152374,,157278,v4903,,9807,,14710,490c176892,980,181795,1471,186698,2451v4904,981,9317,1961,14220,3432c205822,7353,210235,8824,214648,10785v4413,1961,8826,3922,13239,5883c232300,19119,236223,21570,240146,24021v3923,2452,7845,5393,11278,8825c255347,35787,258779,39219,262211,42650v3433,3432,6375,6864,9317,10786c274470,57357,277412,61279,279864,65201v2452,3922,4903,8334,6865,12746c288690,82360,290651,86772,292613,91184v1471,4412,2942,9314,4413,13726c298497,109813,299478,114225,299968,119127v981,4902,1471,9805,1471,14707c301929,138736,301929,143639,301439,148541v,4903,-490,9805,-1471,14707c299478,168151,298497,173053,297026,177955v-981,4903,-2452,9805,-3923,14217c291632,197075,289671,201487,287709,206389v-1961,4412,-4413,8824,-6865,13236c278393,224037,275451,228450,272509,232371v-2942,3922,-5885,8334,-9317,11766c259760,248549,256327,251981,252895,255412r,xe" fillcolor="#698e8a" stroked="f" strokeweight="1.3616mm">
                      <v:stroke joinstyle="miter"/>
                      <v:path arrowok="t" o:connecttype="custom" o:connectlocs="252895,255412;241617,265707;229358,274532;216609,282375;202880,288748;188660,294141;173950,298063;159239,300514;144529,301495;129819,301004;115108,299043;100888,295612;87159,290709;73919,284827;61661,277473;50383,268649;39595,258844;30279,248059;21943,236293;15078,223547;9194,210311;4781,196584;1839,182368;368,167660;368,152953;1839,138246;4781,123539;8704,109322;14097,95106;20962,81869;29298,69123;38615,57357;48912,46082;60190,35787;72448,26963;85197,19119;98927,12746;113147,7353;127857,3432;142567,980;157278,0;171988,490;186698,2451;200918,5883;214648,10785;227887,16668;240146,24021;251424,32846;262211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56" o:spid="_x0000_s1070" style="position:absolute;left:2742;top:26649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" path="m252895,255412v-3433,3432,-7355,6864,-11278,10295c237694,269139,233771,272080,229358,274532v-4413,2941,-8335,5392,-12749,7843c212196,284827,207783,286787,202880,288748v-4413,1961,-9317,3922,-14220,5393c183756,295612,178853,297082,173950,298063v-4904,980,-9807,1961,-14711,2451c154336,301004,149432,301495,144529,301495v-4904,,-9807,,-14710,-491c124915,300514,120012,300024,115108,299043v-4903,-980,-9316,-1961,-14220,-3431c95985,294141,91572,292670,87159,290709v-4413,-1961,-8827,-3922,-13240,-5882c69506,282375,65583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8,858,177465,368,172563,368,167660v-491,-4902,-491,-9804,,-14707c368,148051,858,143149,1839,138246v490,-4902,1471,-9804,2942,-14707c5762,118637,7233,113735,8704,109322v1471,-4412,3432,-9314,5393,-14216c16059,90693,18510,86281,20962,81869v2452,-4412,5394,-8824,8336,-12746c32240,65201,35182,60789,38615,57357v3432,-3921,6864,-7353,10297,-11275c52344,42650,56267,39219,60190,35787v3922,-3431,7845,-6373,12258,-8824c76861,24021,80784,21570,85197,19119v4413,-2451,8826,-4412,13730,-6373c103340,10785,108243,8824,113147,7353v4903,-1470,9807,-2941,14710,-3921c132761,2451,137664,1471,142567,980,147471,490,152374,,157278,v4903,,9807,,14710,490c176892,980,181795,1471,186698,2451v4904,981,9317,1961,14220,3432c205822,7353,210235,8824,214648,10785v4413,1961,8826,3922,13239,5883c232300,19119,236223,21570,240146,24021v3923,2452,7845,5393,11278,8825c255347,35787,258779,39219,262211,42650v3433,3432,6375,6864,9317,10786c274470,57357,277412,61279,279864,65201v2452,3922,4903,8334,6865,12746c288690,82360,290651,86772,292613,91184v1471,4412,2942,9314,4413,13726c298497,109813,299478,114225,299968,119127v981,4902,1471,9805,1471,14707c301929,138736,301929,143639,301439,148541v,4903,-490,9805,-1471,14707c299478,168151,298497,173053,297026,177955v-981,4903,-2452,9805,-3923,14217c291632,197075,289671,201487,287709,206389v-1961,4412,-4413,8824,-6865,13236c278393,224037,275451,228450,272509,232371v-2942,3922,-5885,8334,-9317,11766c259760,248549,256327,251981,252895,255412r,xe" filled="f" strokecolor="#698e8a" strokeweight=".34042mm">
                      <v:stroke endcap="round"/>
                      <v:path arrowok="t" o:connecttype="custom" o:connectlocs="252895,255412;241617,265707;229358,274532;216609,282375;202880,288748;188660,294141;173950,298063;159239,300514;144529,301495;129819,301004;115108,299043;100888,295612;87159,290709;73919,284827;61661,277473;50383,268649;39595,258844;30279,248059;21943,236293;15078,223547;9194,210311;4781,196584;1839,182368;368,167660;368,152953;1839,138246;4781,123539;8704,109322;14097,95106;20962,81869;29298,69123;38615,57357;48912,46082;60190,35787;72448,26963;85197,19119;98927,12746;113147,7353;127857,3432;142567,980;157278,0;171988,490;186698,2451;200918,5883;214648,10785;227887,16668;240146,24021;251424,32846;262211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57" o:spid="_x0000_s1071" style="position:absolute;left:5488;top:29492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" path="m368126,371108v-5394,5392,-10788,9805,-16672,14707c345570,390227,339686,394639,333802,399052v-5885,3921,-12259,7843,-18633,11275c308794,413758,301929,417190,295555,419641v-6865,2942,-13730,5393,-20595,7354c268096,428956,261231,430917,253876,432388v-6865,1470,-14220,2451,-21576,3431c224945,436799,218080,437290,210725,437290v-7355,,-14220,,-21575,-491c182285,436309,174930,435329,168065,433858v-6864,-1470,-13729,-2941,-20594,-4902c140606,426995,134232,424544,127367,422092v-6375,-2451,-12749,-5392,-19124,-8824c101869,409836,95985,406405,90101,402483,84217,398561,78823,394639,73429,389737,68035,384835,63132,380422,58228,375520,53325,370618,48912,365225,44499,359833,40086,354440,36163,348557,32240,342674,28317,336791,24885,330909,21943,324536v-2942,-6373,-5884,-12747,-8336,-19120c11155,299044,9194,292180,7233,285317,5271,278453,3800,271590,2819,264727,1839,257864,858,250510,368,243647v-491,-7353,-491,-14217,,-21570c858,214723,1348,207860,2329,200506v981,-7353,2452,-14217,3923,-21080c7723,172563,10175,165209,12136,158346v2452,-6863,4903,-13727,7846,-20100c22924,131383,26356,125010,29788,118637v3433,-6373,7356,-12746,11769,-18629c45970,94125,50383,88242,55286,82360,60190,76967,65093,71574,70487,66182,75881,60789,81275,56377,87159,51475v5884,-4412,11768,-8825,17652,-13237c110695,34316,117070,30395,123444,26963v6375,-3432,13239,-6863,19614,-9315c149923,14707,156788,12256,163652,10295v6865,-1961,13730,-3922,21085,-5393c191602,3432,198957,2451,206312,1471,213667,490,220532,,227887,v7356,,14220,,21576,490c256327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2,165700,435793,172563v981,6863,1962,14217,2452,21080c438735,200997,438735,207860,438245,215213v-490,7354,-981,14217,-1961,21570c435303,244137,433832,251000,432361,257864v-1471,6863,-3923,14216,-5884,21080c424025,285807,421573,292670,418631,299044v-2942,6863,-6374,13236,-9807,19609c405392,325026,401469,331399,397056,337282v-4413,5883,-8826,11765,-13730,17648c378423,360323,373519,365716,368126,371108r,xe" fillcolor="#698e8a" stroked="f" strokeweight="1.3616mm">
                      <v:stroke joinstyle="miter"/>
                      <v:path arrowok="t" o:connecttype="custom" o:connectlocs="368126,371108;351454,385815;333802,399052;315169,410327;295555,419641;274960,426995;253876,432388;232300,435819;210725,437290;189150,436799;168065,433858;147471,428956;127367,422092;108243,413268;90101,402483;73429,389737;58228,375520;44499,359833;32240,342674;21943,324536;13607,305416;7233,285317;2819,264727;368,243647;368,222077;2329,200506;6252,179426;12136,158346;19982,138246;29788,118637;41557,100008;55286,82360;70487,66182;87159,51475;104811,38238;123444,26963;143058,17648;163652,10295;184737,4902;206312,1471;227887,0;249463,490;270547,3432;291142,8334;311246,15197;330369,24022;348512,34807;365184,47553;380384,61770;394114,77457;406373,94615;416670,112754;425006,131873;431380,151973;435793,172563;438245,193643;438245,215213;436284,236783;432361,257864;426477,278944;418631,299044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58" o:spid="_x0000_s1072" style="position:absolute;left:5488;top:29492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" path="m368126,371108v-5394,5392,-10788,9805,-16672,14707c345570,390227,339686,394639,333802,399052v-5885,3921,-12259,7843,-18633,11275c308794,413758,301929,417190,295555,419641v-6865,2942,-13730,5393,-20595,7354c268096,428956,261231,430917,253876,432388v-6865,1470,-14220,2451,-21576,3431c224945,436799,218080,437290,210725,437290v-7355,,-14220,,-21575,-491c182285,436309,174930,435329,168065,433858v-6864,-1470,-13729,-2941,-20594,-4902c140606,426995,134232,424544,127367,422092v-6375,-2451,-12749,-5392,-19124,-8824c101869,409836,95985,406405,90101,402483,84217,398561,78823,394639,73429,389737,68035,385325,63132,380422,58228,375520,53325,370618,48912,365225,44499,359833,40086,354440,36163,348557,32240,342674,28317,336791,24885,330909,21943,324536v-2942,-6373,-5884,-12747,-8336,-19120c11155,299044,9194,292180,7233,285317,5271,278453,3800,271590,2819,264727,1839,257864,858,250510,368,243647v-491,-7353,-491,-14217,,-21570c858,214723,1348,207860,2329,200506v981,-7353,2452,-14217,3923,-21080c7723,172563,10175,165209,12136,158346v2452,-6863,4903,-13727,7846,-20100c22924,131383,26356,125010,29788,118637v3433,-6373,7356,-12746,11769,-18629c45970,94125,50383,88242,55286,82360,60190,76967,65093,71574,70487,66182,75881,60789,81275,56377,87159,51475v5884,-4412,11768,-8825,17652,-13237c110695,34316,117070,30395,123444,26963v6375,-3432,13239,-6863,19614,-9315c149923,14707,156788,12256,163652,10295v6865,-1961,13730,-3922,21085,-5393c191602,3432,198957,2451,206312,1471,213667,490,220532,,227887,v7356,,14220,,21576,490c256327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2,165700,435793,172563v981,6863,1962,14217,2452,21080c438735,200997,438735,207860,438245,215213v-490,7354,-981,14217,-1961,21570c435303,244137,433832,251000,432361,257864v-1471,6863,-3923,14216,-5884,21080c424025,285807,421573,292670,418631,299044v-2942,6863,-6374,13236,-9807,19609c405392,325026,401469,331399,397056,337282v-4413,5883,-8826,11765,-13730,17648c378423,360323,373519,365716,368126,371108r,xe" filled="f" strokecolor="#698e8a" strokeweight=".34042mm">
                      <v:stroke endcap="round"/>
                      <v:path arrowok="t" o:connecttype="custom" o:connectlocs="368126,371108;351454,385815;333802,399052;315169,410327;295555,419641;274960,426995;253876,432388;232300,435819;210725,437290;189150,436799;168065,433858;147471,428956;127367,422092;108243,413268;90101,402483;73429,389737;58228,375520;44499,359833;32240,342674;21943,324536;13607,305416;7233,285317;2819,264727;368,243647;368,222077;2329,200506;6252,179426;12136,158346;19982,138246;29788,118637;41557,100008;55286,82360;70487,66182;87159,51475;104811,38238;123444,26963;143058,17648;163652,10295;184737,4902;206312,1471;227887,0;249463,490;270547,3432;291142,8334;311246,15197;330369,24022;348512,34807;365184,47553;380384,61770;394114,77457;406373,94615;416670,112754;425006,131873;431380,151973;435793,172563;438245,193643;438245,215213;436284,236783;432361,257864;426477,278944;418631,299044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59" o:spid="_x0000_s1073" style="position:absolute;left:9611;top:33693;width:3019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" path="m252895,255412v-3433,3432,-7355,6864,-11278,10295c237694,269139,233771,272080,229358,274532v-4413,2941,-8335,5392,-12749,7843c212196,284827,207783,286787,202880,288748v-4413,1961,-9317,3922,-14220,5393c183756,295612,178853,297082,173949,298063v-4903,980,-9806,1961,-14710,2451c154336,301004,149432,301494,144529,301494v-4904,,-9807,,-14710,-490c124915,300514,120012,300024,115108,299043v-4903,-980,-9316,-1961,-14220,-3431c95985,294141,91572,292670,87159,290709v-4413,-1961,-8827,-3922,-13240,-5882c69506,282375,65584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7,858,177465,368,172563,368,167660v-491,-4902,-491,-9805,,-14707c368,148051,858,143149,1839,138246v490,-4902,1471,-9805,2942,-14707c5761,118637,7233,113735,8704,109322v1471,-4902,3432,-9314,5393,-14217c16059,90203,18510,86281,20962,81869v2452,-4412,5394,-8824,8336,-12746c32240,65201,35182,60789,38615,57357v3432,-3922,6864,-7353,10297,-11275c52344,42650,56267,39219,60190,35787v3922,-3432,7845,-6373,12258,-8824c76861,24021,80784,21570,85197,19119v4413,-2451,8826,-4412,13730,-6373c103340,10785,108243,8824,113147,7353v4903,-1470,9807,-2941,14710,-3921c132761,2451,137664,1471,142567,980,147471,490,152374,,157278,v4903,,9807,,14710,490c176892,980,181795,1471,186698,2451v4904,981,9317,1961,14220,3432c205822,7353,210235,8824,214648,10785v4413,1961,8826,3922,13239,5883c232300,19119,236223,21570,240146,24021v3923,2451,7845,5393,11278,8825c255347,35787,258779,39219,262211,42650v3433,3432,6375,6863,9317,10785c274470,57357,277412,61279,279864,65201v2452,3922,4903,8334,6865,12746c288690,82360,290651,86771,292613,91183v1471,4413,2942,9315,4413,13727c298497,109813,299477,114225,299968,119127v981,4902,1471,9805,1471,14707c301929,138736,301929,143639,301439,148541v,4902,-490,9805,-1471,14707c299477,168151,298497,173053,297026,177955v-981,4902,-2452,9805,-3923,14217c291632,197074,289671,201486,287709,206389v-1961,4412,-4413,8824,-6865,13236c278393,224037,275451,228449,272509,232371v-2942,3922,-5884,8334,-9317,11766c259760,248059,256327,251981,252895,255412r,xe" fillcolor="#698e8a" stroked="f" strokeweight="1.3616mm">
                      <v:stroke joinstyle="miter"/>
                      <v:path arrowok="t" o:connecttype="custom" o:connectlocs="252895,255412;241617,265707;229358,274532;216609,282375;202880,288748;188660,294141;173949,298063;159239,300514;144529,301494;129819,301004;115108,299043;100888,295612;87159,290709;73919,284827;61661,277473;50383,268649;39595,258844;30279,248059;21943,236293;15078,223547;9194,210311;4781,196584;1839,182367;368,167660;368,152953;1839,138246;4781,123539;8704,109322;14097,95105;20962,81869;29298,69123;38615,57357;48912,46082;60190,35787;72448,26963;85197,19119;98927,12746;113147,7353;127857,3432;142567,980;157278,0;171988,490;186698,2451;200918,5883;214648,10785;227887,16668;240146,24021;251424,32846;262211,42650;271528,53435;279864,65201;286729,77947;292613,91183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60" o:spid="_x0000_s1074" style="position:absolute;left:9611;top:33693;width:3019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" path="m252895,255412v-3433,3432,-7355,6864,-11278,10295c237694,269139,233771,272080,229358,274532v-4413,2941,-8335,5392,-12749,7843c212196,284827,207783,286787,202880,288748v-4413,1961,-9317,3922,-14220,5393c183756,295612,178853,297082,173949,298063v-4903,980,-9806,1961,-14710,2451c154336,301004,149432,301494,144529,301494v-4904,,-9807,,-14710,-490c124915,300514,120012,300024,115108,299043v-4903,-980,-9316,-1961,-14220,-3431c95985,294141,91572,292670,87159,290709v-4413,-1961,-8827,-3922,-13240,-5882c69506,282375,65584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7,858,177465,368,172563,368,167660v-491,-4902,-491,-9805,,-14707c368,148051,858,143149,1839,138246v490,-4902,1471,-9805,2942,-14707c5761,118637,7233,113735,8704,109322v1471,-4902,3432,-9314,5393,-14217c16059,90693,18510,86281,20962,81869v2452,-4412,5394,-8824,8336,-12746c32240,65201,35182,60789,38615,57357v3432,-3922,6864,-7353,10297,-11275c52344,42650,56267,39219,60190,35787v3922,-3432,7845,-6373,12258,-8824c76861,24021,80784,21570,85197,19119v4413,-2451,8826,-4412,13730,-6373c103340,10785,108243,8824,113147,7353v4903,-1470,9807,-2941,14710,-3921c132761,2451,137664,1471,142567,980,147471,490,152374,,157278,v4903,,9807,,14710,490c176892,980,181795,1471,186698,2451v4904,981,9317,1961,14220,3432c205822,7353,210235,8824,214648,10785v4413,1961,8826,3922,13239,5883c232300,19119,236223,21570,240146,24021v3923,2451,7845,5393,11278,8825c255347,35787,258779,39219,262211,42650v3433,3432,6375,6863,9317,10785c274470,57357,277412,61279,279864,65201v2452,3922,4903,8334,6865,12746c288690,82360,290651,86771,292613,91183v1471,4413,2942,9315,4413,13727c298497,109813,299477,114225,299968,119127v981,4902,1471,9805,1471,14707c301929,138736,301929,143639,301439,148541v,4902,-490,9805,-1471,14707c299477,168151,298497,173053,297026,177955v-981,4902,-2452,9805,-3923,14217c291632,197074,289671,201486,287709,206389v-1961,4412,-4413,8824,-6865,13236c278393,224037,275451,228449,272509,232371v-2942,3922,-5884,8334,-9317,11766c259760,248059,256327,251981,252895,255412r,xe" filled="f" strokecolor="#698e8a" strokeweight=".34042mm">
                      <v:stroke endcap="round"/>
                      <v:path arrowok="t" o:connecttype="custom" o:connectlocs="252895,255412;241617,265707;229358,274532;216609,282375;202880,288748;188660,294141;173949,298063;159239,300514;144529,301494;129819,301004;115108,299043;100888,295612;87159,290709;73919,284827;61661,277473;50383,268649;39595,258844;30279,248059;21943,236293;15078,223547;9194,210311;4781,196584;1839,182367;368,167660;368,152953;1839,138246;4781,123539;8704,109322;14097,95105;20962,81869;29298,69123;38615,57357;48912,46082;60190,35787;72448,26963;85197,19119;98927,12746;113147,7353;127857,3432;142567,980;157278,0;171988,490;186698,2451;200918,5883;214648,10785;227887,16668;240146,24021;251424,32846;262211,42650;271528,53435;279864,65201;286729,77947;292613,91183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61" o:spid="_x0000_s1075" style="position:absolute;left:12807;top:36953;width:1643;height:1638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" path="m137787,138737v-1962,1961,-3923,3922,-6375,5392c129451,146090,126999,147561,124547,149032v-2451,1470,-4413,2941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5,151973,33834,150502v-1962,-1470,-4413,-2941,-6375,-4902c25498,144129,23536,142168,21575,140207v-1961,-1961,-3432,-3921,-5394,-5882c14710,132364,13239,129912,11768,127951v-1471,-2451,-2452,-4412,-3923,-6863c6865,118637,5394,116186,4903,113735v-980,-2451,-1961,-4903,-2451,-7354c1961,103930,1471,100989,981,98537,490,96086,490,93145,,90694,,88242,,85301,,82850,,80399,490,77457,490,75006v491,-2451,981,-5392,1471,-7844c2452,64711,3432,61770,4413,59318v981,-2451,1961,-4902,2942,-7843c8336,49024,9807,46573,11278,44121v1471,-2451,2942,-4902,4413,-6863c17162,34807,19123,32846,20594,30885v1962,-1961,3433,-3922,5885,-5883c28440,23041,30401,21080,32853,19609v1961,-1961,4413,-3431,6865,-4902c42170,13237,44131,11766,46583,10295,49034,8824,51486,7844,53938,6863v2452,-980,4903,-1960,7845,-2941c64235,2942,67177,2451,69629,1961,72081,1471,75023,981,77474,490,79926,,82868,,85320,v2452,,5394,,7845,490c95617,490,98559,981,101011,1471v2452,490,5394,980,7845,1961c111308,4412,113760,4903,116211,5883v2452,980,4904,1961,7356,3432c126018,10785,127980,11766,130431,13237v1962,1470,4414,2941,6375,4902c138767,19609,140729,21570,142690,23531v1961,1961,3432,3922,5394,5883c149555,31375,151026,33826,152497,35787v1471,2452,2452,4412,3923,6864c157400,45102,158871,47553,159362,50004v980,2451,1961,4902,2451,7354c162304,59809,162794,62750,163285,65201v490,2452,490,5393,980,7844c164265,75496,164265,78438,164265,80889v,2451,-490,5392,-490,7844c163285,91184,162794,94125,162304,96576v-491,2452,-1471,5393,-2452,7844c158871,106871,157891,109323,156910,112264v-981,2451,-2452,4902,-3923,7353c151516,122069,150045,124520,148574,126481v-1471,2451,-3432,4412,-4903,6373c141219,134815,139748,136776,137787,138737r,xe" fillcolor="#698e8a" stroked="f" strokeweight="1.3616mm">
                      <v:stroke joinstyle="miter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3,113735;2452,106381;981,98537;0,90694;0,82850;490,75006;1961,67162;4413,59318;7355,51475;11278,44121;15691,37258;20594,30885;26479,25002;32853,19609;39718,14707;46583,10295;53938,6863;61783,3922;69629,1961;77474,490;85320,0;93165,490;101011,1471;108856,3432;116211,5883;123567,9315;130431,13237;136806,18139;142690,23531;148084,29414;152497,35787;156420,42651;159362,50004;161813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62" o:spid="_x0000_s1076" style="position:absolute;left:12807;top:36953;width:1643;height:1638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" path="m137787,138737v-1962,1961,-3923,3922,-6375,5392c129451,146090,126999,147561,124547,149032v-2451,1470,-4413,2941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5,151973,33834,150502v-1962,-1470,-4413,-2941,-6375,-4902c25498,144129,23536,142168,21575,140207v-1961,-1961,-3432,-3921,-5394,-5882c14710,132364,13239,129912,11768,127951v-1471,-2451,-2452,-4412,-3923,-6863c6865,118637,5394,116186,4903,113735v-980,-2451,-1961,-4903,-2451,-7354c1961,103930,1471,100989,981,98537,490,96086,490,93145,,90694,,88242,,85301,,82850,,80399,490,77457,490,75006v491,-2451,981,-5392,1471,-7844c2452,64711,3432,61770,4413,59318v981,-2451,1961,-4902,2942,-7843c8336,49024,9807,46573,11278,44121v1471,-2451,2942,-4902,4413,-6863c17162,34807,19123,32846,20594,30885v1962,-1961,3433,-3922,5885,-5883c28440,23041,30401,21080,32853,19609v1961,-1961,4413,-3431,6865,-4902c42170,13237,44131,11766,46583,10295,49034,8824,51486,7844,53938,6863v2452,-980,4903,-1960,7845,-2941c64235,2942,67177,2451,69629,1961,72081,1471,75023,981,77474,490,79926,,82868,,85320,v2452,,5394,,7845,490c95617,490,98559,981,101011,1471v2452,490,5394,980,7845,1961c111308,4412,113760,4903,116211,5883v2452,980,4904,1961,7356,3432c126018,10785,127980,11766,130431,13237v1962,1470,4414,2941,6375,4902c138767,19609,140729,21570,142690,23531v1961,1961,3432,3922,5394,5883c149555,31375,151026,33826,152497,35787v1471,2452,2452,4412,3923,6864c157400,45102,158871,47553,159362,50004v980,2451,1961,4902,2451,7354c162304,59809,162794,62750,163285,65201v490,2452,490,5393,980,7844c164265,75496,164265,78438,164265,80889v,2451,-490,5392,-490,7844c163285,91184,162794,94125,162304,96576v-491,2452,-1471,5393,-2452,7844c158871,106871,157891,109323,156910,112264v-981,2451,-2452,4902,-3923,7353c151516,122069,150045,124520,148574,126481v-1471,2451,-3432,4412,-4903,6373c141219,134815,139748,136776,137787,138737r,xe" filled="f" strokecolor="#698e8a" strokeweight=".34042mm">
                      <v:stroke endcap="round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3,113735;2452,106381;981,98537;0,90694;0,82850;490,75006;1961,67162;4413,59318;7355,51475;11278,44121;15691,37258;20594,30885;26479,25002;32853,19609;39718,14707;46583,10295;53938,6863;61783,3922;69629,1961;77474,490;85320,0;93165,490;101011,1471;108856,3432;116211,5883;123567,9315;130431,13237;136806,18139;142690,23531;148084,29414;152497,35787;156420,42651;159362,50004;161813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</v:group>
                </w:pict>
              </mc:Fallback>
            </mc:AlternateContent>
          </w:r>
        </w:p>
        <w:p w14:paraId="6C172DFC" w14:textId="6856C1C3" w:rsidR="0048632F" w:rsidRPr="00FA21AC" w:rsidRDefault="0048632F" w:rsidP="001345B7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</w:p>
        <w:p w14:paraId="33EA73E9" w14:textId="77777777" w:rsidR="0082038D" w:rsidRPr="00FA21AC" w:rsidRDefault="0082038D" w:rsidP="001345B7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</w:p>
        <w:p w14:paraId="39EBC174" w14:textId="77777777" w:rsidR="0082038D" w:rsidRPr="00FA21AC" w:rsidRDefault="0082038D" w:rsidP="001345B7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</w:p>
        <w:p w14:paraId="4BEA68AA" w14:textId="72273019" w:rsidR="0048632F" w:rsidRPr="00FA21AC" w:rsidRDefault="0048632F" w:rsidP="00E179E9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</w:p>
        <w:p w14:paraId="17585E30" w14:textId="454A1AC5" w:rsidR="003E4098" w:rsidRPr="00FA21AC" w:rsidRDefault="009E7292" w:rsidP="00B220B7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Maj</w:t>
          </w:r>
          <w:r w:rsidR="0069312C">
            <w:rPr>
              <w:b/>
              <w:sz w:val="28"/>
              <w:szCs w:val="28"/>
            </w:rPr>
            <w:t>,</w:t>
          </w:r>
          <w:r w:rsidR="0048632F" w:rsidRPr="00FA21AC">
            <w:rPr>
              <w:b/>
              <w:sz w:val="28"/>
              <w:szCs w:val="28"/>
            </w:rPr>
            <w:t xml:space="preserve"> 202</w:t>
          </w:r>
          <w:r w:rsidR="00365282">
            <w:rPr>
              <w:b/>
              <w:sz w:val="28"/>
              <w:szCs w:val="28"/>
            </w:rPr>
            <w:t>6</w:t>
          </w:r>
        </w:p>
        <w:p w14:paraId="6845B5D2" w14:textId="54BAE26A" w:rsidR="00E179E9" w:rsidRPr="00C664A9" w:rsidRDefault="0045423D" w:rsidP="00E179E9">
          <w:pPr>
            <w:tabs>
              <w:tab w:val="left" w:pos="4257"/>
            </w:tabs>
            <w:rPr>
              <w:highlight w:val="yellow"/>
            </w:rPr>
          </w:pPr>
        </w:p>
      </w:sdtContent>
    </w:sdt>
    <w:bookmarkStart w:id="0" w:name="_Toc130567553" w:displacedByCustomXml="prev"/>
    <w:bookmarkEnd w:id="0" w:displacedByCustomXml="prev"/>
    <w:bookmarkStart w:id="1" w:name="_Toc123639066" w:displacedByCustomXml="prev"/>
    <w:bookmarkEnd w:id="1" w:displacedByCustomXml="prev"/>
    <w:bookmarkStart w:id="2" w:name="_Toc123638892" w:displacedByCustomXml="prev"/>
    <w:bookmarkEnd w:id="2" w:displacedByCustomXml="prev"/>
    <w:bookmarkStart w:id="3" w:name="_Toc123637869" w:displacedByCustomXml="prev"/>
    <w:bookmarkEnd w:id="3" w:displacedByCustomXml="prev"/>
    <w:bookmarkStart w:id="4" w:name="_Toc123637061" w:displacedByCustomXml="prev"/>
    <w:bookmarkEnd w:id="4" w:displacedByCustomXml="prev"/>
    <w:bookmarkStart w:id="5" w:name="_Toc123637011" w:displacedByCustomXml="prev"/>
    <w:bookmarkEnd w:id="5" w:displacedByCustomXml="prev"/>
    <w:p w14:paraId="510F7B61" w14:textId="77777777" w:rsidR="0082038D" w:rsidRPr="007B7374" w:rsidRDefault="0082038D" w:rsidP="007B7374">
      <w:pPr>
        <w:spacing w:before="120" w:after="120"/>
        <w:jc w:val="both"/>
        <w:rPr>
          <w:sz w:val="22"/>
          <w:szCs w:val="22"/>
          <w:highlight w:val="yellow"/>
          <w:shd w:val="clear" w:color="auto" w:fill="FFFFFF"/>
        </w:rPr>
      </w:pPr>
    </w:p>
    <w:p w14:paraId="738F83A0" w14:textId="77777777" w:rsidR="00D30967" w:rsidRPr="007B7374" w:rsidRDefault="00D30967" w:rsidP="007B7374">
      <w:pPr>
        <w:spacing w:before="120" w:after="120"/>
        <w:jc w:val="both"/>
        <w:rPr>
          <w:bCs/>
          <w:sz w:val="22"/>
          <w:szCs w:val="22"/>
        </w:rPr>
      </w:pPr>
      <w:r w:rsidRPr="007B7374">
        <w:rPr>
          <w:bCs/>
          <w:sz w:val="22"/>
          <w:szCs w:val="22"/>
        </w:rPr>
        <w:t>Lokacijska preveritev zaradi ohranjanja posamične poselitve preoblikuje ali spremeni obseg stavbnih zemljišč, kot so določena v OPN, in določi prostorske izvedbene pogoje na delu enote urejanja prostora z oznako HC04.</w:t>
      </w:r>
    </w:p>
    <w:p w14:paraId="06222CC2" w14:textId="77777777" w:rsidR="00D30967" w:rsidRPr="007B7374" w:rsidRDefault="00D30967" w:rsidP="007B7374">
      <w:pPr>
        <w:spacing w:before="120" w:after="120"/>
        <w:jc w:val="both"/>
        <w:rPr>
          <w:bCs/>
          <w:sz w:val="22"/>
          <w:szCs w:val="22"/>
        </w:rPr>
      </w:pPr>
      <w:r w:rsidRPr="007B7374">
        <w:rPr>
          <w:bCs/>
          <w:sz w:val="22"/>
          <w:szCs w:val="22"/>
        </w:rPr>
        <w:t xml:space="preserve">Namen lokacijske preveritve je sprememba namenske rabe v delu HC04, skladno z določbami Zakona o urejanju prostora (Uradni list RS, št. 199/21, 18/23 – ZDU-1O, 78/23 – ZUNPEOVE, 95/23 – ZIUOPZP, 23/24, 109/24, 25/25 – </w:t>
      </w:r>
      <w:proofErr w:type="spellStart"/>
      <w:r w:rsidRPr="007B7374">
        <w:rPr>
          <w:bCs/>
          <w:sz w:val="22"/>
          <w:szCs w:val="22"/>
        </w:rPr>
        <w:t>odl</w:t>
      </w:r>
      <w:proofErr w:type="spellEnd"/>
      <w:r w:rsidRPr="007B7374">
        <w:rPr>
          <w:bCs/>
          <w:sz w:val="22"/>
          <w:szCs w:val="22"/>
        </w:rPr>
        <w:t>. US in 75/25, v nadaljnjem besedilu: ZUreP-3).</w:t>
      </w:r>
    </w:p>
    <w:p w14:paraId="681BCAA4" w14:textId="77777777" w:rsidR="00D30967" w:rsidRPr="007B7374" w:rsidRDefault="00D30967" w:rsidP="007B7374">
      <w:pPr>
        <w:spacing w:before="120" w:after="120"/>
        <w:jc w:val="both"/>
        <w:rPr>
          <w:bCs/>
          <w:sz w:val="22"/>
          <w:szCs w:val="22"/>
        </w:rPr>
      </w:pPr>
      <w:r w:rsidRPr="007B7374">
        <w:rPr>
          <w:bCs/>
          <w:sz w:val="22"/>
          <w:szCs w:val="22"/>
        </w:rPr>
        <w:t>Namen predmetne lokacijske preveritve je preveritev in utemeljitev pogojev z ustrezno primerno pravno podlago za izvedbo investicijske namere za gradnjo prizidka k obstoječi stanovanjski stavbi in pomožnih objektov. S predmetno lokacijsko preveritvijo se predlaga povečanje velikosti stavbnega zemljišča pri posamični poselitvi, glede na izvorno določeno v veljavnem OPN občine Cirkulane, s čimer bodo zagotovljeni pogoji za gradnjo in dosežen gradbeni namen.</w:t>
      </w:r>
    </w:p>
    <w:p w14:paraId="6A76B97E" w14:textId="77777777" w:rsidR="00FE6167" w:rsidRPr="007B7374" w:rsidRDefault="00FE6167" w:rsidP="007B7374">
      <w:pPr>
        <w:spacing w:before="120" w:after="120"/>
        <w:jc w:val="both"/>
        <w:rPr>
          <w:bCs/>
          <w:sz w:val="22"/>
          <w:szCs w:val="22"/>
        </w:rPr>
      </w:pPr>
    </w:p>
    <w:p w14:paraId="67E9406E" w14:textId="294E9295" w:rsidR="0002054C" w:rsidRPr="007B7374" w:rsidRDefault="0002054C" w:rsidP="007B7374">
      <w:pPr>
        <w:spacing w:before="120" w:after="120"/>
        <w:jc w:val="both"/>
        <w:rPr>
          <w:sz w:val="22"/>
          <w:szCs w:val="22"/>
          <w:shd w:val="clear" w:color="auto" w:fill="FFFFFF"/>
        </w:rPr>
      </w:pPr>
      <w:r w:rsidRPr="007B7374">
        <w:rPr>
          <w:sz w:val="22"/>
          <w:szCs w:val="22"/>
          <w:shd w:val="clear" w:color="auto" w:fill="FFFFFF"/>
        </w:rPr>
        <w:t>Postopek lokacijske preveritve:</w:t>
      </w:r>
    </w:p>
    <w:p w14:paraId="2BE3381B" w14:textId="0AF32BDD" w:rsidR="0002054C" w:rsidRPr="007B7374" w:rsidRDefault="0002054C" w:rsidP="007B7374">
      <w:pPr>
        <w:pStyle w:val="Odstaveknav"/>
        <w:spacing w:before="120" w:after="120" w:line="240" w:lineRule="auto"/>
        <w:rPr>
          <w:b/>
          <w:bCs/>
          <w:i/>
          <w:iCs/>
        </w:rPr>
      </w:pPr>
      <w:r w:rsidRPr="007B7374">
        <w:rPr>
          <w:b/>
          <w:bCs/>
        </w:rPr>
        <w:t>1 / Oddaja pobude z elaboratom lokacijske preveritve na občino</w:t>
      </w:r>
    </w:p>
    <w:p w14:paraId="7F329B78" w14:textId="6870432A" w:rsidR="0002054C" w:rsidRPr="007B7374" w:rsidRDefault="0002054C" w:rsidP="007B7374">
      <w:pPr>
        <w:pStyle w:val="Odstaveknav"/>
        <w:spacing w:before="120" w:after="120" w:line="240" w:lineRule="auto"/>
        <w:rPr>
          <w:i/>
          <w:iCs/>
        </w:rPr>
      </w:pPr>
      <w:r w:rsidRPr="007B7374">
        <w:t>Lokacijska preveritev se izvede na pobudo investitorja. Pobudi se priloži elaborat lokacijske preveritve (v nadaljnjem besedilu tega oddelka: elaborat), v katerem se utemelji skladnost pobude z določbami tega zakona. Pobuda z elaboratom se vloži pri občini, v kateri je nepremičnina.</w:t>
      </w:r>
    </w:p>
    <w:p w14:paraId="7009F825" w14:textId="28278F4E" w:rsidR="0002054C" w:rsidRPr="007B7374" w:rsidRDefault="0002054C" w:rsidP="007B7374">
      <w:pPr>
        <w:pStyle w:val="Odstaveknav"/>
        <w:spacing w:before="120" w:after="120" w:line="240" w:lineRule="auto"/>
        <w:rPr>
          <w:b/>
          <w:bCs/>
          <w:i/>
          <w:iCs/>
        </w:rPr>
      </w:pPr>
      <w:r w:rsidRPr="007B7374">
        <w:rPr>
          <w:b/>
          <w:bCs/>
        </w:rPr>
        <w:t>2 / Izdaja Sklepa o višini nadomestila stroškov za lokacijsko preveritev</w:t>
      </w:r>
    </w:p>
    <w:p w14:paraId="489DCEFC" w14:textId="61D4C447" w:rsidR="0002054C" w:rsidRPr="007B7374" w:rsidRDefault="0002054C" w:rsidP="007B7374">
      <w:pPr>
        <w:pStyle w:val="Odstaveknav"/>
        <w:spacing w:before="120" w:after="120" w:line="240" w:lineRule="auto"/>
        <w:rPr>
          <w:i/>
          <w:iCs/>
        </w:rPr>
      </w:pPr>
      <w:r w:rsidRPr="007B7374">
        <w:t>Občinski urbanist v 30 dneh preveri skladnost elaborata s tem zakonom in o tem obvesti investitorja. Če občinski urbanist presodi, da je elaborat v skladu s tem zakonom, občina izda sklep o nadomestilu stroškov lokacijske preveritve in pozove morebitne nosilce urejanja prostora, naj v 30 dneh predložijo mnenje o skladnosti elaborata s predpisi z njihovega področja, če se elaborat vsebinsko nanaša na njihovo področje.</w:t>
      </w:r>
    </w:p>
    <w:p w14:paraId="729D1432" w14:textId="291C6EA1" w:rsidR="0002054C" w:rsidRPr="007B7374" w:rsidRDefault="0002054C" w:rsidP="007B7374">
      <w:pPr>
        <w:pStyle w:val="Odstaveknav"/>
        <w:spacing w:before="120" w:after="120" w:line="240" w:lineRule="auto"/>
        <w:rPr>
          <w:i/>
          <w:iCs/>
        </w:rPr>
      </w:pPr>
      <w:r w:rsidRPr="007B7374">
        <w:t>Pred obravnavo na občinskem svetu se elaborat javno objavi za najmanj 15 dni na spletni strani občine, javnost pa ima v tem času možnost vložitve predlogov in pripomb. O javni objavi občina pisno obvesti lastnika zadevnega zemljišča in lastnike sosednjih zemljišč. Če se pripomba javnosti nanaša na področje nosilca urejanja prostora, lahko občina seznani nosilca urejanja prostora s pripombo in predlogom stališča glede načina njenega upoštevanja. Nosilec urejanja prostora mora v 15 dneh predložiti občini stališče glede predlaganega načina upoštevanja pripombe.</w:t>
      </w:r>
    </w:p>
    <w:p w14:paraId="5ACF364B" w14:textId="668FD209" w:rsidR="00A309B7" w:rsidRPr="007B7374" w:rsidRDefault="00A309B7" w:rsidP="007B7374">
      <w:pPr>
        <w:pStyle w:val="Odstaveknav"/>
        <w:spacing w:before="120" w:after="120" w:line="240" w:lineRule="auto"/>
        <w:rPr>
          <w:i/>
          <w:iCs/>
        </w:rPr>
      </w:pPr>
      <w:r w:rsidRPr="007B7374">
        <w:t xml:space="preserve">Elaborat lokacijske preveritve je pripravilo podjetje MASTERPLAN, urejanje prostora, svetovanje in druge storitve, </w:t>
      </w:r>
      <w:proofErr w:type="spellStart"/>
      <w:r w:rsidRPr="007B7374">
        <w:t>d.o.o</w:t>
      </w:r>
      <w:proofErr w:type="spellEnd"/>
      <w:r w:rsidRPr="007B7374">
        <w:t xml:space="preserve">. </w:t>
      </w:r>
      <w:r w:rsidR="00FA21AC" w:rsidRPr="007B7374">
        <w:t xml:space="preserve">pod številko </w:t>
      </w:r>
      <w:r w:rsidR="00DB4AE2" w:rsidRPr="007B7374">
        <w:rPr>
          <w:rFonts w:eastAsiaTheme="minorHAnsi"/>
          <w:color w:val="000000"/>
        </w:rPr>
        <w:t>0</w:t>
      </w:r>
      <w:r w:rsidR="00AB342D" w:rsidRPr="007B7374">
        <w:rPr>
          <w:rFonts w:eastAsiaTheme="minorHAnsi"/>
          <w:color w:val="000000"/>
        </w:rPr>
        <w:t>28</w:t>
      </w:r>
      <w:r w:rsidR="00DB4AE2" w:rsidRPr="007B7374">
        <w:rPr>
          <w:rFonts w:eastAsiaTheme="minorHAnsi"/>
          <w:color w:val="000000"/>
        </w:rPr>
        <w:t>-PA-LP/2025</w:t>
      </w:r>
      <w:r w:rsidR="00FA21AC" w:rsidRPr="007B7374">
        <w:t xml:space="preserve">, </w:t>
      </w:r>
      <w:r w:rsidR="00AB342D" w:rsidRPr="007B7374">
        <w:t>februar</w:t>
      </w:r>
      <w:r w:rsidR="00FA21AC" w:rsidRPr="007B7374">
        <w:t xml:space="preserve"> 202</w:t>
      </w:r>
      <w:r w:rsidR="00AB342D" w:rsidRPr="007B7374">
        <w:t>6</w:t>
      </w:r>
      <w:r w:rsidR="00FA21AC" w:rsidRPr="007B7374">
        <w:t>, p</w:t>
      </w:r>
      <w:r w:rsidRPr="007B7374">
        <w:t>ooblaščena prostorska načrtovalka je Bernarda GOTLIN, univ. dipl. inž. kraj. arh.</w:t>
      </w:r>
      <w:r w:rsidR="00D90309" w:rsidRPr="007B7374">
        <w:t>,</w:t>
      </w:r>
      <w:r w:rsidRPr="007B7374">
        <w:t xml:space="preserve"> PKA PPN ZAPS 1868.</w:t>
      </w:r>
      <w:r w:rsidR="005F39D6" w:rsidRPr="007B7374">
        <w:t xml:space="preserve"> </w:t>
      </w:r>
      <w:r w:rsidRPr="007B7374">
        <w:t xml:space="preserve">V fazi priprave elaborata lokacijske preveritve se je usklajevalo (formalno ali neformalno) s ključnimi nosilci urejanja prostora. Občinski urbanist je preveril skladnost elaborata </w:t>
      </w:r>
      <w:r w:rsidR="006E05DD" w:rsidRPr="007B7374">
        <w:t>s</w:t>
      </w:r>
      <w:r w:rsidR="005F5580" w:rsidRPr="007B7374">
        <w:t xml:space="preserve"> </w:t>
      </w:r>
      <w:r w:rsidR="006E05DD" w:rsidRPr="007B7374">
        <w:t>področno</w:t>
      </w:r>
      <w:r w:rsidR="00D837BB" w:rsidRPr="007B7374">
        <w:t xml:space="preserve"> zakonodajo</w:t>
      </w:r>
      <w:r w:rsidRPr="007B7374">
        <w:t xml:space="preserve"> </w:t>
      </w:r>
      <w:r w:rsidRPr="007B7374">
        <w:rPr>
          <w:color w:val="A6A6A6" w:themeColor="background1" w:themeShade="A6"/>
        </w:rPr>
        <w:t xml:space="preserve">(št. mnenja </w:t>
      </w:r>
      <w:r w:rsidR="00D837BB" w:rsidRPr="007B7374">
        <w:rPr>
          <w:color w:val="A6A6A6" w:themeColor="background1" w:themeShade="A6"/>
        </w:rPr>
        <w:t>…………….</w:t>
      </w:r>
      <w:r w:rsidRPr="007B7374">
        <w:rPr>
          <w:color w:val="A6A6A6" w:themeColor="background1" w:themeShade="A6"/>
        </w:rPr>
        <w:t xml:space="preserve"> z dne</w:t>
      </w:r>
      <w:r w:rsidR="00200FB9" w:rsidRPr="007B7374">
        <w:rPr>
          <w:color w:val="A6A6A6" w:themeColor="background1" w:themeShade="A6"/>
        </w:rPr>
        <w:t xml:space="preserve"> </w:t>
      </w:r>
      <w:r w:rsidR="00D837BB" w:rsidRPr="007B7374">
        <w:rPr>
          <w:color w:val="A6A6A6" w:themeColor="background1" w:themeShade="A6"/>
        </w:rPr>
        <w:t>………….</w:t>
      </w:r>
      <w:r w:rsidRPr="007B7374">
        <w:rPr>
          <w:color w:val="A6A6A6" w:themeColor="background1" w:themeShade="A6"/>
        </w:rPr>
        <w:t>).</w:t>
      </w:r>
    </w:p>
    <w:p w14:paraId="0028F7E6" w14:textId="0CBE7B2D" w:rsidR="00135C0D" w:rsidRPr="007B7374" w:rsidRDefault="008F5A9D" w:rsidP="007B7374">
      <w:pPr>
        <w:pStyle w:val="Odstaveknav"/>
        <w:spacing w:before="120" w:after="120" w:line="240" w:lineRule="auto"/>
        <w:rPr>
          <w:i/>
          <w:iCs/>
        </w:rPr>
      </w:pPr>
      <w:r w:rsidRPr="007B7374">
        <w:t xml:space="preserve">Občinski urbanist je skupaj z izdelovalcem elaborata lokacijske preveritve glede na lastnosti območja in načrtovanega posega v prostor določil nosilce urejanja prostora in </w:t>
      </w:r>
      <w:proofErr w:type="spellStart"/>
      <w:r w:rsidRPr="007B7374">
        <w:t>mnenjedajalce</w:t>
      </w:r>
      <w:proofErr w:type="spellEnd"/>
      <w:r w:rsidRPr="007B7374">
        <w:t>, ki morajo sodelovati v postopku lokacijske preveritve:</w:t>
      </w:r>
    </w:p>
    <w:p w14:paraId="572A749E" w14:textId="4C8FB01C" w:rsidR="007F21CF" w:rsidRPr="007B7374" w:rsidRDefault="0002054C" w:rsidP="007B7374">
      <w:pPr>
        <w:pStyle w:val="Odstaveknav"/>
        <w:spacing w:before="120" w:after="120" w:line="240" w:lineRule="auto"/>
        <w:rPr>
          <w:b/>
          <w:bCs/>
          <w:i/>
          <w:iCs/>
        </w:rPr>
      </w:pPr>
      <w:r w:rsidRPr="007B7374">
        <w:rPr>
          <w:b/>
          <w:bCs/>
        </w:rPr>
        <w:t>3</w:t>
      </w:r>
      <w:r w:rsidR="007F21CF" w:rsidRPr="007B7374">
        <w:rPr>
          <w:b/>
          <w:bCs/>
        </w:rPr>
        <w:t xml:space="preserve"> / javna razgrnitev in stališča do pripomb</w:t>
      </w:r>
    </w:p>
    <w:p w14:paraId="27AE3C49" w14:textId="1D37C027" w:rsidR="007F21CF" w:rsidRPr="007B7374" w:rsidRDefault="007F21CF" w:rsidP="007B7374">
      <w:pPr>
        <w:pStyle w:val="Odstaveknav"/>
        <w:spacing w:before="120" w:after="120" w:line="240" w:lineRule="auto"/>
        <w:rPr>
          <w:i/>
          <w:iCs/>
        </w:rPr>
      </w:pPr>
      <w:r w:rsidRPr="007B7374">
        <w:t>Elaborat lokacijske preveritve je bil javno razgrnjen na spletni strani občine od dne</w:t>
      </w:r>
      <w:r w:rsidR="001E02D4" w:rsidRPr="007B7374">
        <w:t xml:space="preserve"> </w:t>
      </w:r>
      <w:r w:rsidR="00636C86" w:rsidRPr="007B7374">
        <w:t>………</w:t>
      </w:r>
      <w:r w:rsidR="001E02D4" w:rsidRPr="007B7374">
        <w:t xml:space="preserve"> </w:t>
      </w:r>
      <w:r w:rsidRPr="007B7374">
        <w:t>do dne</w:t>
      </w:r>
      <w:r w:rsidR="001E02D4" w:rsidRPr="007B7374">
        <w:t xml:space="preserve"> </w:t>
      </w:r>
      <w:r w:rsidR="00636C86" w:rsidRPr="007B7374">
        <w:t>……….</w:t>
      </w:r>
      <w:r w:rsidRPr="007B7374">
        <w:t xml:space="preserve">. O poteku javne razgrnitve občina je lastnike zadevnih zemljišč in lastnike sosednjih zemljišč pisno obvestila z </w:t>
      </w:r>
      <w:r w:rsidR="001E02D4" w:rsidRPr="007B7374">
        <w:t xml:space="preserve">objavo na spletu </w:t>
      </w:r>
      <w:hyperlink r:id="rId13" w:history="1">
        <w:r w:rsidR="00636C86" w:rsidRPr="007B7374">
          <w:rPr>
            <w:rStyle w:val="Hiperpovezava"/>
            <w:u w:val="none"/>
          </w:rPr>
          <w:t>……………….</w:t>
        </w:r>
      </w:hyperlink>
      <w:r w:rsidR="001E02D4" w:rsidRPr="007B7374">
        <w:t xml:space="preserve"> </w:t>
      </w:r>
      <w:r w:rsidR="00983A23" w:rsidRPr="007B7374">
        <w:t>dne</w:t>
      </w:r>
      <w:r w:rsidR="001E02D4" w:rsidRPr="007B7374">
        <w:t xml:space="preserve"> </w:t>
      </w:r>
      <w:r w:rsidR="00636C86" w:rsidRPr="007B7374">
        <w:t>……………….</w:t>
      </w:r>
      <w:r w:rsidR="001E02D4" w:rsidRPr="007B7374">
        <w:t>.</w:t>
      </w:r>
      <w:r w:rsidRPr="007B7374">
        <w:t xml:space="preserve"> V času javne razgrnitve</w:t>
      </w:r>
      <w:r w:rsidR="00983A23" w:rsidRPr="007B7374">
        <w:t xml:space="preserve"> je</w:t>
      </w:r>
      <w:r w:rsidRPr="007B7374">
        <w:t xml:space="preserve"> im</w:t>
      </w:r>
      <w:r w:rsidR="00983A23" w:rsidRPr="007B7374">
        <w:t>ela</w:t>
      </w:r>
      <w:r w:rsidRPr="007B7374">
        <w:t xml:space="preserve"> javnost možnost predložiti pripombe in predloge. Občinski urbanist </w:t>
      </w:r>
      <w:r w:rsidR="00983A23" w:rsidRPr="007B7374">
        <w:t xml:space="preserve">je </w:t>
      </w:r>
      <w:r w:rsidRPr="007B7374">
        <w:t>po javni razgrnitvi pripravi</w:t>
      </w:r>
      <w:r w:rsidR="00983A23" w:rsidRPr="007B7374">
        <w:t>l</w:t>
      </w:r>
      <w:r w:rsidRPr="007B7374">
        <w:t xml:space="preserve"> gradivo za obravnavo na občinskem svetu</w:t>
      </w:r>
      <w:r w:rsidR="00983A23" w:rsidRPr="007B7374">
        <w:t xml:space="preserve"> (dokument št……….. z dne…………)</w:t>
      </w:r>
      <w:r w:rsidRPr="007B7374">
        <w:t>.</w:t>
      </w:r>
    </w:p>
    <w:p w14:paraId="0E0762AD" w14:textId="7CA1EFE9" w:rsidR="00983A23" w:rsidRPr="007B7374" w:rsidRDefault="0002054C" w:rsidP="007B7374">
      <w:pPr>
        <w:pStyle w:val="Odstaveknav"/>
        <w:spacing w:before="120" w:after="120" w:line="240" w:lineRule="auto"/>
        <w:rPr>
          <w:b/>
          <w:bCs/>
          <w:i/>
          <w:iCs/>
        </w:rPr>
      </w:pPr>
      <w:r w:rsidRPr="007B7374">
        <w:rPr>
          <w:b/>
          <w:bCs/>
        </w:rPr>
        <w:lastRenderedPageBreak/>
        <w:t>4</w:t>
      </w:r>
      <w:r w:rsidR="00983A23" w:rsidRPr="007B7374">
        <w:rPr>
          <w:b/>
          <w:bCs/>
        </w:rPr>
        <w:t xml:space="preserve"> / Sprejem na občinskem svetu</w:t>
      </w:r>
    </w:p>
    <w:p w14:paraId="50634720" w14:textId="0BF145A2" w:rsidR="00983A23" w:rsidRPr="007B7374" w:rsidRDefault="00983A23" w:rsidP="007B7374">
      <w:pPr>
        <w:pStyle w:val="Odstaveknav"/>
        <w:spacing w:before="120" w:after="120" w:line="240" w:lineRule="auto"/>
        <w:rPr>
          <w:i/>
          <w:iCs/>
        </w:rPr>
      </w:pPr>
      <w:r w:rsidRPr="007B7374">
        <w:t xml:space="preserve">Občinski svet občine </w:t>
      </w:r>
      <w:r w:rsidR="00AB342D" w:rsidRPr="007B7374">
        <w:t>Cirkulane</w:t>
      </w:r>
      <w:r w:rsidRPr="007B7374">
        <w:t xml:space="preserve"> je na svoji …….. redni seji dne ……….lokacijsko preveritev sprejel s sklepom.</w:t>
      </w:r>
    </w:p>
    <w:p w14:paraId="3172551D" w14:textId="5034133C" w:rsidR="00983A23" w:rsidRPr="007B7374" w:rsidRDefault="0002054C" w:rsidP="007B7374">
      <w:pPr>
        <w:pStyle w:val="Odstaveknav"/>
        <w:spacing w:before="120" w:after="120" w:line="240" w:lineRule="auto"/>
        <w:rPr>
          <w:b/>
          <w:bCs/>
          <w:i/>
          <w:iCs/>
        </w:rPr>
      </w:pPr>
      <w:r w:rsidRPr="007B7374">
        <w:rPr>
          <w:b/>
          <w:bCs/>
        </w:rPr>
        <w:t>5</w:t>
      </w:r>
      <w:r w:rsidR="00983A23" w:rsidRPr="007B7374">
        <w:rPr>
          <w:b/>
          <w:bCs/>
        </w:rPr>
        <w:t xml:space="preserve"> / Sklep o lokacijski preveritvi, objava</w:t>
      </w:r>
    </w:p>
    <w:p w14:paraId="27F62844" w14:textId="47C8ECF1" w:rsidR="00983A23" w:rsidRPr="007B7374" w:rsidRDefault="00983A23" w:rsidP="007B7374">
      <w:pPr>
        <w:pStyle w:val="Odstaveknav"/>
        <w:spacing w:before="120" w:after="120" w:line="240" w:lineRule="auto"/>
        <w:rPr>
          <w:i/>
          <w:iCs/>
        </w:rPr>
      </w:pPr>
      <w:r w:rsidRPr="007B7374">
        <w:t>Občina sprejet sklep o lokacijski preveritvi objavi v uradnem glasilu, elaborat lokacijske preveritve pa objavi na svoji spletni strani in v prostorskem informacijskem sistemu. Objavljen in uveljavljen sklep o lokacijski preveritvi je podlaga za izdajo gradbenih dovoljenj.</w:t>
      </w:r>
    </w:p>
    <w:sectPr w:rsidR="00983A23" w:rsidRPr="007B7374" w:rsidSect="00797DA3">
      <w:headerReference w:type="default" r:id="rId14"/>
      <w:footerReference w:type="even" r:id="rId15"/>
      <w:footerReference w:type="default" r:id="rId16"/>
      <w:headerReference w:type="first" r:id="rId17"/>
      <w:pgSz w:w="11907" w:h="16840"/>
      <w:pgMar w:top="1417" w:right="1417" w:bottom="1417" w:left="1417" w:header="851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06A03" w14:textId="77777777" w:rsidR="0045423D" w:rsidRDefault="0045423D">
      <w:r>
        <w:separator/>
      </w:r>
    </w:p>
  </w:endnote>
  <w:endnote w:type="continuationSeparator" w:id="0">
    <w:p w14:paraId="47CDE045" w14:textId="77777777" w:rsidR="0045423D" w:rsidRDefault="0045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L Palatino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545D7" w14:textId="77777777" w:rsidR="00835EBB" w:rsidRDefault="00835EB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4054231" w14:textId="77777777" w:rsidR="00835EBB" w:rsidRDefault="00835EB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A234A" w14:textId="77777777" w:rsidR="00835EBB" w:rsidRPr="00007380" w:rsidRDefault="00835EBB">
    <w:pPr>
      <w:pStyle w:val="Noga"/>
      <w:framePr w:wrap="around" w:vAnchor="text" w:hAnchor="margin" w:xAlign="right" w:y="1"/>
      <w:rPr>
        <w:rStyle w:val="tevilkastrani"/>
        <w:rFonts w:ascii="Arial Narrow" w:hAnsi="Arial Narrow"/>
        <w:color w:val="A6A6A6" w:themeColor="background1" w:themeShade="A6"/>
      </w:rPr>
    </w:pPr>
    <w:r w:rsidRPr="00007380">
      <w:rPr>
        <w:rStyle w:val="tevilkastrani"/>
        <w:rFonts w:ascii="Arial Narrow" w:hAnsi="Arial Narrow"/>
        <w:color w:val="A6A6A6" w:themeColor="background1" w:themeShade="A6"/>
      </w:rPr>
      <w:fldChar w:fldCharType="begin"/>
    </w:r>
    <w:r w:rsidRPr="00007380">
      <w:rPr>
        <w:rStyle w:val="tevilkastrani"/>
        <w:rFonts w:ascii="Arial Narrow" w:hAnsi="Arial Narrow"/>
        <w:color w:val="A6A6A6" w:themeColor="background1" w:themeShade="A6"/>
      </w:rPr>
      <w:instrText xml:space="preserve">PAGE  </w:instrText>
    </w:r>
    <w:r w:rsidRPr="00007380">
      <w:rPr>
        <w:rStyle w:val="tevilkastrani"/>
        <w:rFonts w:ascii="Arial Narrow" w:hAnsi="Arial Narrow"/>
        <w:color w:val="A6A6A6" w:themeColor="background1" w:themeShade="A6"/>
      </w:rPr>
      <w:fldChar w:fldCharType="separate"/>
    </w:r>
    <w:r w:rsidR="00B20430" w:rsidRPr="00007380">
      <w:rPr>
        <w:rStyle w:val="tevilkastrani"/>
        <w:rFonts w:ascii="Arial Narrow" w:hAnsi="Arial Narrow"/>
        <w:noProof/>
        <w:color w:val="A6A6A6" w:themeColor="background1" w:themeShade="A6"/>
      </w:rPr>
      <w:t>2</w:t>
    </w:r>
    <w:r w:rsidR="00B20430" w:rsidRPr="00007380">
      <w:rPr>
        <w:rStyle w:val="tevilkastrani"/>
        <w:rFonts w:ascii="Arial Narrow" w:hAnsi="Arial Narrow"/>
        <w:noProof/>
        <w:color w:val="A6A6A6" w:themeColor="background1" w:themeShade="A6"/>
      </w:rPr>
      <w:t>3</w:t>
    </w:r>
    <w:r w:rsidRPr="00007380">
      <w:rPr>
        <w:rStyle w:val="tevilkastrani"/>
        <w:rFonts w:ascii="Arial Narrow" w:hAnsi="Arial Narrow"/>
        <w:color w:val="A6A6A6" w:themeColor="background1" w:themeShade="A6"/>
      </w:rPr>
      <w:fldChar w:fldCharType="end"/>
    </w:r>
  </w:p>
  <w:p w14:paraId="12589F09" w14:textId="311C8F04" w:rsidR="00835EBB" w:rsidRPr="00007380" w:rsidRDefault="00ED6211" w:rsidP="00007380">
    <w:pPr>
      <w:pStyle w:val="Noga"/>
      <w:pBdr>
        <w:top w:val="single" w:sz="12" w:space="1" w:color="A6A6A6" w:themeColor="background1" w:themeShade="A6"/>
      </w:pBdr>
      <w:tabs>
        <w:tab w:val="clear" w:pos="9072"/>
        <w:tab w:val="left" w:pos="8390"/>
      </w:tabs>
      <w:ind w:right="360"/>
      <w:rPr>
        <w:rFonts w:ascii="Arial Narrow" w:hAnsi="Arial Narrow"/>
        <w:color w:val="A6A6A6" w:themeColor="background1" w:themeShade="A6"/>
        <w:sz w:val="18"/>
      </w:rPr>
    </w:pPr>
    <w:r w:rsidRPr="00007380">
      <w:rPr>
        <w:rFonts w:ascii="Arial Narrow" w:hAnsi="Arial Narrow"/>
        <w:color w:val="A6A6A6" w:themeColor="background1" w:themeShade="A6"/>
        <w:sz w:val="18"/>
      </w:rPr>
      <w:t>MASTERPLAN, urejanja prostora</w:t>
    </w:r>
    <w:r w:rsidR="00A96A4A" w:rsidRPr="00007380">
      <w:rPr>
        <w:rFonts w:ascii="Arial Narrow" w:hAnsi="Arial Narrow"/>
        <w:color w:val="A6A6A6" w:themeColor="background1" w:themeShade="A6"/>
        <w:sz w:val="18"/>
      </w:rPr>
      <w:t xml:space="preserve">, svetovanje in druge storitve, </w:t>
    </w:r>
    <w:proofErr w:type="spellStart"/>
    <w:r w:rsidR="00A96A4A" w:rsidRPr="00007380">
      <w:rPr>
        <w:rFonts w:ascii="Arial Narrow" w:hAnsi="Arial Narrow"/>
        <w:color w:val="A6A6A6" w:themeColor="background1" w:themeShade="A6"/>
        <w:sz w:val="18"/>
      </w:rPr>
      <w:t>d.o.o</w:t>
    </w:r>
    <w:proofErr w:type="spellEnd"/>
    <w:r w:rsidR="00A96A4A" w:rsidRPr="00007380">
      <w:rPr>
        <w:rFonts w:ascii="Arial Narrow" w:hAnsi="Arial Narrow"/>
        <w:color w:val="A6A6A6" w:themeColor="background1" w:themeShade="A6"/>
        <w:sz w:val="18"/>
      </w:rPr>
      <w:t>.</w:t>
    </w:r>
    <w:r w:rsidR="00E179E9" w:rsidRPr="00007380">
      <w:rPr>
        <w:rFonts w:ascii="Arial Narrow" w:hAnsi="Arial Narrow"/>
        <w:color w:val="A6A6A6" w:themeColor="background1" w:themeShade="A6"/>
        <w:sz w:val="18"/>
      </w:rPr>
      <w:tab/>
    </w:r>
    <w:r w:rsidR="00E179E9" w:rsidRPr="00007380">
      <w:rPr>
        <w:rFonts w:ascii="Arial Narrow" w:hAnsi="Arial Narrow"/>
        <w:color w:val="A6A6A6" w:themeColor="background1" w:themeShade="A6"/>
        <w:sz w:val="18"/>
      </w:rPr>
      <w:tab/>
    </w:r>
  </w:p>
  <w:p w14:paraId="6CD9C4E1" w14:textId="77777777" w:rsidR="00835EBB" w:rsidRDefault="00835E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3D707" w14:textId="77777777" w:rsidR="0045423D" w:rsidRDefault="0045423D">
      <w:r>
        <w:separator/>
      </w:r>
    </w:p>
  </w:footnote>
  <w:footnote w:type="continuationSeparator" w:id="0">
    <w:p w14:paraId="1665397E" w14:textId="77777777" w:rsidR="0045423D" w:rsidRDefault="00454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eastAsia="Lucida Sans Unicode" w:hAnsi="Arial Narrow"/>
        <w:color w:val="A6A6A6" w:themeColor="background1" w:themeShade="A6"/>
        <w:kern w:val="2"/>
        <w:sz w:val="18"/>
        <w:szCs w:val="18"/>
      </w:rPr>
      <w:alias w:val="Naslov"/>
      <w:tag w:val=""/>
      <w:id w:val="-392423586"/>
      <w:placeholder>
        <w:docPart w:val="5964B67A4E884D20944BB4AC974AA90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70134EF" w14:textId="0C37C9F8" w:rsidR="00835EBB" w:rsidRPr="00796012" w:rsidRDefault="00796012" w:rsidP="00C2540B">
        <w:pPr>
          <w:pStyle w:val="Glava"/>
          <w:pBdr>
            <w:bottom w:val="single" w:sz="4" w:space="1" w:color="A6A6A6" w:themeColor="background1" w:themeShade="A6"/>
          </w:pBdr>
          <w:jc w:val="both"/>
          <w:rPr>
            <w:rFonts w:ascii="Arial Narrow" w:hAnsi="Arial Narrow"/>
            <w:color w:val="A6A6A6" w:themeColor="background1" w:themeShade="A6"/>
            <w:sz w:val="18"/>
            <w:szCs w:val="18"/>
          </w:rPr>
        </w:pPr>
        <w:r w:rsidRPr="00796012">
          <w:rPr>
            <w:rFonts w:ascii="Arial Narrow" w:eastAsia="Lucida Sans Unicode" w:hAnsi="Arial Narrow"/>
            <w:color w:val="A6A6A6" w:themeColor="background1" w:themeShade="A6"/>
            <w:kern w:val="2"/>
            <w:sz w:val="18"/>
            <w:szCs w:val="18"/>
          </w:rPr>
          <w:t xml:space="preserve">ELABORAT LOKACIJSKE PREVERITVE ZA </w:t>
        </w:r>
        <w:r w:rsidR="00B53340">
          <w:rPr>
            <w:rFonts w:ascii="Arial Narrow" w:eastAsia="Lucida Sans Unicode" w:hAnsi="Arial Narrow"/>
            <w:color w:val="A6A6A6" w:themeColor="background1" w:themeShade="A6"/>
            <w:kern w:val="2"/>
            <w:sz w:val="18"/>
            <w:szCs w:val="18"/>
          </w:rPr>
          <w:t>DOOČITEV OBSEGA STAVBNEGA ZEMLIŠČA V DELU EUP HC04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71814" w14:textId="77777777" w:rsidR="000F0CAD" w:rsidRDefault="000F0CAD" w:rsidP="000F0CAD">
    <w:pPr>
      <w:pStyle w:val="Glava"/>
      <w:pBdr>
        <w:bottom w:val="single" w:sz="4" w:space="1" w:color="auto"/>
      </w:pBdr>
      <w:tabs>
        <w:tab w:val="left" w:pos="3252"/>
      </w:tabs>
      <w:jc w:val="center"/>
      <w:rPr>
        <w:rFonts w:ascii="Arial Narrow" w:hAnsi="Arial Narrow"/>
        <w:sz w:val="24"/>
      </w:rPr>
    </w:pPr>
    <w:r>
      <w:rPr>
        <w:noProof/>
      </w:rPr>
      <w:drawing>
        <wp:inline distT="0" distB="0" distL="0" distR="0" wp14:anchorId="20658AE6" wp14:editId="728E5D70">
          <wp:extent cx="2400300" cy="499897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499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53753B" w14:textId="77777777" w:rsidR="000F0CAD" w:rsidRDefault="000F0CAD" w:rsidP="000F0CAD">
    <w:pPr>
      <w:pStyle w:val="Glava"/>
      <w:pBdr>
        <w:bottom w:val="single" w:sz="4" w:space="1" w:color="auto"/>
      </w:pBdr>
      <w:tabs>
        <w:tab w:val="left" w:pos="3252"/>
      </w:tabs>
      <w:jc w:val="center"/>
    </w:pPr>
  </w:p>
  <w:p w14:paraId="63C53A96" w14:textId="77777777" w:rsidR="000F0CAD" w:rsidRDefault="000F0CAD" w:rsidP="000F0CAD">
    <w:pPr>
      <w:pStyle w:val="Glava"/>
      <w:jc w:val="center"/>
    </w:pPr>
  </w:p>
  <w:p w14:paraId="6B0B6209" w14:textId="77777777" w:rsidR="000F0CAD" w:rsidRDefault="000F0CA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977"/>
    <w:multiLevelType w:val="hybridMultilevel"/>
    <w:tmpl w:val="4D1C8BCA"/>
    <w:lvl w:ilvl="0" w:tplc="042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434F71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2047F1"/>
    <w:multiLevelType w:val="hybridMultilevel"/>
    <w:tmpl w:val="4DB21C62"/>
    <w:lvl w:ilvl="0" w:tplc="E5A0A6E6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B5AA3"/>
    <w:multiLevelType w:val="multilevel"/>
    <w:tmpl w:val="88EE8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Arial" w:hint="default"/>
      </w:rPr>
    </w:lvl>
  </w:abstractNum>
  <w:abstractNum w:abstractNumId="3" w15:restartNumberingAfterBreak="0">
    <w:nsid w:val="15102CFE"/>
    <w:multiLevelType w:val="multilevel"/>
    <w:tmpl w:val="8D080F28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AAC5F89"/>
    <w:multiLevelType w:val="hybridMultilevel"/>
    <w:tmpl w:val="AD4272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53DF0"/>
    <w:multiLevelType w:val="hybridMultilevel"/>
    <w:tmpl w:val="54944D84"/>
    <w:lvl w:ilvl="0" w:tplc="042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A434F71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A434F716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A434F716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FC9121F"/>
    <w:multiLevelType w:val="hybridMultilevel"/>
    <w:tmpl w:val="99A49BC4"/>
    <w:lvl w:ilvl="0" w:tplc="78640C6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81127"/>
    <w:multiLevelType w:val="hybridMultilevel"/>
    <w:tmpl w:val="B248EDE8"/>
    <w:lvl w:ilvl="0" w:tplc="7D3C026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72495"/>
    <w:multiLevelType w:val="hybridMultilevel"/>
    <w:tmpl w:val="16F624CE"/>
    <w:lvl w:ilvl="0" w:tplc="042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9" w15:restartNumberingAfterBreak="0">
    <w:nsid w:val="26BC368A"/>
    <w:multiLevelType w:val="hybridMultilevel"/>
    <w:tmpl w:val="BCEA12E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434F71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72385B"/>
    <w:multiLevelType w:val="hybridMultilevel"/>
    <w:tmpl w:val="56128C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E1691"/>
    <w:multiLevelType w:val="hybridMultilevel"/>
    <w:tmpl w:val="E0A2487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6012A"/>
    <w:multiLevelType w:val="multilevel"/>
    <w:tmpl w:val="BBFC3DF4"/>
    <w:lvl w:ilvl="0">
      <w:start w:val="1"/>
      <w:numFmt w:val="decimal"/>
      <w:pStyle w:val="PodnaslovRimsk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00C418C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499C19C9"/>
    <w:multiLevelType w:val="hybridMultilevel"/>
    <w:tmpl w:val="C63C8974"/>
    <w:lvl w:ilvl="0" w:tplc="2578DB0C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 w15:restartNumberingAfterBreak="0">
    <w:nsid w:val="4CBF0ADE"/>
    <w:multiLevelType w:val="hybridMultilevel"/>
    <w:tmpl w:val="17CE8A60"/>
    <w:lvl w:ilvl="0" w:tplc="E5A0A6E6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36CEC"/>
    <w:multiLevelType w:val="hybridMultilevel"/>
    <w:tmpl w:val="9FA03D38"/>
    <w:lvl w:ilvl="0" w:tplc="D0DAD29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139A4"/>
    <w:multiLevelType w:val="hybridMultilevel"/>
    <w:tmpl w:val="236AF57C"/>
    <w:lvl w:ilvl="0" w:tplc="A434F7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A4E0D"/>
    <w:multiLevelType w:val="hybridMultilevel"/>
    <w:tmpl w:val="251AD310"/>
    <w:lvl w:ilvl="0" w:tplc="E5A0A6E6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963072"/>
    <w:multiLevelType w:val="hybridMultilevel"/>
    <w:tmpl w:val="62608D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10E27"/>
    <w:multiLevelType w:val="hybridMultilevel"/>
    <w:tmpl w:val="52AE32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179D5"/>
    <w:multiLevelType w:val="hybridMultilevel"/>
    <w:tmpl w:val="497A61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9C70FF"/>
    <w:multiLevelType w:val="hybridMultilevel"/>
    <w:tmpl w:val="BA90ADDE"/>
    <w:lvl w:ilvl="0" w:tplc="BF06DA40">
      <w:start w:val="1"/>
      <w:numFmt w:val="upperRoman"/>
      <w:lvlText w:val="%1.1"/>
      <w:lvlJc w:val="left"/>
      <w:pPr>
        <w:ind w:left="6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6" w:hanging="360"/>
      </w:pPr>
    </w:lvl>
    <w:lvl w:ilvl="2" w:tplc="0424001B" w:tentative="1">
      <w:start w:val="1"/>
      <w:numFmt w:val="lowerRoman"/>
      <w:lvlText w:val="%3."/>
      <w:lvlJc w:val="right"/>
      <w:pPr>
        <w:ind w:left="2086" w:hanging="180"/>
      </w:pPr>
    </w:lvl>
    <w:lvl w:ilvl="3" w:tplc="0424000F" w:tentative="1">
      <w:start w:val="1"/>
      <w:numFmt w:val="decimal"/>
      <w:lvlText w:val="%4."/>
      <w:lvlJc w:val="left"/>
      <w:pPr>
        <w:ind w:left="2806" w:hanging="360"/>
      </w:pPr>
    </w:lvl>
    <w:lvl w:ilvl="4" w:tplc="04240019" w:tentative="1">
      <w:start w:val="1"/>
      <w:numFmt w:val="lowerLetter"/>
      <w:lvlText w:val="%5."/>
      <w:lvlJc w:val="left"/>
      <w:pPr>
        <w:ind w:left="3526" w:hanging="360"/>
      </w:pPr>
    </w:lvl>
    <w:lvl w:ilvl="5" w:tplc="0424001B" w:tentative="1">
      <w:start w:val="1"/>
      <w:numFmt w:val="lowerRoman"/>
      <w:lvlText w:val="%6."/>
      <w:lvlJc w:val="right"/>
      <w:pPr>
        <w:ind w:left="4246" w:hanging="180"/>
      </w:pPr>
    </w:lvl>
    <w:lvl w:ilvl="6" w:tplc="0424000F" w:tentative="1">
      <w:start w:val="1"/>
      <w:numFmt w:val="decimal"/>
      <w:lvlText w:val="%7."/>
      <w:lvlJc w:val="left"/>
      <w:pPr>
        <w:ind w:left="4966" w:hanging="360"/>
      </w:pPr>
    </w:lvl>
    <w:lvl w:ilvl="7" w:tplc="04240019" w:tentative="1">
      <w:start w:val="1"/>
      <w:numFmt w:val="lowerLetter"/>
      <w:lvlText w:val="%8."/>
      <w:lvlJc w:val="left"/>
      <w:pPr>
        <w:ind w:left="5686" w:hanging="360"/>
      </w:pPr>
    </w:lvl>
    <w:lvl w:ilvl="8" w:tplc="0424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23" w15:restartNumberingAfterBreak="0">
    <w:nsid w:val="65D16088"/>
    <w:multiLevelType w:val="hybridMultilevel"/>
    <w:tmpl w:val="5F0E0F9E"/>
    <w:lvl w:ilvl="0" w:tplc="BCCC82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929"/>
    <w:multiLevelType w:val="singleLevel"/>
    <w:tmpl w:val="76FC3996"/>
    <w:lvl w:ilvl="0">
      <w:start w:val="2"/>
      <w:numFmt w:val="decimal"/>
      <w:pStyle w:val="natevanjealin"/>
      <w:lvlText w:val="3.3.%1. "/>
      <w:legacy w:legacy="1" w:legacySpace="0" w:legacyIndent="283"/>
      <w:lvlJc w:val="left"/>
      <w:pPr>
        <w:ind w:left="283" w:hanging="283"/>
      </w:pPr>
      <w:rPr>
        <w:rFonts w:ascii="SL Dutch" w:hAnsi="SL Dutch" w:hint="default"/>
        <w:b/>
        <w:i w:val="0"/>
        <w:sz w:val="22"/>
        <w:u w:val="none"/>
      </w:rPr>
    </w:lvl>
  </w:abstractNum>
  <w:abstractNum w:abstractNumId="25" w15:restartNumberingAfterBreak="0">
    <w:nsid w:val="7190612B"/>
    <w:multiLevelType w:val="singleLevel"/>
    <w:tmpl w:val="FE7A4AAA"/>
    <w:lvl w:ilvl="0">
      <w:start w:val="1"/>
      <w:numFmt w:val="decimal"/>
      <w:pStyle w:val="imenaselj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5CA224C"/>
    <w:multiLevelType w:val="hybridMultilevel"/>
    <w:tmpl w:val="AB1E2F56"/>
    <w:lvl w:ilvl="0" w:tplc="C72EBE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F2491"/>
    <w:multiLevelType w:val="hybridMultilevel"/>
    <w:tmpl w:val="AB927616"/>
    <w:lvl w:ilvl="0" w:tplc="D6A4E48E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D75563E"/>
    <w:multiLevelType w:val="hybridMultilevel"/>
    <w:tmpl w:val="AD4272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675278">
    <w:abstractNumId w:val="24"/>
  </w:num>
  <w:num w:numId="2" w16cid:durableId="696929835">
    <w:abstractNumId w:val="25"/>
  </w:num>
  <w:num w:numId="3" w16cid:durableId="1040671678">
    <w:abstractNumId w:val="13"/>
  </w:num>
  <w:num w:numId="4" w16cid:durableId="1718627623">
    <w:abstractNumId w:val="9"/>
  </w:num>
  <w:num w:numId="5" w16cid:durableId="2061248066">
    <w:abstractNumId w:val="8"/>
  </w:num>
  <w:num w:numId="6" w16cid:durableId="1524517011">
    <w:abstractNumId w:val="0"/>
  </w:num>
  <w:num w:numId="7" w16cid:durableId="29960436">
    <w:abstractNumId w:val="5"/>
  </w:num>
  <w:num w:numId="8" w16cid:durableId="1082532287">
    <w:abstractNumId w:val="17"/>
  </w:num>
  <w:num w:numId="9" w16cid:durableId="1289048733">
    <w:abstractNumId w:val="23"/>
  </w:num>
  <w:num w:numId="10" w16cid:durableId="337540927">
    <w:abstractNumId w:val="11"/>
  </w:num>
  <w:num w:numId="11" w16cid:durableId="279340057">
    <w:abstractNumId w:val="18"/>
  </w:num>
  <w:num w:numId="12" w16cid:durableId="165099706">
    <w:abstractNumId w:val="15"/>
  </w:num>
  <w:num w:numId="13" w16cid:durableId="1859931616">
    <w:abstractNumId w:val="1"/>
  </w:num>
  <w:num w:numId="14" w16cid:durableId="320426710">
    <w:abstractNumId w:val="3"/>
  </w:num>
  <w:num w:numId="15" w16cid:durableId="1942763721">
    <w:abstractNumId w:val="7"/>
  </w:num>
  <w:num w:numId="16" w16cid:durableId="979387018">
    <w:abstractNumId w:val="27"/>
  </w:num>
  <w:num w:numId="17" w16cid:durableId="894657651">
    <w:abstractNumId w:val="21"/>
  </w:num>
  <w:num w:numId="18" w16cid:durableId="1306472665">
    <w:abstractNumId w:val="10"/>
  </w:num>
  <w:num w:numId="19" w16cid:durableId="1588728690">
    <w:abstractNumId w:val="22"/>
  </w:num>
  <w:num w:numId="20" w16cid:durableId="53362009">
    <w:abstractNumId w:val="12"/>
  </w:num>
  <w:num w:numId="21" w16cid:durableId="79641903">
    <w:abstractNumId w:val="14"/>
  </w:num>
  <w:num w:numId="22" w16cid:durableId="1563370324">
    <w:abstractNumId w:val="2"/>
  </w:num>
  <w:num w:numId="23" w16cid:durableId="1284967606">
    <w:abstractNumId w:val="19"/>
  </w:num>
  <w:num w:numId="24" w16cid:durableId="1600143429">
    <w:abstractNumId w:val="6"/>
  </w:num>
  <w:num w:numId="25" w16cid:durableId="1979914490">
    <w:abstractNumId w:val="20"/>
  </w:num>
  <w:num w:numId="26" w16cid:durableId="1560556052">
    <w:abstractNumId w:val="26"/>
  </w:num>
  <w:num w:numId="27" w16cid:durableId="1103301134">
    <w:abstractNumId w:val="16"/>
  </w:num>
  <w:num w:numId="28" w16cid:durableId="1684937838">
    <w:abstractNumId w:val="4"/>
  </w:num>
  <w:num w:numId="29" w16cid:durableId="1283541281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82E"/>
    <w:rsid w:val="00007380"/>
    <w:rsid w:val="00010652"/>
    <w:rsid w:val="0002054C"/>
    <w:rsid w:val="0002620C"/>
    <w:rsid w:val="00031C35"/>
    <w:rsid w:val="00044929"/>
    <w:rsid w:val="00054B10"/>
    <w:rsid w:val="000551BD"/>
    <w:rsid w:val="0007769A"/>
    <w:rsid w:val="00083908"/>
    <w:rsid w:val="00084235"/>
    <w:rsid w:val="00087735"/>
    <w:rsid w:val="00094A03"/>
    <w:rsid w:val="000A6F45"/>
    <w:rsid w:val="000A71EC"/>
    <w:rsid w:val="000C2054"/>
    <w:rsid w:val="000C60C6"/>
    <w:rsid w:val="000C6528"/>
    <w:rsid w:val="000D53B6"/>
    <w:rsid w:val="000D6FD7"/>
    <w:rsid w:val="000E2324"/>
    <w:rsid w:val="000E2694"/>
    <w:rsid w:val="000E478C"/>
    <w:rsid w:val="000F0CAD"/>
    <w:rsid w:val="000F2EBC"/>
    <w:rsid w:val="001020A0"/>
    <w:rsid w:val="001054C4"/>
    <w:rsid w:val="00107026"/>
    <w:rsid w:val="001178D3"/>
    <w:rsid w:val="001262CC"/>
    <w:rsid w:val="00131311"/>
    <w:rsid w:val="00135C0D"/>
    <w:rsid w:val="00140F8D"/>
    <w:rsid w:val="0014343E"/>
    <w:rsid w:val="001520BB"/>
    <w:rsid w:val="00154D6B"/>
    <w:rsid w:val="00170EBB"/>
    <w:rsid w:val="00180521"/>
    <w:rsid w:val="00181CB5"/>
    <w:rsid w:val="00184BE7"/>
    <w:rsid w:val="001A1E14"/>
    <w:rsid w:val="001A7B2E"/>
    <w:rsid w:val="001C1FE3"/>
    <w:rsid w:val="001D0F65"/>
    <w:rsid w:val="001D2434"/>
    <w:rsid w:val="001D58D2"/>
    <w:rsid w:val="001E02D4"/>
    <w:rsid w:val="001E67FA"/>
    <w:rsid w:val="00200FB9"/>
    <w:rsid w:val="00205420"/>
    <w:rsid w:val="00205D9C"/>
    <w:rsid w:val="00212C4C"/>
    <w:rsid w:val="002164C0"/>
    <w:rsid w:val="002343EF"/>
    <w:rsid w:val="00240FDE"/>
    <w:rsid w:val="002708FB"/>
    <w:rsid w:val="0028359E"/>
    <w:rsid w:val="00283DC6"/>
    <w:rsid w:val="00295199"/>
    <w:rsid w:val="00297A2B"/>
    <w:rsid w:val="002B7BF2"/>
    <w:rsid w:val="002C051A"/>
    <w:rsid w:val="002C1A1F"/>
    <w:rsid w:val="002C2F43"/>
    <w:rsid w:val="002E7A6C"/>
    <w:rsid w:val="002F143F"/>
    <w:rsid w:val="002F1F58"/>
    <w:rsid w:val="002F35C6"/>
    <w:rsid w:val="003023CE"/>
    <w:rsid w:val="00310A76"/>
    <w:rsid w:val="003207A0"/>
    <w:rsid w:val="00321BA2"/>
    <w:rsid w:val="00324754"/>
    <w:rsid w:val="00324A66"/>
    <w:rsid w:val="00331124"/>
    <w:rsid w:val="00336108"/>
    <w:rsid w:val="00343953"/>
    <w:rsid w:val="0034410C"/>
    <w:rsid w:val="0034713B"/>
    <w:rsid w:val="003541FC"/>
    <w:rsid w:val="00360745"/>
    <w:rsid w:val="00365282"/>
    <w:rsid w:val="0037155E"/>
    <w:rsid w:val="003756A7"/>
    <w:rsid w:val="003806FE"/>
    <w:rsid w:val="0038200D"/>
    <w:rsid w:val="00383283"/>
    <w:rsid w:val="00391323"/>
    <w:rsid w:val="003A4AC3"/>
    <w:rsid w:val="003A6B43"/>
    <w:rsid w:val="003A7DF2"/>
    <w:rsid w:val="003B0F62"/>
    <w:rsid w:val="003C401D"/>
    <w:rsid w:val="003D7787"/>
    <w:rsid w:val="003E4098"/>
    <w:rsid w:val="003E73D6"/>
    <w:rsid w:val="003F48AB"/>
    <w:rsid w:val="003F7367"/>
    <w:rsid w:val="00410994"/>
    <w:rsid w:val="004263A4"/>
    <w:rsid w:val="004269A5"/>
    <w:rsid w:val="0045423D"/>
    <w:rsid w:val="00454646"/>
    <w:rsid w:val="00456E22"/>
    <w:rsid w:val="004638ED"/>
    <w:rsid w:val="00470CA9"/>
    <w:rsid w:val="00482D5E"/>
    <w:rsid w:val="00484C24"/>
    <w:rsid w:val="00485CF4"/>
    <w:rsid w:val="0048632F"/>
    <w:rsid w:val="00486B06"/>
    <w:rsid w:val="00487B75"/>
    <w:rsid w:val="00491A12"/>
    <w:rsid w:val="00492502"/>
    <w:rsid w:val="00492B7F"/>
    <w:rsid w:val="00492F9B"/>
    <w:rsid w:val="004956A5"/>
    <w:rsid w:val="004A0E0B"/>
    <w:rsid w:val="004A482E"/>
    <w:rsid w:val="004A5AB3"/>
    <w:rsid w:val="004B79F8"/>
    <w:rsid w:val="004C45C1"/>
    <w:rsid w:val="004C5464"/>
    <w:rsid w:val="004C5928"/>
    <w:rsid w:val="004C6722"/>
    <w:rsid w:val="004C7908"/>
    <w:rsid w:val="004D07A3"/>
    <w:rsid w:val="00512105"/>
    <w:rsid w:val="0052472A"/>
    <w:rsid w:val="00524D6C"/>
    <w:rsid w:val="005426AE"/>
    <w:rsid w:val="005445F7"/>
    <w:rsid w:val="00550D76"/>
    <w:rsid w:val="0057500F"/>
    <w:rsid w:val="00597D02"/>
    <w:rsid w:val="005B624E"/>
    <w:rsid w:val="005C491B"/>
    <w:rsid w:val="005D0ABC"/>
    <w:rsid w:val="005D3D2A"/>
    <w:rsid w:val="005E24D5"/>
    <w:rsid w:val="005E56A0"/>
    <w:rsid w:val="005E7900"/>
    <w:rsid w:val="005F0649"/>
    <w:rsid w:val="005F39D6"/>
    <w:rsid w:val="005F5580"/>
    <w:rsid w:val="006358A5"/>
    <w:rsid w:val="00636C86"/>
    <w:rsid w:val="00636DE3"/>
    <w:rsid w:val="0064198A"/>
    <w:rsid w:val="0066333B"/>
    <w:rsid w:val="006652E4"/>
    <w:rsid w:val="00684CE0"/>
    <w:rsid w:val="0068780A"/>
    <w:rsid w:val="0069312C"/>
    <w:rsid w:val="0069555D"/>
    <w:rsid w:val="00695FC3"/>
    <w:rsid w:val="006A6FBA"/>
    <w:rsid w:val="006C62A1"/>
    <w:rsid w:val="006D6928"/>
    <w:rsid w:val="006E05DD"/>
    <w:rsid w:val="006E6BE3"/>
    <w:rsid w:val="006F5344"/>
    <w:rsid w:val="0071069F"/>
    <w:rsid w:val="00712162"/>
    <w:rsid w:val="00716340"/>
    <w:rsid w:val="00717E86"/>
    <w:rsid w:val="007205D6"/>
    <w:rsid w:val="00733DA1"/>
    <w:rsid w:val="00734C79"/>
    <w:rsid w:val="00745DDE"/>
    <w:rsid w:val="00785751"/>
    <w:rsid w:val="00790201"/>
    <w:rsid w:val="0079543F"/>
    <w:rsid w:val="00796012"/>
    <w:rsid w:val="00797DA3"/>
    <w:rsid w:val="007A03F8"/>
    <w:rsid w:val="007B7374"/>
    <w:rsid w:val="007C4EFB"/>
    <w:rsid w:val="007C50E8"/>
    <w:rsid w:val="007C5695"/>
    <w:rsid w:val="007D7824"/>
    <w:rsid w:val="007E3307"/>
    <w:rsid w:val="007F01E0"/>
    <w:rsid w:val="007F21CF"/>
    <w:rsid w:val="007F459D"/>
    <w:rsid w:val="0080218F"/>
    <w:rsid w:val="00810655"/>
    <w:rsid w:val="00812B39"/>
    <w:rsid w:val="008142BB"/>
    <w:rsid w:val="0082038D"/>
    <w:rsid w:val="008212E0"/>
    <w:rsid w:val="00822C0C"/>
    <w:rsid w:val="00830DE7"/>
    <w:rsid w:val="00835EBB"/>
    <w:rsid w:val="00843019"/>
    <w:rsid w:val="0084733D"/>
    <w:rsid w:val="008505E0"/>
    <w:rsid w:val="00870278"/>
    <w:rsid w:val="00876560"/>
    <w:rsid w:val="008855A8"/>
    <w:rsid w:val="00894171"/>
    <w:rsid w:val="00896899"/>
    <w:rsid w:val="008B3CDE"/>
    <w:rsid w:val="008B660C"/>
    <w:rsid w:val="008E5A3E"/>
    <w:rsid w:val="008E6F91"/>
    <w:rsid w:val="008F5A9D"/>
    <w:rsid w:val="00902A03"/>
    <w:rsid w:val="009043F7"/>
    <w:rsid w:val="00916513"/>
    <w:rsid w:val="00922EFD"/>
    <w:rsid w:val="009272E9"/>
    <w:rsid w:val="009351E4"/>
    <w:rsid w:val="00947B61"/>
    <w:rsid w:val="00947CB5"/>
    <w:rsid w:val="00951AB3"/>
    <w:rsid w:val="0095736F"/>
    <w:rsid w:val="00966ABF"/>
    <w:rsid w:val="009745AB"/>
    <w:rsid w:val="009761A4"/>
    <w:rsid w:val="0098092F"/>
    <w:rsid w:val="00983A23"/>
    <w:rsid w:val="009A3ACE"/>
    <w:rsid w:val="009A3C2D"/>
    <w:rsid w:val="009A5139"/>
    <w:rsid w:val="009C08C5"/>
    <w:rsid w:val="009C1456"/>
    <w:rsid w:val="009C779B"/>
    <w:rsid w:val="009C7B96"/>
    <w:rsid w:val="009D2313"/>
    <w:rsid w:val="009D5FAD"/>
    <w:rsid w:val="009E0712"/>
    <w:rsid w:val="009E7292"/>
    <w:rsid w:val="009F5C99"/>
    <w:rsid w:val="009F683B"/>
    <w:rsid w:val="00A01091"/>
    <w:rsid w:val="00A16105"/>
    <w:rsid w:val="00A22718"/>
    <w:rsid w:val="00A309B7"/>
    <w:rsid w:val="00A4124E"/>
    <w:rsid w:val="00A43C27"/>
    <w:rsid w:val="00A46E30"/>
    <w:rsid w:val="00A50294"/>
    <w:rsid w:val="00A51225"/>
    <w:rsid w:val="00A55D77"/>
    <w:rsid w:val="00A659EF"/>
    <w:rsid w:val="00A70B37"/>
    <w:rsid w:val="00A731E4"/>
    <w:rsid w:val="00A74DF5"/>
    <w:rsid w:val="00A7572D"/>
    <w:rsid w:val="00A77488"/>
    <w:rsid w:val="00A87094"/>
    <w:rsid w:val="00A96A4A"/>
    <w:rsid w:val="00AA42AF"/>
    <w:rsid w:val="00AB03E7"/>
    <w:rsid w:val="00AB342D"/>
    <w:rsid w:val="00AB79A7"/>
    <w:rsid w:val="00AD2236"/>
    <w:rsid w:val="00AE6A44"/>
    <w:rsid w:val="00AF6ED1"/>
    <w:rsid w:val="00B0716B"/>
    <w:rsid w:val="00B07CAC"/>
    <w:rsid w:val="00B20430"/>
    <w:rsid w:val="00B220B7"/>
    <w:rsid w:val="00B24818"/>
    <w:rsid w:val="00B264AF"/>
    <w:rsid w:val="00B2675F"/>
    <w:rsid w:val="00B370F4"/>
    <w:rsid w:val="00B428EF"/>
    <w:rsid w:val="00B46627"/>
    <w:rsid w:val="00B51076"/>
    <w:rsid w:val="00B53340"/>
    <w:rsid w:val="00B540C0"/>
    <w:rsid w:val="00B6048C"/>
    <w:rsid w:val="00B7416A"/>
    <w:rsid w:val="00B82FFE"/>
    <w:rsid w:val="00B8450B"/>
    <w:rsid w:val="00B97F49"/>
    <w:rsid w:val="00BA5A99"/>
    <w:rsid w:val="00BA5E75"/>
    <w:rsid w:val="00BB0CF3"/>
    <w:rsid w:val="00BB7C1B"/>
    <w:rsid w:val="00BC1CFD"/>
    <w:rsid w:val="00BC21A2"/>
    <w:rsid w:val="00BC31AC"/>
    <w:rsid w:val="00BD41A7"/>
    <w:rsid w:val="00BE2066"/>
    <w:rsid w:val="00BE3274"/>
    <w:rsid w:val="00C02306"/>
    <w:rsid w:val="00C0408D"/>
    <w:rsid w:val="00C0454A"/>
    <w:rsid w:val="00C11A1D"/>
    <w:rsid w:val="00C20D82"/>
    <w:rsid w:val="00C22E17"/>
    <w:rsid w:val="00C2540B"/>
    <w:rsid w:val="00C35073"/>
    <w:rsid w:val="00C37209"/>
    <w:rsid w:val="00C40678"/>
    <w:rsid w:val="00C461DB"/>
    <w:rsid w:val="00C5774A"/>
    <w:rsid w:val="00C664A9"/>
    <w:rsid w:val="00C836FD"/>
    <w:rsid w:val="00C83F4C"/>
    <w:rsid w:val="00C8714D"/>
    <w:rsid w:val="00C92623"/>
    <w:rsid w:val="00C97121"/>
    <w:rsid w:val="00CA456B"/>
    <w:rsid w:val="00CC0738"/>
    <w:rsid w:val="00CC5703"/>
    <w:rsid w:val="00CC6BAA"/>
    <w:rsid w:val="00CD18AD"/>
    <w:rsid w:val="00CD2F15"/>
    <w:rsid w:val="00CD5A3A"/>
    <w:rsid w:val="00CE251C"/>
    <w:rsid w:val="00CE2634"/>
    <w:rsid w:val="00CF2596"/>
    <w:rsid w:val="00CF5150"/>
    <w:rsid w:val="00D00080"/>
    <w:rsid w:val="00D011BB"/>
    <w:rsid w:val="00D02A2A"/>
    <w:rsid w:val="00D0431D"/>
    <w:rsid w:val="00D04A10"/>
    <w:rsid w:val="00D06F0C"/>
    <w:rsid w:val="00D10053"/>
    <w:rsid w:val="00D103DC"/>
    <w:rsid w:val="00D11FE4"/>
    <w:rsid w:val="00D13FF0"/>
    <w:rsid w:val="00D17731"/>
    <w:rsid w:val="00D22601"/>
    <w:rsid w:val="00D24F44"/>
    <w:rsid w:val="00D25820"/>
    <w:rsid w:val="00D25E07"/>
    <w:rsid w:val="00D262F8"/>
    <w:rsid w:val="00D30967"/>
    <w:rsid w:val="00D32626"/>
    <w:rsid w:val="00D37CBE"/>
    <w:rsid w:val="00D4014A"/>
    <w:rsid w:val="00D51F2D"/>
    <w:rsid w:val="00D52120"/>
    <w:rsid w:val="00D52370"/>
    <w:rsid w:val="00D546A9"/>
    <w:rsid w:val="00D56A3E"/>
    <w:rsid w:val="00D60478"/>
    <w:rsid w:val="00D804D8"/>
    <w:rsid w:val="00D837BB"/>
    <w:rsid w:val="00D8673B"/>
    <w:rsid w:val="00D90309"/>
    <w:rsid w:val="00D90EEE"/>
    <w:rsid w:val="00DA1A99"/>
    <w:rsid w:val="00DA2A89"/>
    <w:rsid w:val="00DA53A3"/>
    <w:rsid w:val="00DB3CC3"/>
    <w:rsid w:val="00DB4AE2"/>
    <w:rsid w:val="00DB5148"/>
    <w:rsid w:val="00DB6D3F"/>
    <w:rsid w:val="00DC045A"/>
    <w:rsid w:val="00DC1DCC"/>
    <w:rsid w:val="00DC25E8"/>
    <w:rsid w:val="00DD513A"/>
    <w:rsid w:val="00DD5661"/>
    <w:rsid w:val="00DE00A5"/>
    <w:rsid w:val="00DE7416"/>
    <w:rsid w:val="00DE797F"/>
    <w:rsid w:val="00DE7EC4"/>
    <w:rsid w:val="00E0354F"/>
    <w:rsid w:val="00E0692C"/>
    <w:rsid w:val="00E06AF2"/>
    <w:rsid w:val="00E13DB1"/>
    <w:rsid w:val="00E179E9"/>
    <w:rsid w:val="00E21788"/>
    <w:rsid w:val="00E25438"/>
    <w:rsid w:val="00E27B9C"/>
    <w:rsid w:val="00E427A3"/>
    <w:rsid w:val="00E544FF"/>
    <w:rsid w:val="00E77808"/>
    <w:rsid w:val="00E77FD4"/>
    <w:rsid w:val="00E9039B"/>
    <w:rsid w:val="00E92142"/>
    <w:rsid w:val="00E94E0D"/>
    <w:rsid w:val="00EB0A28"/>
    <w:rsid w:val="00EB2B79"/>
    <w:rsid w:val="00EB5A84"/>
    <w:rsid w:val="00ED6211"/>
    <w:rsid w:val="00EE49A6"/>
    <w:rsid w:val="00EF26E2"/>
    <w:rsid w:val="00EF5EFD"/>
    <w:rsid w:val="00F05F52"/>
    <w:rsid w:val="00F112A5"/>
    <w:rsid w:val="00F16AA5"/>
    <w:rsid w:val="00F178E4"/>
    <w:rsid w:val="00F268F2"/>
    <w:rsid w:val="00F3447F"/>
    <w:rsid w:val="00F36685"/>
    <w:rsid w:val="00F4388A"/>
    <w:rsid w:val="00F464BD"/>
    <w:rsid w:val="00F5236A"/>
    <w:rsid w:val="00F52CDC"/>
    <w:rsid w:val="00F541E2"/>
    <w:rsid w:val="00F56185"/>
    <w:rsid w:val="00F63457"/>
    <w:rsid w:val="00F652CA"/>
    <w:rsid w:val="00F70C8F"/>
    <w:rsid w:val="00F75589"/>
    <w:rsid w:val="00F76096"/>
    <w:rsid w:val="00F8219C"/>
    <w:rsid w:val="00F979C7"/>
    <w:rsid w:val="00FA21AC"/>
    <w:rsid w:val="00FA2810"/>
    <w:rsid w:val="00FA5521"/>
    <w:rsid w:val="00FA67F1"/>
    <w:rsid w:val="00FB0635"/>
    <w:rsid w:val="00FB121F"/>
    <w:rsid w:val="00FB397A"/>
    <w:rsid w:val="00FB6737"/>
    <w:rsid w:val="00FC109B"/>
    <w:rsid w:val="00FC151C"/>
    <w:rsid w:val="00FD62AE"/>
    <w:rsid w:val="00FD7922"/>
    <w:rsid w:val="00FE2FB5"/>
    <w:rsid w:val="00FE3725"/>
    <w:rsid w:val="00FE37B7"/>
    <w:rsid w:val="00FE6167"/>
    <w:rsid w:val="00FF14E4"/>
    <w:rsid w:val="00FF3EE8"/>
    <w:rsid w:val="00FF5A93"/>
    <w:rsid w:val="00FF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CC914"/>
  <w15:chartTrackingRefBased/>
  <w15:docId w15:val="{E6FF5235-8CB2-44E8-AE8B-ADD63A14A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rsid w:val="007F01E0"/>
    <w:pPr>
      <w:keepNext/>
      <w:numPr>
        <w:numId w:val="14"/>
      </w:numPr>
      <w:outlineLvl w:val="0"/>
    </w:pPr>
    <w:rPr>
      <w:b/>
      <w:sz w:val="32"/>
      <w:szCs w:val="22"/>
      <w:lang w:val="cs-CZ"/>
    </w:rPr>
  </w:style>
  <w:style w:type="paragraph" w:styleId="Naslov2">
    <w:name w:val="heading 2"/>
    <w:basedOn w:val="Navaden"/>
    <w:next w:val="Navaden"/>
    <w:qFormat/>
    <w:rsid w:val="007F01E0"/>
    <w:pPr>
      <w:keepNext/>
      <w:numPr>
        <w:ilvl w:val="1"/>
        <w:numId w:val="14"/>
      </w:numPr>
      <w:jc w:val="both"/>
      <w:outlineLvl w:val="1"/>
    </w:pPr>
    <w:rPr>
      <w:b/>
      <w:sz w:val="28"/>
      <w:szCs w:val="22"/>
      <w:lang w:val="cs-CZ"/>
    </w:rPr>
  </w:style>
  <w:style w:type="paragraph" w:styleId="Naslov3">
    <w:name w:val="heading 3"/>
    <w:basedOn w:val="Navaden"/>
    <w:next w:val="Navaden"/>
    <w:qFormat/>
    <w:rsid w:val="007F01E0"/>
    <w:pPr>
      <w:keepNext/>
      <w:numPr>
        <w:ilvl w:val="2"/>
        <w:numId w:val="14"/>
      </w:numPr>
      <w:outlineLvl w:val="2"/>
    </w:pPr>
    <w:rPr>
      <w:b/>
      <w:bCs/>
      <w:noProof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4"/>
      </w:numPr>
      <w:jc w:val="both"/>
      <w:outlineLvl w:val="3"/>
    </w:pPr>
    <w:rPr>
      <w:rFonts w:ascii="SL Dutch" w:hAnsi="SL Dutch"/>
      <w:i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jc w:val="both"/>
      <w:outlineLvl w:val="4"/>
    </w:pPr>
    <w:rPr>
      <w:i/>
      <w:u w:val="single"/>
    </w:rPr>
  </w:style>
  <w:style w:type="paragraph" w:styleId="Naslov6">
    <w:name w:val="heading 6"/>
    <w:basedOn w:val="Navaden"/>
    <w:next w:val="Navaden"/>
    <w:qFormat/>
    <w:pPr>
      <w:keepNext/>
      <w:numPr>
        <w:ilvl w:val="5"/>
        <w:numId w:val="14"/>
      </w:numPr>
      <w:jc w:val="both"/>
      <w:outlineLvl w:val="5"/>
    </w:pPr>
    <w:rPr>
      <w:u w:val="single"/>
    </w:rPr>
  </w:style>
  <w:style w:type="paragraph" w:styleId="Naslov7">
    <w:name w:val="heading 7"/>
    <w:basedOn w:val="Navaden"/>
    <w:next w:val="Navaden"/>
    <w:qFormat/>
    <w:pPr>
      <w:keepNext/>
      <w:numPr>
        <w:ilvl w:val="6"/>
        <w:numId w:val="14"/>
      </w:numPr>
      <w:jc w:val="center"/>
      <w:outlineLvl w:val="6"/>
    </w:pPr>
    <w:rPr>
      <w:b/>
      <w:i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jc w:val="both"/>
      <w:outlineLvl w:val="7"/>
    </w:pPr>
    <w:rPr>
      <w:i/>
      <w:sz w:val="20"/>
    </w:rPr>
  </w:style>
  <w:style w:type="paragraph" w:styleId="Naslov9">
    <w:name w:val="heading 9"/>
    <w:basedOn w:val="Navaden"/>
    <w:next w:val="Navaden"/>
    <w:qFormat/>
    <w:pPr>
      <w:keepNext/>
      <w:numPr>
        <w:ilvl w:val="8"/>
        <w:numId w:val="14"/>
      </w:numPr>
      <w:outlineLvl w:val="8"/>
    </w:pPr>
    <w:rPr>
      <w:rFonts w:ascii="Times New Roman" w:hAnsi="Times New Roman"/>
      <w:i/>
      <w:sz w:val="20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pPr>
      <w:jc w:val="both"/>
    </w:pPr>
  </w:style>
  <w:style w:type="paragraph" w:styleId="Telobesedila-zamik2">
    <w:name w:val="Body Text Indent 2"/>
    <w:basedOn w:val="Navaden"/>
    <w:semiHidden/>
    <w:pPr>
      <w:ind w:left="426"/>
      <w:jc w:val="both"/>
    </w:pPr>
    <w:rPr>
      <w:rFonts w:ascii="SL Dutch" w:hAnsi="SL Dutch"/>
    </w:rPr>
  </w:style>
  <w:style w:type="paragraph" w:styleId="Telobesedila-zamik3">
    <w:name w:val="Body Text Indent 3"/>
    <w:basedOn w:val="Navaden"/>
    <w:semiHidden/>
    <w:pPr>
      <w:ind w:left="426" w:hanging="426"/>
      <w:jc w:val="both"/>
    </w:pPr>
    <w:rPr>
      <w:b/>
    </w:rPr>
  </w:style>
  <w:style w:type="paragraph" w:styleId="Telobesedila2">
    <w:name w:val="Body Text 2"/>
    <w:basedOn w:val="Navaden"/>
    <w:semiHidden/>
    <w:pPr>
      <w:jc w:val="both"/>
    </w:pPr>
    <w:rPr>
      <w:u w:val="single"/>
    </w:rPr>
  </w:style>
  <w:style w:type="paragraph" w:styleId="Telobesedila-zamik">
    <w:name w:val="Body Text Indent"/>
    <w:basedOn w:val="Navaden"/>
    <w:semiHidden/>
    <w:pPr>
      <w:ind w:left="567" w:hanging="567"/>
      <w:jc w:val="both"/>
    </w:pPr>
    <w:rPr>
      <w:b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styleId="tevilkastrani">
    <w:name w:val="page number"/>
    <w:basedOn w:val="Privzetapisavaodstavka"/>
    <w:semiHidden/>
  </w:style>
  <w:style w:type="paragraph" w:styleId="Noga">
    <w:name w:val="footer"/>
    <w:basedOn w:val="Navaden"/>
    <w:link w:val="Noga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customStyle="1" w:styleId="pozdrav">
    <w:name w:val="pozdrav"/>
    <w:basedOn w:val="Navaden"/>
    <w:rPr>
      <w:rFonts w:ascii="SL Palatino-Normal" w:hAnsi="SL Palatino-Normal"/>
      <w:sz w:val="20"/>
      <w:lang w:val="en-GB"/>
    </w:rPr>
  </w:style>
  <w:style w:type="paragraph" w:styleId="Telobesedila3">
    <w:name w:val="Body Text 3"/>
    <w:basedOn w:val="Navaden"/>
    <w:semiHidden/>
    <w:pPr>
      <w:tabs>
        <w:tab w:val="left" w:pos="284"/>
      </w:tabs>
    </w:pPr>
    <w:rPr>
      <w:rFonts w:ascii="Times New Roman" w:hAnsi="Times New Roman"/>
      <w:lang w:val="en-GB"/>
    </w:rPr>
  </w:style>
  <w:style w:type="paragraph" w:customStyle="1" w:styleId="Slog1">
    <w:name w:val="Slog1"/>
    <w:basedOn w:val="Telobesedila"/>
    <w:pPr>
      <w:spacing w:after="120"/>
    </w:pPr>
  </w:style>
  <w:style w:type="paragraph" w:customStyle="1" w:styleId="Odstavek2">
    <w:name w:val="Odstavek2"/>
    <w:basedOn w:val="Navaden"/>
    <w:pPr>
      <w:spacing w:before="240"/>
      <w:jc w:val="both"/>
    </w:pPr>
    <w:rPr>
      <w:rFonts w:ascii="SL Dutch" w:hAnsi="SL Dutch"/>
      <w:lang w:val="en-US"/>
    </w:rPr>
  </w:style>
  <w:style w:type="paragraph" w:styleId="Sprotnaopomba-besedilo">
    <w:name w:val="footnote text"/>
    <w:basedOn w:val="Navaden"/>
    <w:semiHidden/>
    <w:pPr>
      <w:jc w:val="both"/>
    </w:pPr>
    <w:rPr>
      <w:rFonts w:ascii="Times New Roman" w:hAnsi="Times New Roman"/>
      <w:sz w:val="16"/>
    </w:rPr>
  </w:style>
  <w:style w:type="paragraph" w:customStyle="1" w:styleId="imenaselja">
    <w:name w:val="ime naselja"/>
    <w:basedOn w:val="Navaden"/>
    <w:next w:val="Navaden"/>
    <w:pPr>
      <w:keepNext/>
      <w:numPr>
        <w:numId w:val="2"/>
      </w:numPr>
      <w:spacing w:before="180"/>
      <w:ind w:left="357" w:hanging="357"/>
      <w:jc w:val="both"/>
    </w:pPr>
    <w:rPr>
      <w:i/>
    </w:rPr>
  </w:style>
  <w:style w:type="paragraph" w:styleId="Oznaenseznam">
    <w:name w:val="List Bullet"/>
    <w:basedOn w:val="Navaden"/>
    <w:autoRedefine/>
    <w:semiHidden/>
    <w:pPr>
      <w:spacing w:before="60"/>
      <w:jc w:val="both"/>
    </w:pPr>
  </w:style>
  <w:style w:type="paragraph" w:styleId="Kazalovsebine3">
    <w:name w:val="toc 3"/>
    <w:basedOn w:val="Navaden"/>
    <w:next w:val="Navaden"/>
    <w:autoRedefine/>
    <w:uiPriority w:val="39"/>
    <w:pPr>
      <w:ind w:left="480"/>
    </w:pPr>
    <w:rPr>
      <w:rFonts w:ascii="Calibri" w:hAnsi="Calibri" w:cs="Calibri"/>
      <w:sz w:val="20"/>
    </w:rPr>
  </w:style>
  <w:style w:type="paragraph" w:styleId="Seznam">
    <w:name w:val="List"/>
    <w:basedOn w:val="Navaden"/>
    <w:semiHidden/>
    <w:pPr>
      <w:ind w:left="360" w:hanging="360"/>
      <w:jc w:val="both"/>
    </w:pPr>
  </w:style>
  <w:style w:type="paragraph" w:styleId="Stvarnokazalo1">
    <w:name w:val="index 1"/>
    <w:basedOn w:val="Navaden"/>
    <w:next w:val="Navaden"/>
    <w:autoRedefine/>
    <w:semiHidden/>
    <w:pPr>
      <w:ind w:left="220" w:hanging="220"/>
    </w:pPr>
  </w:style>
  <w:style w:type="paragraph" w:styleId="Stvarnokazalo-naslov">
    <w:name w:val="index heading"/>
    <w:basedOn w:val="Navaden"/>
    <w:next w:val="Stvarnokazalo1"/>
    <w:semiHidden/>
    <w:pPr>
      <w:jc w:val="both"/>
    </w:pPr>
  </w:style>
  <w:style w:type="paragraph" w:customStyle="1" w:styleId="Telobesedila-zamik21">
    <w:name w:val="Telo besedila - zamik 21"/>
    <w:basedOn w:val="Navaden"/>
    <w:pPr>
      <w:tabs>
        <w:tab w:val="left" w:pos="426"/>
      </w:tabs>
      <w:ind w:left="420" w:hanging="420"/>
      <w:jc w:val="both"/>
    </w:pPr>
    <w:rPr>
      <w:rFonts w:ascii="Times New Roman" w:hAnsi="Times New Roman"/>
    </w:rPr>
  </w:style>
  <w:style w:type="paragraph" w:customStyle="1" w:styleId="Telobesedila21">
    <w:name w:val="Telo besedila 21"/>
    <w:basedOn w:val="Navaden"/>
    <w:pPr>
      <w:ind w:right="-2"/>
      <w:jc w:val="both"/>
    </w:pPr>
    <w:rPr>
      <w:rFonts w:ascii="Times New Roman" w:hAnsi="Times New Roman"/>
    </w:rPr>
  </w:style>
  <w:style w:type="paragraph" w:customStyle="1" w:styleId="Telobesedila31">
    <w:name w:val="Telo besedila 31"/>
    <w:basedOn w:val="Navaden"/>
    <w:pPr>
      <w:ind w:right="-2"/>
      <w:jc w:val="both"/>
    </w:pPr>
    <w:rPr>
      <w:rFonts w:ascii="Times New Roman" w:hAnsi="Times New Roman"/>
      <w:color w:val="000000"/>
    </w:rPr>
  </w:style>
  <w:style w:type="paragraph" w:styleId="Golobesedilo">
    <w:name w:val="Plain Text"/>
    <w:basedOn w:val="Navaden"/>
    <w:semiHidden/>
    <w:rPr>
      <w:rFonts w:ascii="Courier New" w:hAnsi="Courier New"/>
    </w:rPr>
  </w:style>
  <w:style w:type="paragraph" w:styleId="Naslov">
    <w:name w:val="Title"/>
    <w:basedOn w:val="Navaden"/>
    <w:qFormat/>
    <w:rsid w:val="000A6F45"/>
    <w:pPr>
      <w:jc w:val="center"/>
    </w:pPr>
    <w:rPr>
      <w:b/>
      <w:sz w:val="32"/>
    </w:rPr>
  </w:style>
  <w:style w:type="paragraph" w:styleId="Podnaslov">
    <w:name w:val="Subtitle"/>
    <w:basedOn w:val="Navaden"/>
    <w:qFormat/>
    <w:pPr>
      <w:jc w:val="center"/>
    </w:pPr>
    <w:rPr>
      <w:b/>
    </w:rPr>
  </w:style>
  <w:style w:type="paragraph" w:customStyle="1" w:styleId="natevanjealin">
    <w:name w:val="naštevanje_alin"/>
    <w:basedOn w:val="Navaden"/>
    <w:pPr>
      <w:numPr>
        <w:numId w:val="1"/>
      </w:numPr>
      <w:spacing w:before="40" w:after="40"/>
      <w:ind w:left="357" w:hanging="357"/>
      <w:jc w:val="both"/>
    </w:pPr>
    <w:rPr>
      <w:rFonts w:ascii="Times New Roman" w:hAnsi="Times New Roman"/>
    </w:rPr>
  </w:style>
  <w:style w:type="table" w:styleId="Tabelamrea">
    <w:name w:val="Table Grid"/>
    <w:basedOn w:val="Navadnatabela"/>
    <w:uiPriority w:val="39"/>
    <w:rsid w:val="003D7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nav">
    <w:name w:val="Odstavek nav"/>
    <w:basedOn w:val="Navaden"/>
    <w:link w:val="OdstaveknavChar"/>
    <w:autoRedefine/>
    <w:qFormat/>
    <w:rsid w:val="00FE6167"/>
    <w:pPr>
      <w:spacing w:before="40" w:line="360" w:lineRule="auto"/>
      <w:jc w:val="both"/>
    </w:pPr>
    <w:rPr>
      <w:rFonts w:cs="Arial"/>
      <w:sz w:val="22"/>
      <w:szCs w:val="22"/>
    </w:rPr>
  </w:style>
  <w:style w:type="character" w:customStyle="1" w:styleId="OdstaveknavChar">
    <w:name w:val="Odstavek nav Char"/>
    <w:link w:val="Odstaveknav"/>
    <w:rsid w:val="00FE6167"/>
    <w:rPr>
      <w:rFonts w:cs="Arial"/>
      <w:sz w:val="22"/>
      <w:szCs w:val="22"/>
    </w:rPr>
  </w:style>
  <w:style w:type="paragraph" w:customStyle="1" w:styleId="Default">
    <w:name w:val="Default"/>
    <w:rsid w:val="006E6BE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9043F7"/>
    <w:pPr>
      <w:keepLines/>
      <w:spacing w:before="240" w:line="259" w:lineRule="auto"/>
      <w:outlineLvl w:val="9"/>
    </w:pPr>
    <w:rPr>
      <w:rFonts w:ascii="Calibri Light" w:hAnsi="Calibri Light"/>
      <w:b w:val="0"/>
      <w:color w:val="2F5496"/>
      <w:szCs w:val="32"/>
    </w:rPr>
  </w:style>
  <w:style w:type="paragraph" w:styleId="Kazalovsebine2">
    <w:name w:val="toc 2"/>
    <w:basedOn w:val="Navaden"/>
    <w:next w:val="Navaden"/>
    <w:autoRedefine/>
    <w:uiPriority w:val="39"/>
    <w:unhideWhenUsed/>
    <w:rsid w:val="009043F7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rsid w:val="0079543F"/>
    <w:pPr>
      <w:tabs>
        <w:tab w:val="left" w:pos="480"/>
        <w:tab w:val="right" w:leader="dot" w:pos="8722"/>
      </w:tabs>
      <w:spacing w:before="120"/>
    </w:pPr>
    <w:rPr>
      <w:rFonts w:ascii="Calibri" w:hAnsi="Calibri" w:cs="Calibri"/>
      <w:b/>
      <w:bCs/>
      <w:i/>
      <w:iCs/>
      <w:szCs w:val="24"/>
    </w:rPr>
  </w:style>
  <w:style w:type="character" w:styleId="Hiperpovezava">
    <w:name w:val="Hyperlink"/>
    <w:uiPriority w:val="99"/>
    <w:unhideWhenUsed/>
    <w:rsid w:val="009043F7"/>
    <w:rPr>
      <w:color w:val="0563C1"/>
      <w:u w:val="single"/>
    </w:rPr>
  </w:style>
  <w:style w:type="paragraph" w:styleId="Kazalovsebine4">
    <w:name w:val="toc 4"/>
    <w:basedOn w:val="Navaden"/>
    <w:next w:val="Navaden"/>
    <w:autoRedefine/>
    <w:uiPriority w:val="39"/>
    <w:unhideWhenUsed/>
    <w:rsid w:val="000C6528"/>
    <w:pPr>
      <w:ind w:left="720"/>
    </w:pPr>
    <w:rPr>
      <w:rFonts w:ascii="Calibri" w:hAnsi="Calibri" w:cs="Calibri"/>
      <w:sz w:val="20"/>
    </w:rPr>
  </w:style>
  <w:style w:type="paragraph" w:styleId="Kazalovsebine5">
    <w:name w:val="toc 5"/>
    <w:basedOn w:val="Navaden"/>
    <w:next w:val="Navaden"/>
    <w:autoRedefine/>
    <w:uiPriority w:val="39"/>
    <w:unhideWhenUsed/>
    <w:rsid w:val="000C6528"/>
    <w:pPr>
      <w:ind w:left="960"/>
    </w:pPr>
    <w:rPr>
      <w:rFonts w:ascii="Calibri" w:hAnsi="Calibri" w:cs="Calibri"/>
      <w:sz w:val="20"/>
    </w:rPr>
  </w:style>
  <w:style w:type="paragraph" w:styleId="Kazalovsebine6">
    <w:name w:val="toc 6"/>
    <w:basedOn w:val="Navaden"/>
    <w:next w:val="Navaden"/>
    <w:autoRedefine/>
    <w:uiPriority w:val="39"/>
    <w:unhideWhenUsed/>
    <w:rsid w:val="000C6528"/>
    <w:pPr>
      <w:ind w:left="1200"/>
    </w:pPr>
    <w:rPr>
      <w:rFonts w:ascii="Calibri" w:hAnsi="Calibri" w:cs="Calibri"/>
      <w:sz w:val="20"/>
    </w:rPr>
  </w:style>
  <w:style w:type="paragraph" w:styleId="Kazalovsebine7">
    <w:name w:val="toc 7"/>
    <w:basedOn w:val="Navaden"/>
    <w:next w:val="Navaden"/>
    <w:autoRedefine/>
    <w:uiPriority w:val="39"/>
    <w:unhideWhenUsed/>
    <w:rsid w:val="000C6528"/>
    <w:pPr>
      <w:ind w:left="1440"/>
    </w:pPr>
    <w:rPr>
      <w:rFonts w:ascii="Calibri" w:hAnsi="Calibri" w:cs="Calibri"/>
      <w:sz w:val="20"/>
    </w:rPr>
  </w:style>
  <w:style w:type="paragraph" w:styleId="Kazalovsebine8">
    <w:name w:val="toc 8"/>
    <w:basedOn w:val="Navaden"/>
    <w:next w:val="Navaden"/>
    <w:autoRedefine/>
    <w:uiPriority w:val="39"/>
    <w:unhideWhenUsed/>
    <w:rsid w:val="000C6528"/>
    <w:pPr>
      <w:ind w:left="1680"/>
    </w:pPr>
    <w:rPr>
      <w:rFonts w:ascii="Calibri" w:hAnsi="Calibri" w:cs="Calibri"/>
      <w:sz w:val="20"/>
    </w:rPr>
  </w:style>
  <w:style w:type="paragraph" w:styleId="Kazalovsebine9">
    <w:name w:val="toc 9"/>
    <w:basedOn w:val="Navaden"/>
    <w:next w:val="Navaden"/>
    <w:autoRedefine/>
    <w:uiPriority w:val="39"/>
    <w:unhideWhenUsed/>
    <w:rsid w:val="000C6528"/>
    <w:pPr>
      <w:ind w:left="1920"/>
    </w:pPr>
    <w:rPr>
      <w:rFonts w:ascii="Calibri" w:hAnsi="Calibri" w:cs="Calibri"/>
      <w:sz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F36685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F36685"/>
    <w:rPr>
      <w:color w:val="954F72" w:themeColor="followed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AD2236"/>
    <w:rPr>
      <w:color w:val="808080"/>
    </w:rPr>
  </w:style>
  <w:style w:type="paragraph" w:styleId="Napis">
    <w:name w:val="caption"/>
    <w:basedOn w:val="Navaden"/>
    <w:next w:val="Navaden"/>
    <w:uiPriority w:val="35"/>
    <w:unhideWhenUsed/>
    <w:qFormat/>
    <w:rsid w:val="00CD2F15"/>
    <w:pPr>
      <w:spacing w:after="200"/>
    </w:pPr>
    <w:rPr>
      <w:i/>
      <w:iCs/>
      <w:color w:val="44546A" w:themeColor="text2"/>
      <w:sz w:val="18"/>
      <w:szCs w:val="18"/>
    </w:rPr>
  </w:style>
  <w:style w:type="paragraph" w:styleId="Kazaloslik">
    <w:name w:val="table of figures"/>
    <w:basedOn w:val="Navaden"/>
    <w:next w:val="Navaden"/>
    <w:uiPriority w:val="99"/>
    <w:unhideWhenUsed/>
    <w:rsid w:val="00D22601"/>
  </w:style>
  <w:style w:type="character" w:customStyle="1" w:styleId="GlavaZnak">
    <w:name w:val="Glava Znak"/>
    <w:basedOn w:val="Privzetapisavaodstavka"/>
    <w:link w:val="Glava"/>
    <w:uiPriority w:val="99"/>
    <w:rsid w:val="004C5928"/>
    <w:rPr>
      <w:rFonts w:ascii="Times New Roman" w:hAnsi="Times New Roman"/>
    </w:rPr>
  </w:style>
  <w:style w:type="paragraph" w:styleId="Odstavekseznama">
    <w:name w:val="List Paragraph"/>
    <w:basedOn w:val="Navaden"/>
    <w:link w:val="OdstavekseznamaZnak"/>
    <w:uiPriority w:val="34"/>
    <w:qFormat/>
    <w:rsid w:val="00360745"/>
    <w:pPr>
      <w:ind w:left="720"/>
      <w:contextualSpacing/>
    </w:pPr>
  </w:style>
  <w:style w:type="character" w:styleId="Krepko">
    <w:name w:val="Strong"/>
    <w:basedOn w:val="Privzetapisavaodstavka"/>
    <w:uiPriority w:val="22"/>
    <w:qFormat/>
    <w:rsid w:val="009C779B"/>
    <w:rPr>
      <w:b/>
      <w:bCs/>
    </w:rPr>
  </w:style>
  <w:style w:type="paragraph" w:customStyle="1" w:styleId="PodnaslovRimski">
    <w:name w:val="Podnaslov (Rimski)"/>
    <w:basedOn w:val="Navaden"/>
    <w:link w:val="PodnaslovRimskiZnak"/>
    <w:autoRedefine/>
    <w:qFormat/>
    <w:rsid w:val="001020A0"/>
    <w:pPr>
      <w:numPr>
        <w:numId w:val="20"/>
      </w:numPr>
      <w:pBdr>
        <w:bottom w:val="single" w:sz="4" w:space="1" w:color="auto"/>
      </w:pBdr>
      <w:spacing w:before="120" w:after="120"/>
      <w:ind w:left="646" w:hanging="360"/>
      <w:contextualSpacing/>
    </w:pPr>
    <w:rPr>
      <w:b/>
      <w:bCs/>
      <w:noProof/>
    </w:rPr>
  </w:style>
  <w:style w:type="character" w:customStyle="1" w:styleId="PodnaslovRimskiZnak">
    <w:name w:val="Podnaslov (Rimski) Znak"/>
    <w:basedOn w:val="Privzetapisavaodstavka"/>
    <w:link w:val="PodnaslovRimski"/>
    <w:rsid w:val="001020A0"/>
    <w:rPr>
      <w:b/>
      <w:bCs/>
      <w:noProof/>
      <w:sz w:val="24"/>
    </w:rPr>
  </w:style>
  <w:style w:type="character" w:customStyle="1" w:styleId="OdstaveknavZnak">
    <w:name w:val="Odstavek nav Znak"/>
    <w:rsid w:val="00E179E9"/>
    <w:rPr>
      <w:rFonts w:ascii="Arial Narrow" w:eastAsia="Times New Roman" w:hAnsi="Arial Narrow" w:cs="Times New Roman"/>
      <w:noProof/>
      <w:kern w:val="0"/>
      <w:sz w:val="24"/>
      <w:szCs w:val="24"/>
      <w14:ligatures w14:val="none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E179E9"/>
    <w:rPr>
      <w:sz w:val="24"/>
    </w:rPr>
  </w:style>
  <w:style w:type="character" w:customStyle="1" w:styleId="NogaZnak">
    <w:name w:val="Noga Znak"/>
    <w:basedOn w:val="Privzetapisavaodstavka"/>
    <w:link w:val="Noga"/>
    <w:semiHidden/>
    <w:rsid w:val="00E179E9"/>
    <w:rPr>
      <w:rFonts w:ascii="Times New Roman" w:hAnsi="Times New Roman"/>
    </w:rPr>
  </w:style>
  <w:style w:type="character" w:customStyle="1" w:styleId="TelobesedilaZnak">
    <w:name w:val="Telo besedila Znak"/>
    <w:basedOn w:val="Privzetapisavaodstavka"/>
    <w:link w:val="Telobesedila"/>
    <w:semiHidden/>
    <w:rsid w:val="00D24F4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mezica.si/objava/1072799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masterplan.si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info@masterplan.si" TargetMode="Externa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rabnik_PC1\Documents\Officeove%20predloge%20po%20meri\MASTERPLAN_Gradivo_vzorec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964B67A4E884D20944BB4AC974AA9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C2B68C-EB10-4E96-938B-580500FB1FE4}"/>
      </w:docPartPr>
      <w:docPartBody>
        <w:p w:rsidR="00873E59" w:rsidRDefault="001013FE">
          <w:pPr>
            <w:pStyle w:val="5964B67A4E884D20944BB4AC974AA90F"/>
          </w:pPr>
          <w:r w:rsidRPr="00D2366A">
            <w:rPr>
              <w:rStyle w:val="Besedilooznabemesta"/>
            </w:rPr>
            <w:t>[Pripombe]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L Palatino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E59"/>
    <w:rsid w:val="00097463"/>
    <w:rsid w:val="000C60C6"/>
    <w:rsid w:val="001013FE"/>
    <w:rsid w:val="0015498C"/>
    <w:rsid w:val="00240FDE"/>
    <w:rsid w:val="002708FB"/>
    <w:rsid w:val="00310A76"/>
    <w:rsid w:val="00321BA2"/>
    <w:rsid w:val="00324754"/>
    <w:rsid w:val="00336108"/>
    <w:rsid w:val="003F7367"/>
    <w:rsid w:val="00410994"/>
    <w:rsid w:val="004638ED"/>
    <w:rsid w:val="00491902"/>
    <w:rsid w:val="004C7908"/>
    <w:rsid w:val="005979A9"/>
    <w:rsid w:val="005D0ABC"/>
    <w:rsid w:val="0069555D"/>
    <w:rsid w:val="00716340"/>
    <w:rsid w:val="00726976"/>
    <w:rsid w:val="0075220E"/>
    <w:rsid w:val="008505E0"/>
    <w:rsid w:val="00873E59"/>
    <w:rsid w:val="008A7C6D"/>
    <w:rsid w:val="008E173C"/>
    <w:rsid w:val="009D4D70"/>
    <w:rsid w:val="00A22718"/>
    <w:rsid w:val="00AA5962"/>
    <w:rsid w:val="00AB79A7"/>
    <w:rsid w:val="00B26DEA"/>
    <w:rsid w:val="00B51076"/>
    <w:rsid w:val="00C0408D"/>
    <w:rsid w:val="00C42CE4"/>
    <w:rsid w:val="00C97121"/>
    <w:rsid w:val="00E619B4"/>
    <w:rsid w:val="00E9039B"/>
    <w:rsid w:val="00EC254D"/>
    <w:rsid w:val="00EF4039"/>
    <w:rsid w:val="00F05F52"/>
    <w:rsid w:val="00F27C7D"/>
    <w:rsid w:val="00F63457"/>
    <w:rsid w:val="00F7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C254D"/>
    <w:rPr>
      <w:color w:val="808080"/>
    </w:rPr>
  </w:style>
  <w:style w:type="paragraph" w:customStyle="1" w:styleId="5964B67A4E884D20944BB4AC974AA90F">
    <w:name w:val="5964B67A4E884D20944BB4AC974AA9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Mesec 223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CC5566-783A-42B2-BA4F-32D1A0D2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MASTERPLAN_Gradivo_vzorec.dotx</Template>
  <TotalTime>3161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ELABORAT LOKACIJSKE PREVERITVE ZA OMOGOČANJE ZAČASNE RABE ZA DEL OBMOČJA Z OZNAKO EUP SP 06</vt:lpstr>
      <vt:lpstr>ELABORAT LOKACIJSKE PREVERITVEZA INDIVIDUALNO ODSTOPANJE OD PROSTORSKO IZVEDBENIH POGOJEV ZA DEL OBMOČJA EUP ZG 2</vt:lpstr>
    </vt:vector>
  </TitlesOfParts>
  <Manager>Peter CAFUTA, univ. dipl. inž. geod.</Manager>
  <Company>ZUM</Company>
  <LinksUpToDate>false</LinksUpToDate>
  <CharactersWithSpaces>4526</CharactersWithSpaces>
  <SharedDoc>false</SharedDoc>
  <HLinks>
    <vt:vector size="96" baseType="variant">
      <vt:variant>
        <vt:i4>1638448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_Toc123639130</vt:lpwstr>
      </vt:variant>
      <vt:variant>
        <vt:i4>1572912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_Toc123639129</vt:lpwstr>
      </vt:variant>
      <vt:variant>
        <vt:i4>1572912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_Toc123639128</vt:lpwstr>
      </vt:variant>
      <vt:variant>
        <vt:i4>1572912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_Toc123639127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_Toc123639126</vt:lpwstr>
      </vt:variant>
      <vt:variant>
        <vt:i4>1572912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_Toc123639125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_Toc123639124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_Toc123639123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_Toc123639122</vt:lpwstr>
      </vt:variant>
      <vt:variant>
        <vt:i4>1572912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_Toc123639121</vt:lpwstr>
      </vt:variant>
      <vt:variant>
        <vt:i4>1572912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_Toc123639120</vt:lpwstr>
      </vt:variant>
      <vt:variant>
        <vt:i4>1769520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_Toc123639119</vt:lpwstr>
      </vt:variant>
      <vt:variant>
        <vt:i4>1769520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_Toc123639118</vt:lpwstr>
      </vt:variant>
      <vt:variant>
        <vt:i4>1769520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_Toc123639117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_Toc123639116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_Toc123639115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ELABORAT LOKACIJSKE PREVERITVE ZA DOOČITEV OBSEGA STAVBNEGA ZEMLIŠČA V DELU EUP HC04</dc:title>
  <dc:subject>STROKOVNE PODLAGE ZA OPREDELITEV NOVEGA METIJSKO – GOZDARSKEGA CENTRA FRAM</dc:subject>
  <dc:creator>Peter</dc:creator>
  <cp:keywords/>
  <dc:description>POROČILO O SODELOVANJU Z JAVNOSTJO</dc:description>
  <cp:lastModifiedBy>Bernarda Gotlin</cp:lastModifiedBy>
  <cp:revision>66</cp:revision>
  <cp:lastPrinted>2025-01-10T18:58:00Z</cp:lastPrinted>
  <dcterms:created xsi:type="dcterms:W3CDTF">2024-02-13T12:31:00Z</dcterms:created>
  <dcterms:modified xsi:type="dcterms:W3CDTF">2026-05-15T06:18:00Z</dcterms:modified>
</cp:coreProperties>
</file>